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2B33" w:rsidRPr="0061539E" w:rsidRDefault="00142B33" w:rsidP="0061539E">
      <w:pPr>
        <w:rPr>
          <w:rFonts w:cs="Arial"/>
          <w:b/>
          <w:bCs/>
          <w:color w:val="000080"/>
          <w:sz w:val="40"/>
          <w:szCs w:val="40"/>
        </w:rPr>
      </w:pPr>
      <w:bookmarkStart w:id="0" w:name="Text1"/>
      <w:r>
        <w:rPr>
          <w:rFonts w:cs="Arial"/>
          <w:b/>
          <w:bCs/>
          <w:color w:val="000080"/>
          <w:sz w:val="40"/>
          <w:szCs w:val="40"/>
        </w:rPr>
        <w:t>TC250/SC7</w:t>
      </w:r>
      <w:bookmarkEnd w:id="0"/>
      <w:r>
        <w:rPr>
          <w:rFonts w:cs="Arial"/>
          <w:b/>
          <w:bCs/>
          <w:color w:val="000080"/>
          <w:sz w:val="40"/>
          <w:szCs w:val="40"/>
        </w:rPr>
        <w:t>/EG</w:t>
      </w:r>
      <w:r w:rsidR="000956A9">
        <w:rPr>
          <w:rFonts w:cs="Arial"/>
          <w:b/>
          <w:bCs/>
          <w:color w:val="000080"/>
          <w:sz w:val="40"/>
          <w:szCs w:val="40"/>
        </w:rPr>
        <w:t>9</w:t>
      </w:r>
      <w:r>
        <w:rPr>
          <w:rFonts w:cs="Arial"/>
          <w:b/>
          <w:bCs/>
          <w:color w:val="000080"/>
          <w:sz w:val="40"/>
          <w:szCs w:val="40"/>
        </w:rPr>
        <w:t xml:space="preserve">: </w:t>
      </w:r>
      <w:r w:rsidR="000956A9">
        <w:rPr>
          <w:rFonts w:cs="Arial"/>
          <w:b/>
          <w:bCs/>
          <w:color w:val="000080"/>
          <w:sz w:val="40"/>
          <w:szCs w:val="40"/>
        </w:rPr>
        <w:t>Water Pressures</w:t>
      </w:r>
    </w:p>
    <w:p w:rsidR="00142B33" w:rsidRDefault="00326640" w:rsidP="00E675A7">
      <w:pPr>
        <w:spacing w:before="120" w:after="120"/>
        <w:rPr>
          <w:rFonts w:cs="Arial"/>
          <w:b/>
          <w:bCs/>
          <w:color w:val="000080"/>
          <w:sz w:val="32"/>
          <w:szCs w:val="32"/>
        </w:rPr>
      </w:pPr>
      <w:r>
        <w:rPr>
          <w:rFonts w:cs="Arial"/>
          <w:b/>
          <w:bCs/>
          <w:color w:val="000080"/>
          <w:sz w:val="32"/>
          <w:szCs w:val="32"/>
        </w:rPr>
        <w:t xml:space="preserve">(draft) </w:t>
      </w:r>
      <w:r w:rsidR="00494086">
        <w:rPr>
          <w:rFonts w:cs="Arial"/>
          <w:b/>
          <w:bCs/>
          <w:color w:val="000080"/>
          <w:sz w:val="32"/>
          <w:szCs w:val="32"/>
        </w:rPr>
        <w:t>Final</w:t>
      </w:r>
      <w:r w:rsidR="00142B33">
        <w:rPr>
          <w:rFonts w:cs="Arial"/>
          <w:b/>
          <w:bCs/>
          <w:color w:val="000080"/>
          <w:sz w:val="32"/>
          <w:szCs w:val="32"/>
        </w:rPr>
        <w:t xml:space="preserve"> Report </w:t>
      </w:r>
      <w:bookmarkStart w:id="1" w:name="_Toc68753580"/>
      <w:r w:rsidR="00142B33">
        <w:rPr>
          <w:rFonts w:cs="Arial"/>
          <w:b/>
          <w:bCs/>
          <w:color w:val="000080"/>
          <w:sz w:val="32"/>
          <w:szCs w:val="32"/>
        </w:rPr>
        <w:t>201</w:t>
      </w:r>
      <w:r w:rsidR="00B418E3">
        <w:rPr>
          <w:rFonts w:cs="Arial"/>
          <w:b/>
          <w:bCs/>
          <w:color w:val="000080"/>
          <w:sz w:val="32"/>
          <w:szCs w:val="32"/>
        </w:rPr>
        <w:t>4</w:t>
      </w:r>
    </w:p>
    <w:p w:rsidR="000956A9" w:rsidRPr="00021492" w:rsidRDefault="000956A9" w:rsidP="000956A9">
      <w:pPr>
        <w:rPr>
          <w:sz w:val="24"/>
          <w:szCs w:val="24"/>
        </w:rPr>
      </w:pPr>
      <w:bookmarkStart w:id="2" w:name="_Toc69743734"/>
      <w:bookmarkStart w:id="3" w:name="OLE_LINK1"/>
      <w:bookmarkStart w:id="4" w:name="OLE_LINK2"/>
      <w:bookmarkEnd w:id="1"/>
      <w:r w:rsidRPr="00021492">
        <w:rPr>
          <w:sz w:val="24"/>
          <w:szCs w:val="24"/>
        </w:rPr>
        <w:t>This final report</w:t>
      </w:r>
      <w:r>
        <w:rPr>
          <w:sz w:val="24"/>
          <w:szCs w:val="24"/>
        </w:rPr>
        <w:t xml:space="preserve"> of the EG 9 group was prepared by Norbert Vogt (GER, convenor), Brian Simpson (UK, secretary), Adriaan van Seters (NL), Antonio Gens (SP), Bernard Odenwald (GER), Henrik Moller (SWE), Julien Habert (FRA), Tolla Panu (FIN) after two years of discussions in several tele- and face-to-face-meetings as well as by exchanging mails and papers.</w:t>
      </w:r>
    </w:p>
    <w:p w:rsidR="000956A9" w:rsidRDefault="000956A9" w:rsidP="000956A9">
      <w:pPr>
        <w:pStyle w:val="Absatztrennzeile0"/>
        <w:rPr>
          <w:lang w:val="en-US"/>
        </w:rPr>
      </w:pPr>
    </w:p>
    <w:p w:rsidR="000956A9" w:rsidRDefault="000956A9" w:rsidP="000956A9">
      <w:pPr>
        <w:pStyle w:val="Heading2"/>
      </w:pPr>
      <w:r>
        <w:t>Proposal of changes and amendments for the next version of EC 7-1</w:t>
      </w:r>
    </w:p>
    <w:p w:rsidR="000956A9" w:rsidRDefault="000956A9" w:rsidP="000956A9">
      <w:pPr>
        <w:rPr>
          <w:u w:val="single"/>
          <w:lang w:val="en-GB"/>
        </w:rPr>
      </w:pPr>
    </w:p>
    <w:p w:rsidR="000956A9" w:rsidRDefault="000956A9" w:rsidP="000956A9">
      <w:pPr>
        <w:rPr>
          <w:u w:val="single"/>
          <w:lang w:val="en-GB"/>
        </w:rPr>
      </w:pPr>
      <w:r>
        <w:rPr>
          <w:u w:val="single"/>
          <w:lang w:val="en-GB"/>
        </w:rPr>
        <w:t>used colors:</w:t>
      </w:r>
    </w:p>
    <w:p w:rsidR="000956A9" w:rsidRDefault="000956A9" w:rsidP="000956A9">
      <w:pPr>
        <w:rPr>
          <w:lang w:val="en-GB"/>
        </w:rPr>
      </w:pPr>
      <w:r>
        <w:rPr>
          <w:lang w:val="en-GB"/>
        </w:rPr>
        <w:t>existing Code, phrases concerning water pressure which have been under discussion</w:t>
      </w:r>
    </w:p>
    <w:p w:rsidR="000956A9" w:rsidRDefault="000956A9" w:rsidP="000956A9">
      <w:pPr>
        <w:rPr>
          <w:color w:val="FF0000"/>
          <w:lang w:val="en-GB"/>
        </w:rPr>
      </w:pPr>
      <w:r>
        <w:rPr>
          <w:color w:val="FF0000"/>
          <w:lang w:val="en-GB"/>
        </w:rPr>
        <w:t>agreed proposals for new paragraphs and new wording in the next version of EC 7</w:t>
      </w:r>
    </w:p>
    <w:p w:rsidR="000956A9" w:rsidRDefault="000956A9" w:rsidP="000956A9">
      <w:pPr>
        <w:rPr>
          <w:strike/>
          <w:color w:val="FF0000"/>
          <w:lang w:val="en-GB"/>
        </w:rPr>
      </w:pPr>
      <w:r>
        <w:rPr>
          <w:strike/>
          <w:color w:val="FF0000"/>
          <w:lang w:val="en-GB"/>
        </w:rPr>
        <w:t>agreed proposals for text of existing code to be discarded in the next version of EC 7</w:t>
      </w:r>
    </w:p>
    <w:p w:rsidR="000956A9" w:rsidRDefault="000956A9" w:rsidP="000956A9">
      <w:pPr>
        <w:pStyle w:val="Heading1"/>
        <w:ind w:left="432" w:hanging="432"/>
        <w:rPr>
          <w:sz w:val="28"/>
          <w:szCs w:val="28"/>
          <w:lang w:val="en-GB"/>
        </w:rPr>
      </w:pPr>
      <w:r>
        <w:rPr>
          <w:sz w:val="28"/>
          <w:szCs w:val="28"/>
          <w:lang w:val="en-GB"/>
        </w:rPr>
        <w:t>Changes in relation to the existing code</w:t>
      </w:r>
    </w:p>
    <w:p w:rsidR="000956A9" w:rsidRDefault="000956A9" w:rsidP="000956A9">
      <w:pPr>
        <w:pStyle w:val="Heading7"/>
        <w:widowControl w:val="0"/>
        <w:tabs>
          <w:tab w:val="left" w:pos="1812"/>
        </w:tabs>
        <w:spacing w:line="240" w:lineRule="auto"/>
        <w:ind w:left="442" w:hanging="442"/>
        <w:rPr>
          <w:sz w:val="24"/>
          <w:szCs w:val="24"/>
        </w:rPr>
      </w:pPr>
      <w:bookmarkStart w:id="5" w:name="_Toc88288858"/>
      <w:r>
        <w:rPr>
          <w:sz w:val="24"/>
          <w:szCs w:val="24"/>
        </w:rPr>
        <w:t>Section 2  Basis of geotechnical design</w:t>
      </w:r>
      <w:bookmarkEnd w:id="5"/>
    </w:p>
    <w:p w:rsidR="000956A9" w:rsidRDefault="000956A9" w:rsidP="000956A9"/>
    <w:p w:rsidR="000956A9" w:rsidRDefault="000956A9" w:rsidP="000956A9">
      <w:pPr>
        <w:rPr>
          <w:b/>
        </w:rPr>
      </w:pPr>
      <w:bookmarkStart w:id="6" w:name="_Toc88288862"/>
      <w:r>
        <w:rPr>
          <w:b/>
        </w:rPr>
        <w:t>2.4  Geotechnical design by calculation</w:t>
      </w:r>
      <w:bookmarkEnd w:id="6"/>
    </w:p>
    <w:p w:rsidR="000956A9" w:rsidRDefault="000956A9" w:rsidP="000956A9">
      <w:pPr>
        <w:pStyle w:val="Heading7"/>
        <w:widowControl w:val="0"/>
        <w:tabs>
          <w:tab w:val="left" w:pos="1812"/>
        </w:tabs>
        <w:spacing w:line="240" w:lineRule="auto"/>
        <w:ind w:left="442" w:hanging="442"/>
        <w:rPr>
          <w:spacing w:val="-1"/>
        </w:rPr>
      </w:pPr>
      <w:r>
        <w:rPr>
          <w:spacing w:val="-1"/>
        </w:rPr>
        <w:t>2.4.2  Actions</w:t>
      </w:r>
    </w:p>
    <w:p w:rsidR="000956A9" w:rsidRDefault="000956A9" w:rsidP="000956A9">
      <w:pPr>
        <w:pStyle w:val="BodyText"/>
        <w:ind w:right="-2"/>
        <w:rPr>
          <w:spacing w:val="-1"/>
        </w:rPr>
      </w:pPr>
    </w:p>
    <w:p w:rsidR="000956A9" w:rsidRDefault="000956A9" w:rsidP="000956A9">
      <w:pPr>
        <w:pStyle w:val="BodyText"/>
        <w:ind w:right="-2"/>
      </w:pPr>
      <w:r>
        <w:rPr>
          <w:spacing w:val="-1"/>
        </w:rPr>
        <w:t>(9)P Actions in which ground- and free-water forces predominate shall be identified for special consideration</w:t>
      </w:r>
      <w:r>
        <w:t xml:space="preserve"> </w:t>
      </w:r>
      <w:r>
        <w:rPr>
          <w:spacing w:val="-1"/>
        </w:rPr>
        <w:t>with</w:t>
      </w:r>
      <w:r>
        <w:t xml:space="preserve"> </w:t>
      </w:r>
      <w:r>
        <w:rPr>
          <w:spacing w:val="-1"/>
        </w:rPr>
        <w:t>regard</w:t>
      </w:r>
      <w:r>
        <w:t xml:space="preserve"> to </w:t>
      </w:r>
      <w:r>
        <w:rPr>
          <w:spacing w:val="-2"/>
        </w:rPr>
        <w:t xml:space="preserve">deformations, </w:t>
      </w:r>
      <w:r>
        <w:rPr>
          <w:spacing w:val="-1"/>
        </w:rPr>
        <w:t>fissuring,</w:t>
      </w:r>
      <w:r>
        <w:rPr>
          <w:spacing w:val="-2"/>
        </w:rPr>
        <w:t xml:space="preserve"> </w:t>
      </w:r>
      <w:r>
        <w:rPr>
          <w:spacing w:val="-1"/>
        </w:rPr>
        <w:t>variable</w:t>
      </w:r>
      <w:r>
        <w:t xml:space="preserve"> </w:t>
      </w:r>
      <w:r w:rsidRPr="00C73EC7">
        <w:rPr>
          <w:spacing w:val="-2"/>
        </w:rPr>
        <w:t>permeability</w:t>
      </w:r>
      <w:r>
        <w:rPr>
          <w:color w:val="FF0000"/>
          <w:spacing w:val="2"/>
        </w:rPr>
        <w:t>,</w:t>
      </w:r>
      <w:r w:rsidRPr="00C73EC7">
        <w:rPr>
          <w:color w:val="FF0000"/>
          <w:spacing w:val="2"/>
        </w:rPr>
        <w:t xml:space="preserve"> </w:t>
      </w:r>
      <w:r>
        <w:rPr>
          <w:color w:val="FF0000"/>
          <w:spacing w:val="2"/>
        </w:rPr>
        <w:t>drainage properties</w:t>
      </w:r>
      <w:r>
        <w:rPr>
          <w:spacing w:val="2"/>
        </w:rPr>
        <w:t xml:space="preserve"> </w:t>
      </w:r>
      <w:r>
        <w:rPr>
          <w:spacing w:val="-2"/>
        </w:rPr>
        <w:t>and</w:t>
      </w:r>
      <w:r>
        <w:t xml:space="preserve"> </w:t>
      </w:r>
      <w:r>
        <w:rPr>
          <w:spacing w:val="-2"/>
        </w:rPr>
        <w:t>erosion.</w:t>
      </w:r>
    </w:p>
    <w:p w:rsidR="000956A9" w:rsidRDefault="000956A9" w:rsidP="000956A9">
      <w:pPr>
        <w:tabs>
          <w:tab w:val="left" w:pos="831"/>
        </w:tabs>
        <w:spacing w:after="120" w:line="254" w:lineRule="auto"/>
        <w:ind w:left="119" w:right="-2"/>
        <w:rPr>
          <w:spacing w:val="-2"/>
          <w:sz w:val="20"/>
        </w:rPr>
      </w:pPr>
      <w:r>
        <w:rPr>
          <w:spacing w:val="-1"/>
          <w:sz w:val="20"/>
        </w:rPr>
        <w:t xml:space="preserve">NOTE  </w:t>
      </w:r>
      <w:r>
        <w:rPr>
          <w:spacing w:val="-2"/>
          <w:sz w:val="20"/>
        </w:rPr>
        <w:t>Unfavourable</w:t>
      </w:r>
      <w:r>
        <w:rPr>
          <w:spacing w:val="3"/>
          <w:sz w:val="20"/>
        </w:rPr>
        <w:t xml:space="preserve"> </w:t>
      </w:r>
      <w:r>
        <w:rPr>
          <w:spacing w:val="-2"/>
          <w:sz w:val="20"/>
        </w:rPr>
        <w:t>(or</w:t>
      </w:r>
      <w:r>
        <w:rPr>
          <w:spacing w:val="11"/>
          <w:sz w:val="20"/>
        </w:rPr>
        <w:t xml:space="preserve"> </w:t>
      </w:r>
      <w:r>
        <w:rPr>
          <w:spacing w:val="-2"/>
          <w:sz w:val="20"/>
        </w:rPr>
        <w:t>destabilising)</w:t>
      </w:r>
      <w:r>
        <w:rPr>
          <w:spacing w:val="5"/>
          <w:sz w:val="20"/>
        </w:rPr>
        <w:t xml:space="preserve"> </w:t>
      </w:r>
      <w:r>
        <w:rPr>
          <w:spacing w:val="-3"/>
          <w:sz w:val="20"/>
        </w:rPr>
        <w:t>and</w:t>
      </w:r>
      <w:r>
        <w:rPr>
          <w:spacing w:val="3"/>
          <w:sz w:val="20"/>
        </w:rPr>
        <w:t xml:space="preserve"> </w:t>
      </w:r>
      <w:r>
        <w:rPr>
          <w:spacing w:val="-2"/>
          <w:sz w:val="20"/>
        </w:rPr>
        <w:t>favourable</w:t>
      </w:r>
      <w:r>
        <w:rPr>
          <w:spacing w:val="3"/>
          <w:sz w:val="20"/>
        </w:rPr>
        <w:t xml:space="preserve"> </w:t>
      </w:r>
      <w:r>
        <w:rPr>
          <w:spacing w:val="-2"/>
          <w:sz w:val="20"/>
        </w:rPr>
        <w:t>(or</w:t>
      </w:r>
      <w:r>
        <w:rPr>
          <w:spacing w:val="6"/>
          <w:sz w:val="20"/>
        </w:rPr>
        <w:t xml:space="preserve"> </w:t>
      </w:r>
      <w:r>
        <w:rPr>
          <w:spacing w:val="-2"/>
          <w:sz w:val="20"/>
        </w:rPr>
        <w:t>stabilising)</w:t>
      </w:r>
      <w:r>
        <w:rPr>
          <w:sz w:val="20"/>
        </w:rPr>
        <w:t xml:space="preserve"> </w:t>
      </w:r>
      <w:r w:rsidRPr="00101CC0">
        <w:rPr>
          <w:strike/>
          <w:color w:val="FF0000"/>
          <w:spacing w:val="-2"/>
          <w:sz w:val="20"/>
        </w:rPr>
        <w:t>permanent</w:t>
      </w:r>
      <w:r>
        <w:rPr>
          <w:spacing w:val="11"/>
          <w:sz w:val="20"/>
        </w:rPr>
        <w:t xml:space="preserve"> </w:t>
      </w:r>
      <w:r>
        <w:rPr>
          <w:spacing w:val="-2"/>
          <w:sz w:val="20"/>
        </w:rPr>
        <w:t>actions</w:t>
      </w:r>
      <w:r>
        <w:rPr>
          <w:spacing w:val="3"/>
          <w:sz w:val="20"/>
        </w:rPr>
        <w:t xml:space="preserve"> </w:t>
      </w:r>
      <w:r>
        <w:rPr>
          <w:sz w:val="20"/>
        </w:rPr>
        <w:t>may</w:t>
      </w:r>
      <w:r>
        <w:rPr>
          <w:spacing w:val="-2"/>
          <w:sz w:val="20"/>
        </w:rPr>
        <w:t xml:space="preserve"> </w:t>
      </w:r>
      <w:r>
        <w:rPr>
          <w:spacing w:val="1"/>
          <w:sz w:val="20"/>
        </w:rPr>
        <w:t>in</w:t>
      </w:r>
      <w:r>
        <w:rPr>
          <w:spacing w:val="4"/>
          <w:sz w:val="20"/>
        </w:rPr>
        <w:t xml:space="preserve"> </w:t>
      </w:r>
      <w:r>
        <w:rPr>
          <w:spacing w:val="-1"/>
          <w:sz w:val="20"/>
        </w:rPr>
        <w:t>so</w:t>
      </w:r>
      <w:bookmarkStart w:id="7" w:name="_GoBack"/>
      <w:bookmarkEnd w:id="7"/>
      <w:r>
        <w:rPr>
          <w:spacing w:val="-1"/>
          <w:sz w:val="20"/>
        </w:rPr>
        <w:t>me</w:t>
      </w:r>
      <w:r>
        <w:rPr>
          <w:spacing w:val="93"/>
          <w:w w:val="101"/>
          <w:sz w:val="20"/>
        </w:rPr>
        <w:t xml:space="preserve"> </w:t>
      </w:r>
      <w:r>
        <w:rPr>
          <w:spacing w:val="-2"/>
          <w:sz w:val="20"/>
        </w:rPr>
        <w:t>situations</w:t>
      </w:r>
      <w:r>
        <w:rPr>
          <w:spacing w:val="6"/>
          <w:sz w:val="20"/>
        </w:rPr>
        <w:t xml:space="preserve"> </w:t>
      </w:r>
      <w:r>
        <w:rPr>
          <w:spacing w:val="-1"/>
          <w:sz w:val="20"/>
        </w:rPr>
        <w:t>be</w:t>
      </w:r>
      <w:r>
        <w:rPr>
          <w:spacing w:val="1"/>
          <w:sz w:val="20"/>
        </w:rPr>
        <w:t xml:space="preserve"> </w:t>
      </w:r>
      <w:r>
        <w:rPr>
          <w:spacing w:val="-3"/>
          <w:sz w:val="20"/>
        </w:rPr>
        <w:t>considered</w:t>
      </w:r>
      <w:r>
        <w:rPr>
          <w:spacing w:val="6"/>
          <w:sz w:val="20"/>
        </w:rPr>
        <w:t xml:space="preserve"> </w:t>
      </w:r>
      <w:r>
        <w:rPr>
          <w:spacing w:val="-1"/>
          <w:sz w:val="20"/>
        </w:rPr>
        <w:t>as</w:t>
      </w:r>
      <w:r>
        <w:rPr>
          <w:spacing w:val="7"/>
          <w:sz w:val="20"/>
        </w:rPr>
        <w:t xml:space="preserve"> </w:t>
      </w:r>
      <w:r>
        <w:rPr>
          <w:spacing w:val="-2"/>
          <w:sz w:val="20"/>
        </w:rPr>
        <w:t>coming</w:t>
      </w:r>
      <w:r>
        <w:rPr>
          <w:spacing w:val="-5"/>
          <w:sz w:val="20"/>
        </w:rPr>
        <w:t xml:space="preserve"> </w:t>
      </w:r>
      <w:r>
        <w:rPr>
          <w:spacing w:val="-1"/>
          <w:sz w:val="20"/>
        </w:rPr>
        <w:t>from</w:t>
      </w:r>
      <w:r>
        <w:rPr>
          <w:spacing w:val="4"/>
          <w:sz w:val="20"/>
        </w:rPr>
        <w:t xml:space="preserve"> </w:t>
      </w:r>
      <w:r>
        <w:rPr>
          <w:sz w:val="20"/>
        </w:rPr>
        <w:t>a</w:t>
      </w:r>
      <w:r>
        <w:rPr>
          <w:spacing w:val="6"/>
          <w:sz w:val="20"/>
        </w:rPr>
        <w:t xml:space="preserve"> </w:t>
      </w:r>
      <w:r>
        <w:rPr>
          <w:spacing w:val="-2"/>
          <w:sz w:val="20"/>
        </w:rPr>
        <w:t>single</w:t>
      </w:r>
      <w:r>
        <w:rPr>
          <w:spacing w:val="1"/>
          <w:sz w:val="20"/>
        </w:rPr>
        <w:t xml:space="preserve"> </w:t>
      </w:r>
      <w:r>
        <w:rPr>
          <w:spacing w:val="-2"/>
          <w:sz w:val="20"/>
        </w:rPr>
        <w:t>source.</w:t>
      </w:r>
      <w:r>
        <w:rPr>
          <w:spacing w:val="4"/>
          <w:sz w:val="20"/>
        </w:rPr>
        <w:t xml:space="preserve"> </w:t>
      </w:r>
      <w:r>
        <w:rPr>
          <w:spacing w:val="-2"/>
          <w:sz w:val="20"/>
        </w:rPr>
        <w:t>If</w:t>
      </w:r>
      <w:r>
        <w:rPr>
          <w:spacing w:val="3"/>
          <w:sz w:val="20"/>
        </w:rPr>
        <w:t xml:space="preserve"> </w:t>
      </w:r>
      <w:r>
        <w:rPr>
          <w:spacing w:val="-3"/>
          <w:sz w:val="20"/>
        </w:rPr>
        <w:t>they</w:t>
      </w:r>
      <w:r>
        <w:rPr>
          <w:spacing w:val="7"/>
          <w:sz w:val="20"/>
        </w:rPr>
        <w:t xml:space="preserve"> </w:t>
      </w:r>
      <w:r>
        <w:rPr>
          <w:sz w:val="20"/>
        </w:rPr>
        <w:t>are</w:t>
      </w:r>
      <w:r>
        <w:rPr>
          <w:spacing w:val="1"/>
          <w:sz w:val="20"/>
        </w:rPr>
        <w:t xml:space="preserve"> </w:t>
      </w:r>
      <w:r>
        <w:rPr>
          <w:spacing w:val="-2"/>
          <w:sz w:val="20"/>
        </w:rPr>
        <w:t>considered</w:t>
      </w:r>
      <w:r>
        <w:rPr>
          <w:spacing w:val="6"/>
          <w:sz w:val="20"/>
        </w:rPr>
        <w:t xml:space="preserve"> </w:t>
      </w:r>
      <w:r>
        <w:rPr>
          <w:spacing w:val="-3"/>
          <w:sz w:val="20"/>
        </w:rPr>
        <w:t>so,</w:t>
      </w:r>
      <w:r>
        <w:rPr>
          <w:spacing w:val="8"/>
          <w:sz w:val="20"/>
        </w:rPr>
        <w:t xml:space="preserve"> </w:t>
      </w:r>
      <w:r>
        <w:rPr>
          <w:sz w:val="20"/>
        </w:rPr>
        <w:t>a</w:t>
      </w:r>
      <w:r>
        <w:rPr>
          <w:spacing w:val="2"/>
          <w:sz w:val="20"/>
        </w:rPr>
        <w:t xml:space="preserve"> </w:t>
      </w:r>
      <w:r>
        <w:rPr>
          <w:spacing w:val="-2"/>
          <w:sz w:val="20"/>
        </w:rPr>
        <w:t>single</w:t>
      </w:r>
      <w:r>
        <w:rPr>
          <w:spacing w:val="1"/>
          <w:sz w:val="20"/>
        </w:rPr>
        <w:t xml:space="preserve"> </w:t>
      </w:r>
      <w:r>
        <w:rPr>
          <w:spacing w:val="-2"/>
          <w:sz w:val="20"/>
        </w:rPr>
        <w:t>partial</w:t>
      </w:r>
      <w:r>
        <w:rPr>
          <w:spacing w:val="4"/>
          <w:sz w:val="20"/>
        </w:rPr>
        <w:t xml:space="preserve"> </w:t>
      </w:r>
      <w:r>
        <w:rPr>
          <w:spacing w:val="-2"/>
          <w:sz w:val="20"/>
        </w:rPr>
        <w:t>factor</w:t>
      </w:r>
      <w:r>
        <w:rPr>
          <w:spacing w:val="88"/>
          <w:w w:val="101"/>
          <w:sz w:val="20"/>
        </w:rPr>
        <w:t xml:space="preserve"> </w:t>
      </w:r>
      <w:r>
        <w:rPr>
          <w:sz w:val="20"/>
        </w:rPr>
        <w:t xml:space="preserve">may </w:t>
      </w:r>
      <w:r>
        <w:rPr>
          <w:spacing w:val="-1"/>
          <w:sz w:val="20"/>
        </w:rPr>
        <w:t>be</w:t>
      </w:r>
      <w:r>
        <w:rPr>
          <w:sz w:val="20"/>
        </w:rPr>
        <w:t xml:space="preserve"> </w:t>
      </w:r>
      <w:r>
        <w:rPr>
          <w:spacing w:val="-2"/>
          <w:sz w:val="20"/>
        </w:rPr>
        <w:t>applied</w:t>
      </w:r>
      <w:r>
        <w:rPr>
          <w:sz w:val="20"/>
        </w:rPr>
        <w:t xml:space="preserve"> </w:t>
      </w:r>
      <w:r>
        <w:rPr>
          <w:spacing w:val="1"/>
          <w:sz w:val="20"/>
        </w:rPr>
        <w:t xml:space="preserve">to </w:t>
      </w:r>
      <w:r>
        <w:rPr>
          <w:sz w:val="20"/>
        </w:rPr>
        <w:t xml:space="preserve">the </w:t>
      </w:r>
      <w:r>
        <w:rPr>
          <w:spacing w:val="-2"/>
          <w:sz w:val="20"/>
        </w:rPr>
        <w:t>sum</w:t>
      </w:r>
      <w:r>
        <w:rPr>
          <w:spacing w:val="2"/>
          <w:sz w:val="20"/>
        </w:rPr>
        <w:t xml:space="preserve"> </w:t>
      </w:r>
      <w:r>
        <w:rPr>
          <w:spacing w:val="-3"/>
          <w:sz w:val="20"/>
        </w:rPr>
        <w:t>of</w:t>
      </w:r>
      <w:r>
        <w:rPr>
          <w:spacing w:val="3"/>
          <w:sz w:val="20"/>
        </w:rPr>
        <w:t xml:space="preserve"> </w:t>
      </w:r>
      <w:r>
        <w:rPr>
          <w:spacing w:val="-1"/>
          <w:sz w:val="20"/>
        </w:rPr>
        <w:t>these</w:t>
      </w:r>
      <w:r>
        <w:rPr>
          <w:sz w:val="20"/>
        </w:rPr>
        <w:t xml:space="preserve"> </w:t>
      </w:r>
      <w:r>
        <w:rPr>
          <w:spacing w:val="-1"/>
          <w:sz w:val="20"/>
        </w:rPr>
        <w:t>actions</w:t>
      </w:r>
      <w:r>
        <w:rPr>
          <w:sz w:val="20"/>
        </w:rPr>
        <w:t xml:space="preserve"> </w:t>
      </w:r>
      <w:r>
        <w:rPr>
          <w:spacing w:val="-1"/>
          <w:sz w:val="20"/>
        </w:rPr>
        <w:t>or</w:t>
      </w:r>
      <w:r>
        <w:rPr>
          <w:spacing w:val="-3"/>
          <w:sz w:val="20"/>
        </w:rPr>
        <w:t xml:space="preserve"> </w:t>
      </w:r>
      <w:r>
        <w:rPr>
          <w:spacing w:val="1"/>
          <w:sz w:val="20"/>
        </w:rPr>
        <w:t xml:space="preserve">to </w:t>
      </w:r>
      <w:r>
        <w:rPr>
          <w:sz w:val="20"/>
        </w:rPr>
        <w:t xml:space="preserve">the </w:t>
      </w:r>
      <w:r>
        <w:rPr>
          <w:spacing w:val="-2"/>
          <w:sz w:val="20"/>
        </w:rPr>
        <w:t>sum</w:t>
      </w:r>
      <w:r>
        <w:rPr>
          <w:spacing w:val="2"/>
          <w:sz w:val="20"/>
        </w:rPr>
        <w:t xml:space="preserve"> </w:t>
      </w:r>
      <w:r>
        <w:rPr>
          <w:spacing w:val="-1"/>
          <w:sz w:val="20"/>
        </w:rPr>
        <w:t>of</w:t>
      </w:r>
      <w:r>
        <w:rPr>
          <w:spacing w:val="3"/>
          <w:sz w:val="20"/>
        </w:rPr>
        <w:t xml:space="preserve"> </w:t>
      </w:r>
      <w:r>
        <w:rPr>
          <w:spacing w:val="-2"/>
          <w:sz w:val="20"/>
        </w:rPr>
        <w:t>their</w:t>
      </w:r>
      <w:r>
        <w:rPr>
          <w:spacing w:val="8"/>
          <w:sz w:val="20"/>
        </w:rPr>
        <w:t xml:space="preserve"> </w:t>
      </w:r>
      <w:r>
        <w:rPr>
          <w:spacing w:val="-2"/>
          <w:sz w:val="20"/>
        </w:rPr>
        <w:t>effects.</w:t>
      </w:r>
    </w:p>
    <w:p w:rsidR="000956A9" w:rsidRDefault="000956A9" w:rsidP="000956A9">
      <w:pPr>
        <w:tabs>
          <w:tab w:val="left" w:pos="831"/>
        </w:tabs>
        <w:spacing w:after="120" w:line="254" w:lineRule="auto"/>
        <w:ind w:left="119" w:right="-2"/>
        <w:rPr>
          <w:rFonts w:eastAsia="Arial" w:cs="Arial"/>
          <w:sz w:val="20"/>
        </w:rPr>
      </w:pPr>
    </w:p>
    <w:p w:rsidR="000956A9" w:rsidRDefault="000956A9" w:rsidP="000956A9">
      <w:pPr>
        <w:pStyle w:val="Heading7"/>
        <w:widowControl w:val="0"/>
        <w:tabs>
          <w:tab w:val="left" w:pos="1812"/>
        </w:tabs>
        <w:spacing w:line="240" w:lineRule="auto"/>
        <w:ind w:left="442" w:hanging="442"/>
        <w:rPr>
          <w:b w:val="0"/>
          <w:bCs w:val="0"/>
        </w:rPr>
      </w:pPr>
      <w:r>
        <w:rPr>
          <w:spacing w:val="-1"/>
        </w:rPr>
        <w:t>2.4.4  Geometrical</w:t>
      </w:r>
      <w:r>
        <w:rPr>
          <w:spacing w:val="-2"/>
        </w:rPr>
        <w:t xml:space="preserve"> </w:t>
      </w:r>
      <w:r>
        <w:rPr>
          <w:spacing w:val="-1"/>
        </w:rPr>
        <w:t>data</w:t>
      </w:r>
    </w:p>
    <w:p w:rsidR="000956A9" w:rsidRDefault="000956A9" w:rsidP="000956A9">
      <w:pPr>
        <w:spacing w:before="6" w:line="220" w:lineRule="exact"/>
      </w:pPr>
    </w:p>
    <w:p w:rsidR="000956A9" w:rsidRDefault="000956A9" w:rsidP="000956A9">
      <w:pPr>
        <w:pStyle w:val="BodyText"/>
        <w:ind w:right="-2"/>
        <w:rPr>
          <w:spacing w:val="-2"/>
        </w:rPr>
      </w:pPr>
      <w:r>
        <w:rPr>
          <w:spacing w:val="-1"/>
        </w:rPr>
        <w:t>(1)P</w:t>
      </w:r>
      <w:r>
        <w:rPr>
          <w:spacing w:val="2"/>
        </w:rPr>
        <w:t xml:space="preserve"> </w:t>
      </w:r>
      <w:r>
        <w:rPr>
          <w:spacing w:val="-1"/>
        </w:rPr>
        <w:t>The</w:t>
      </w:r>
      <w:r>
        <w:t xml:space="preserve"> </w:t>
      </w:r>
      <w:r>
        <w:rPr>
          <w:spacing w:val="-2"/>
        </w:rPr>
        <w:t>level</w:t>
      </w:r>
      <w:r>
        <w:rPr>
          <w:spacing w:val="5"/>
        </w:rPr>
        <w:t xml:space="preserve"> </w:t>
      </w:r>
      <w:r>
        <w:rPr>
          <w:spacing w:val="-2"/>
        </w:rPr>
        <w:t>and</w:t>
      </w:r>
      <w:r>
        <w:t xml:space="preserve"> </w:t>
      </w:r>
      <w:r>
        <w:rPr>
          <w:spacing w:val="-2"/>
        </w:rPr>
        <w:t>slope</w:t>
      </w:r>
      <w:r>
        <w:t xml:space="preserve"> </w:t>
      </w:r>
      <w:r>
        <w:rPr>
          <w:spacing w:val="-4"/>
        </w:rPr>
        <w:t>of</w:t>
      </w:r>
      <w:r>
        <w:rPr>
          <w:spacing w:val="3"/>
        </w:rPr>
        <w:t xml:space="preserve"> </w:t>
      </w:r>
      <w:r>
        <w:rPr>
          <w:spacing w:val="-1"/>
        </w:rPr>
        <w:t>the</w:t>
      </w:r>
      <w:r>
        <w:t xml:space="preserve"> </w:t>
      </w:r>
      <w:r>
        <w:rPr>
          <w:spacing w:val="-2"/>
        </w:rPr>
        <w:t>ground</w:t>
      </w:r>
      <w:r>
        <w:t xml:space="preserve"> </w:t>
      </w:r>
      <w:r>
        <w:rPr>
          <w:spacing w:val="-2"/>
        </w:rPr>
        <w:t>surface,</w:t>
      </w:r>
      <w:r>
        <w:rPr>
          <w:spacing w:val="3"/>
        </w:rPr>
        <w:t xml:space="preserve"> </w:t>
      </w:r>
      <w:r>
        <w:rPr>
          <w:spacing w:val="-2"/>
        </w:rPr>
        <w:t>water</w:t>
      </w:r>
      <w:r>
        <w:rPr>
          <w:spacing w:val="2"/>
        </w:rPr>
        <w:t xml:space="preserve"> </w:t>
      </w:r>
      <w:r>
        <w:rPr>
          <w:spacing w:val="-2"/>
        </w:rPr>
        <w:t>levels,</w:t>
      </w:r>
      <w:r>
        <w:rPr>
          <w:spacing w:val="3"/>
        </w:rPr>
        <w:t xml:space="preserve"> </w:t>
      </w:r>
      <w:r>
        <w:rPr>
          <w:spacing w:val="-1"/>
        </w:rPr>
        <w:t>levels</w:t>
      </w:r>
      <w:r>
        <w:rPr>
          <w:spacing w:val="-3"/>
        </w:rPr>
        <w:t xml:space="preserve"> </w:t>
      </w:r>
      <w:r>
        <w:rPr>
          <w:spacing w:val="-4"/>
        </w:rPr>
        <w:t>of</w:t>
      </w:r>
      <w:r>
        <w:rPr>
          <w:spacing w:val="3"/>
        </w:rPr>
        <w:t xml:space="preserve"> </w:t>
      </w:r>
      <w:r>
        <w:rPr>
          <w:spacing w:val="-1"/>
        </w:rPr>
        <w:t>interfaces</w:t>
      </w:r>
      <w:r>
        <w:rPr>
          <w:spacing w:val="-3"/>
        </w:rPr>
        <w:t xml:space="preserve"> </w:t>
      </w:r>
      <w:r>
        <w:rPr>
          <w:spacing w:val="-2"/>
        </w:rPr>
        <w:t>between</w:t>
      </w:r>
      <w:r>
        <w:rPr>
          <w:spacing w:val="83"/>
        </w:rPr>
        <w:t xml:space="preserve"> </w:t>
      </w:r>
      <w:r>
        <w:rPr>
          <w:spacing w:val="-1"/>
        </w:rPr>
        <w:t>strata,</w:t>
      </w:r>
      <w:r>
        <w:rPr>
          <w:spacing w:val="3"/>
        </w:rPr>
        <w:t xml:space="preserve"> </w:t>
      </w:r>
      <w:r>
        <w:rPr>
          <w:spacing w:val="-2"/>
        </w:rPr>
        <w:t>excavation</w:t>
      </w:r>
      <w:r>
        <w:t xml:space="preserve"> levels</w:t>
      </w:r>
      <w:r>
        <w:rPr>
          <w:spacing w:val="-3"/>
        </w:rPr>
        <w:t xml:space="preserve"> </w:t>
      </w:r>
      <w:r>
        <w:rPr>
          <w:spacing w:val="-2"/>
        </w:rPr>
        <w:t>and</w:t>
      </w:r>
      <w:r>
        <w:t xml:space="preserve"> </w:t>
      </w:r>
      <w:r>
        <w:rPr>
          <w:spacing w:val="-1"/>
        </w:rPr>
        <w:t>the</w:t>
      </w:r>
      <w:r>
        <w:t xml:space="preserve"> </w:t>
      </w:r>
      <w:r>
        <w:rPr>
          <w:spacing w:val="-2"/>
        </w:rPr>
        <w:t>dimensions</w:t>
      </w:r>
      <w:r>
        <w:rPr>
          <w:spacing w:val="-3"/>
        </w:rPr>
        <w:t xml:space="preserve"> </w:t>
      </w:r>
      <w:r>
        <w:rPr>
          <w:spacing w:val="-1"/>
        </w:rPr>
        <w:t>of</w:t>
      </w:r>
      <w:r>
        <w:rPr>
          <w:spacing w:val="3"/>
        </w:rPr>
        <w:t xml:space="preserve"> </w:t>
      </w:r>
      <w:r>
        <w:rPr>
          <w:spacing w:val="-1"/>
        </w:rPr>
        <w:t>the</w:t>
      </w:r>
      <w:r>
        <w:t xml:space="preserve"> </w:t>
      </w:r>
      <w:r>
        <w:rPr>
          <w:spacing w:val="-2"/>
        </w:rPr>
        <w:t>geotechnical</w:t>
      </w:r>
      <w:r>
        <w:rPr>
          <w:spacing w:val="5"/>
        </w:rPr>
        <w:t xml:space="preserve"> </w:t>
      </w:r>
      <w:r>
        <w:rPr>
          <w:spacing w:val="-1"/>
        </w:rPr>
        <w:t>structure</w:t>
      </w:r>
      <w:r>
        <w:t xml:space="preserve"> </w:t>
      </w:r>
      <w:r>
        <w:rPr>
          <w:spacing w:val="-3"/>
        </w:rPr>
        <w:t>shall</w:t>
      </w:r>
      <w:r>
        <w:rPr>
          <w:spacing w:val="5"/>
        </w:rPr>
        <w:t xml:space="preserve"> </w:t>
      </w:r>
      <w:r>
        <w:rPr>
          <w:spacing w:val="-1"/>
        </w:rPr>
        <w:t>be</w:t>
      </w:r>
      <w:r>
        <w:t xml:space="preserve"> </w:t>
      </w:r>
      <w:r>
        <w:rPr>
          <w:spacing w:val="-1"/>
        </w:rPr>
        <w:t>treated</w:t>
      </w:r>
      <w:r>
        <w:t xml:space="preserve"> </w:t>
      </w:r>
      <w:r>
        <w:rPr>
          <w:spacing w:val="-2"/>
        </w:rPr>
        <w:t>as</w:t>
      </w:r>
      <w:r>
        <w:rPr>
          <w:spacing w:val="67"/>
        </w:rPr>
        <w:t xml:space="preserve"> </w:t>
      </w:r>
      <w:r>
        <w:rPr>
          <w:spacing w:val="-2"/>
        </w:rPr>
        <w:t>geometrical</w:t>
      </w:r>
      <w:r>
        <w:rPr>
          <w:spacing w:val="5"/>
        </w:rPr>
        <w:t xml:space="preserve"> </w:t>
      </w:r>
      <w:r>
        <w:rPr>
          <w:spacing w:val="-2"/>
        </w:rPr>
        <w:t>data.</w:t>
      </w:r>
    </w:p>
    <w:p w:rsidR="000956A9" w:rsidRDefault="000956A9" w:rsidP="000956A9">
      <w:pPr>
        <w:pStyle w:val="BodyText"/>
        <w:ind w:right="-2"/>
      </w:pPr>
    </w:p>
    <w:p w:rsidR="000956A9" w:rsidRDefault="000956A9" w:rsidP="000956A9">
      <w:pPr>
        <w:pStyle w:val="Heading7"/>
        <w:widowControl w:val="0"/>
        <w:tabs>
          <w:tab w:val="left" w:pos="2095"/>
        </w:tabs>
        <w:spacing w:line="240" w:lineRule="auto"/>
        <w:ind w:left="442" w:hanging="442"/>
        <w:rPr>
          <w:b w:val="0"/>
          <w:spacing w:val="-1"/>
        </w:rPr>
      </w:pPr>
      <w:r>
        <w:t>2.4.5  Characteristic values</w:t>
      </w:r>
    </w:p>
    <w:p w:rsidR="000956A9" w:rsidRDefault="000956A9" w:rsidP="000956A9"/>
    <w:p w:rsidR="000956A9" w:rsidRDefault="000956A9" w:rsidP="000956A9">
      <w:pPr>
        <w:pStyle w:val="Heading7"/>
        <w:widowControl w:val="0"/>
        <w:tabs>
          <w:tab w:val="left" w:pos="2095"/>
        </w:tabs>
        <w:spacing w:line="240" w:lineRule="auto"/>
        <w:ind w:left="442" w:hanging="442"/>
        <w:rPr>
          <w:b w:val="0"/>
          <w:bCs w:val="0"/>
        </w:rPr>
      </w:pPr>
      <w:r>
        <w:rPr>
          <w:spacing w:val="-1"/>
        </w:rPr>
        <w:t>2.4.5.3  Characteristic</w:t>
      </w:r>
      <w:r>
        <w:t xml:space="preserve"> </w:t>
      </w:r>
      <w:r>
        <w:rPr>
          <w:spacing w:val="-1"/>
        </w:rPr>
        <w:t>values</w:t>
      </w:r>
      <w:r>
        <w:rPr>
          <w:spacing w:val="-5"/>
        </w:rPr>
        <w:t xml:space="preserve"> </w:t>
      </w:r>
      <w:r>
        <w:t>of</w:t>
      </w:r>
      <w:r>
        <w:rPr>
          <w:spacing w:val="-3"/>
        </w:rPr>
        <w:t xml:space="preserve"> </w:t>
      </w:r>
      <w:r>
        <w:rPr>
          <w:spacing w:val="-2"/>
        </w:rPr>
        <w:t xml:space="preserve">geometrical </w:t>
      </w:r>
      <w:r>
        <w:rPr>
          <w:spacing w:val="-1"/>
        </w:rPr>
        <w:t>data</w:t>
      </w:r>
    </w:p>
    <w:p w:rsidR="000956A9" w:rsidRDefault="000956A9" w:rsidP="000956A9">
      <w:pPr>
        <w:spacing w:before="6" w:line="220" w:lineRule="exact"/>
      </w:pPr>
    </w:p>
    <w:p w:rsidR="000956A9" w:rsidRDefault="000956A9" w:rsidP="000956A9">
      <w:pPr>
        <w:pStyle w:val="BodyText"/>
      </w:pPr>
      <w:r>
        <w:rPr>
          <w:spacing w:val="-1"/>
        </w:rPr>
        <w:t>(1)P</w:t>
      </w:r>
      <w:r>
        <w:rPr>
          <w:spacing w:val="2"/>
        </w:rPr>
        <w:t xml:space="preserve"> </w:t>
      </w:r>
      <w:r>
        <w:rPr>
          <w:spacing w:val="-1"/>
        </w:rPr>
        <w:t>Characteristic</w:t>
      </w:r>
      <w:r>
        <w:rPr>
          <w:spacing w:val="-8"/>
        </w:rPr>
        <w:t xml:space="preserve"> </w:t>
      </w:r>
      <w:r>
        <w:t>values</w:t>
      </w:r>
      <w:r>
        <w:rPr>
          <w:spacing w:val="-3"/>
        </w:rPr>
        <w:t xml:space="preserve"> </w:t>
      </w:r>
      <w:r>
        <w:rPr>
          <w:spacing w:val="-4"/>
        </w:rPr>
        <w:t>of</w:t>
      </w:r>
      <w:r>
        <w:rPr>
          <w:spacing w:val="3"/>
        </w:rPr>
        <w:t xml:space="preserve"> </w:t>
      </w:r>
      <w:r>
        <w:rPr>
          <w:spacing w:val="-1"/>
        </w:rPr>
        <w:t>the</w:t>
      </w:r>
      <w:r>
        <w:t xml:space="preserve"> </w:t>
      </w:r>
      <w:r>
        <w:rPr>
          <w:spacing w:val="-1"/>
        </w:rPr>
        <w:t>levels</w:t>
      </w:r>
      <w:r>
        <w:rPr>
          <w:spacing w:val="-3"/>
        </w:rPr>
        <w:t xml:space="preserve"> </w:t>
      </w:r>
      <w:r>
        <w:rPr>
          <w:spacing w:val="-4"/>
        </w:rPr>
        <w:t>of</w:t>
      </w:r>
      <w:r>
        <w:rPr>
          <w:spacing w:val="8"/>
        </w:rPr>
        <w:t xml:space="preserve"> </w:t>
      </w:r>
      <w:r>
        <w:rPr>
          <w:spacing w:val="-2"/>
        </w:rPr>
        <w:t>ground</w:t>
      </w:r>
      <w:r>
        <w:t xml:space="preserve"> </w:t>
      </w:r>
      <w:r>
        <w:rPr>
          <w:spacing w:val="-2"/>
        </w:rPr>
        <w:t>and</w:t>
      </w:r>
      <w:r>
        <w:t xml:space="preserve"> </w:t>
      </w:r>
      <w:r>
        <w:rPr>
          <w:spacing w:val="-2"/>
        </w:rPr>
        <w:t>ground-water</w:t>
      </w:r>
      <w:r>
        <w:rPr>
          <w:spacing w:val="2"/>
        </w:rPr>
        <w:t xml:space="preserve"> </w:t>
      </w:r>
      <w:r>
        <w:rPr>
          <w:spacing w:val="-1"/>
        </w:rPr>
        <w:t>or</w:t>
      </w:r>
      <w:r>
        <w:rPr>
          <w:spacing w:val="-3"/>
        </w:rPr>
        <w:t xml:space="preserve"> </w:t>
      </w:r>
      <w:r>
        <w:rPr>
          <w:spacing w:val="1"/>
        </w:rPr>
        <w:t>free</w:t>
      </w:r>
      <w:r>
        <w:t xml:space="preserve"> </w:t>
      </w:r>
      <w:r>
        <w:rPr>
          <w:spacing w:val="-2"/>
        </w:rPr>
        <w:t>water</w:t>
      </w:r>
      <w:r>
        <w:rPr>
          <w:spacing w:val="2"/>
        </w:rPr>
        <w:t xml:space="preserve"> </w:t>
      </w:r>
      <w:r>
        <w:rPr>
          <w:spacing w:val="-2"/>
        </w:rPr>
        <w:t>shall</w:t>
      </w:r>
      <w:r>
        <w:rPr>
          <w:spacing w:val="5"/>
        </w:rPr>
        <w:t xml:space="preserve"> </w:t>
      </w:r>
      <w:r>
        <w:rPr>
          <w:spacing w:val="-2"/>
        </w:rPr>
        <w:t>be</w:t>
      </w:r>
      <w:r>
        <w:rPr>
          <w:spacing w:val="47"/>
        </w:rPr>
        <w:t xml:space="preserve"> </w:t>
      </w:r>
      <w:r>
        <w:rPr>
          <w:spacing w:val="-2"/>
        </w:rPr>
        <w:t>measured,</w:t>
      </w:r>
      <w:r>
        <w:rPr>
          <w:spacing w:val="3"/>
        </w:rPr>
        <w:t xml:space="preserve"> </w:t>
      </w:r>
      <w:r>
        <w:rPr>
          <w:spacing w:val="-2"/>
        </w:rPr>
        <w:t>nominal</w:t>
      </w:r>
      <w:r>
        <w:rPr>
          <w:spacing w:val="5"/>
        </w:rPr>
        <w:t xml:space="preserve"> </w:t>
      </w:r>
      <w:r>
        <w:rPr>
          <w:spacing w:val="-1"/>
        </w:rPr>
        <w:t>or</w:t>
      </w:r>
      <w:r>
        <w:rPr>
          <w:spacing w:val="-3"/>
        </w:rPr>
        <w:t xml:space="preserve"> </w:t>
      </w:r>
      <w:r>
        <w:rPr>
          <w:spacing w:val="-1"/>
        </w:rPr>
        <w:t>estimated</w:t>
      </w:r>
      <w:r>
        <w:t xml:space="preserve"> </w:t>
      </w:r>
      <w:r>
        <w:rPr>
          <w:spacing w:val="-2"/>
        </w:rPr>
        <w:t>upper</w:t>
      </w:r>
      <w:r>
        <w:rPr>
          <w:spacing w:val="2"/>
        </w:rPr>
        <w:t xml:space="preserve"> </w:t>
      </w:r>
      <w:r>
        <w:rPr>
          <w:spacing w:val="-1"/>
        </w:rPr>
        <w:t>or</w:t>
      </w:r>
      <w:r>
        <w:rPr>
          <w:spacing w:val="-3"/>
        </w:rPr>
        <w:t xml:space="preserve"> </w:t>
      </w:r>
      <w:r>
        <w:rPr>
          <w:spacing w:val="-2"/>
        </w:rPr>
        <w:t>lower</w:t>
      </w:r>
      <w:r>
        <w:rPr>
          <w:spacing w:val="2"/>
        </w:rPr>
        <w:t xml:space="preserve"> </w:t>
      </w:r>
      <w:r>
        <w:rPr>
          <w:spacing w:val="-2"/>
        </w:rPr>
        <w:t>levels.</w:t>
      </w:r>
    </w:p>
    <w:p w:rsidR="000956A9" w:rsidRDefault="000956A9" w:rsidP="000956A9">
      <w:pPr>
        <w:pStyle w:val="BodyText"/>
        <w:rPr>
          <w:color w:val="FF0000"/>
          <w:spacing w:val="-1"/>
        </w:rPr>
      </w:pPr>
      <w:r>
        <w:rPr>
          <w:color w:val="FF0000"/>
          <w:spacing w:val="-1"/>
        </w:rPr>
        <w:t xml:space="preserve">(1a)P The characteristic piezometric water levels and accordingly the characteristic values of water pressures shall </w:t>
      </w:r>
      <w:r w:rsidRPr="008709B4">
        <w:rPr>
          <w:color w:val="FF0000"/>
          <w:spacing w:val="-1"/>
        </w:rPr>
        <w:t>correspond to a re</w:t>
      </w:r>
      <w:r>
        <w:rPr>
          <w:color w:val="FF0000"/>
          <w:spacing w:val="-1"/>
        </w:rPr>
        <w:t>turn</w:t>
      </w:r>
      <w:r w:rsidRPr="008709B4">
        <w:rPr>
          <w:color w:val="FF0000"/>
          <w:spacing w:val="-1"/>
        </w:rPr>
        <w:t xml:space="preserve"> period at least equal to</w:t>
      </w:r>
      <w:r>
        <w:rPr>
          <w:color w:val="FF0000"/>
          <w:spacing w:val="-1"/>
        </w:rPr>
        <w:t xml:space="preserve"> the duration of the design situation </w:t>
      </w:r>
      <w:r w:rsidRPr="008709B4">
        <w:rPr>
          <w:color w:val="FF0000"/>
          <w:spacing w:val="-1"/>
        </w:rPr>
        <w:t>for which they are assessed.</w:t>
      </w:r>
      <w:r>
        <w:rPr>
          <w:color w:val="FF0000"/>
          <w:spacing w:val="-1"/>
        </w:rPr>
        <w:t xml:space="preserve"> This has to be done by considering hydrological, hydrogeological and environmental information together with statistical analysis, if suitable data is available.</w:t>
      </w:r>
    </w:p>
    <w:p w:rsidR="000956A9" w:rsidRPr="00932477" w:rsidRDefault="000956A9" w:rsidP="000956A9">
      <w:pPr>
        <w:pStyle w:val="BodyText"/>
        <w:ind w:left="142"/>
        <w:rPr>
          <w:color w:val="FF0000"/>
          <w:spacing w:val="-1"/>
        </w:rPr>
      </w:pPr>
      <w:r>
        <w:rPr>
          <w:color w:val="FF0000"/>
          <w:spacing w:val="-1"/>
        </w:rPr>
        <w:t>NOTE 1: The duration of persistent design situations will typically be the design life of the structure (e.g. 100 years);</w:t>
      </w:r>
      <w:r w:rsidRPr="00932477">
        <w:rPr>
          <w:color w:val="FF0000"/>
          <w:spacing w:val="-1"/>
        </w:rPr>
        <w:t xml:space="preserve"> the duration of a transient design situation will typically be shorter, e.g. 24 months.</w:t>
      </w:r>
    </w:p>
    <w:p w:rsidR="000956A9" w:rsidRPr="00932477" w:rsidRDefault="000956A9" w:rsidP="000956A9">
      <w:pPr>
        <w:pStyle w:val="BodyText"/>
        <w:ind w:left="142"/>
        <w:rPr>
          <w:color w:val="FF0000"/>
          <w:spacing w:val="-1"/>
        </w:rPr>
      </w:pPr>
      <w:r w:rsidRPr="00932477">
        <w:rPr>
          <w:color w:val="FF0000"/>
          <w:spacing w:val="-1"/>
        </w:rPr>
        <w:t>NOTE 2: A return period equal to the duration of the design is in rough estimation related to a probability of 63 % (valid with large T) for at least one occurrence within the duration of the design situation. This estimation is based on the probability being 1 - (1 - 1/N)**T  that in a given number T of time periods (a period may, for example, be a month or a year) there is an occurrence of an event which randomly occurs once in N periods.</w:t>
      </w:r>
    </w:p>
    <w:p w:rsidR="000956A9" w:rsidRDefault="000956A9" w:rsidP="000956A9">
      <w:pPr>
        <w:spacing w:line="240" w:lineRule="exact"/>
      </w:pPr>
    </w:p>
    <w:p w:rsidR="000956A9" w:rsidRDefault="000956A9" w:rsidP="000956A9">
      <w:pPr>
        <w:spacing w:line="240" w:lineRule="exact"/>
        <w:rPr>
          <w:b/>
        </w:rPr>
      </w:pPr>
      <w:r>
        <w:rPr>
          <w:b/>
        </w:rPr>
        <w:t>2.4.6  Design values</w:t>
      </w:r>
    </w:p>
    <w:p w:rsidR="000956A9" w:rsidRDefault="000956A9" w:rsidP="000956A9">
      <w:pPr>
        <w:spacing w:line="240" w:lineRule="exact"/>
      </w:pPr>
    </w:p>
    <w:p w:rsidR="000956A9" w:rsidRDefault="000956A9" w:rsidP="000956A9">
      <w:pPr>
        <w:widowControl w:val="0"/>
        <w:tabs>
          <w:tab w:val="left" w:pos="2095"/>
        </w:tabs>
        <w:spacing w:line="240" w:lineRule="auto"/>
        <w:rPr>
          <w:rFonts w:eastAsia="Arial" w:cs="Arial"/>
        </w:rPr>
      </w:pPr>
      <w:r>
        <w:rPr>
          <w:b/>
          <w:spacing w:val="-1"/>
        </w:rPr>
        <w:t>2.4.6.1  Design values</w:t>
      </w:r>
      <w:r>
        <w:rPr>
          <w:b/>
          <w:spacing w:val="-5"/>
        </w:rPr>
        <w:t xml:space="preserve"> </w:t>
      </w:r>
      <w:r>
        <w:rPr>
          <w:b/>
        </w:rPr>
        <w:t>of</w:t>
      </w:r>
      <w:r>
        <w:rPr>
          <w:b/>
          <w:spacing w:val="2"/>
        </w:rPr>
        <w:t xml:space="preserve"> </w:t>
      </w:r>
      <w:r>
        <w:rPr>
          <w:b/>
          <w:spacing w:val="-2"/>
        </w:rPr>
        <w:t>actions</w:t>
      </w:r>
    </w:p>
    <w:p w:rsidR="000956A9" w:rsidRDefault="000956A9" w:rsidP="000956A9">
      <w:pPr>
        <w:pStyle w:val="Absatztrennzeile0"/>
        <w:rPr>
          <w:color w:val="FF0000"/>
          <w:lang w:val="en-US"/>
        </w:rPr>
      </w:pPr>
    </w:p>
    <w:p w:rsidR="000956A9" w:rsidRDefault="000956A9" w:rsidP="000956A9">
      <w:pPr>
        <w:pStyle w:val="BodyText"/>
        <w:ind w:right="336"/>
        <w:rPr>
          <w:strike/>
          <w:color w:val="FF0000"/>
          <w:spacing w:val="-2"/>
        </w:rPr>
      </w:pPr>
      <w:r>
        <w:rPr>
          <w:strike/>
          <w:color w:val="FF0000"/>
          <w:spacing w:val="-1"/>
        </w:rPr>
        <w:t xml:space="preserve"> (6)P</w:t>
      </w:r>
      <w:r>
        <w:rPr>
          <w:strike/>
          <w:color w:val="FF0000"/>
          <w:spacing w:val="-3"/>
        </w:rPr>
        <w:t xml:space="preserve"> </w:t>
      </w:r>
      <w:r>
        <w:rPr>
          <w:strike/>
          <w:color w:val="FF0000"/>
        </w:rPr>
        <w:t xml:space="preserve">When </w:t>
      </w:r>
      <w:r>
        <w:rPr>
          <w:strike/>
          <w:color w:val="FF0000"/>
          <w:spacing w:val="-1"/>
        </w:rPr>
        <w:t>dealing</w:t>
      </w:r>
      <w:r>
        <w:rPr>
          <w:strike/>
          <w:color w:val="FF0000"/>
        </w:rPr>
        <w:t xml:space="preserve"> </w:t>
      </w:r>
      <w:r>
        <w:rPr>
          <w:strike/>
          <w:color w:val="FF0000"/>
          <w:spacing w:val="-1"/>
        </w:rPr>
        <w:t>with</w:t>
      </w:r>
      <w:r>
        <w:rPr>
          <w:strike/>
          <w:color w:val="FF0000"/>
        </w:rPr>
        <w:t xml:space="preserve"> </w:t>
      </w:r>
      <w:r>
        <w:rPr>
          <w:strike/>
          <w:color w:val="FF0000"/>
          <w:spacing w:val="-2"/>
        </w:rPr>
        <w:t>ground-water</w:t>
      </w:r>
      <w:r>
        <w:rPr>
          <w:strike/>
          <w:color w:val="FF0000"/>
          <w:spacing w:val="2"/>
        </w:rPr>
        <w:t xml:space="preserve"> </w:t>
      </w:r>
      <w:r>
        <w:rPr>
          <w:strike/>
          <w:color w:val="FF0000"/>
          <w:spacing w:val="-1"/>
        </w:rPr>
        <w:t>pressures</w:t>
      </w:r>
      <w:r>
        <w:rPr>
          <w:strike/>
          <w:color w:val="FF0000"/>
          <w:spacing w:val="-3"/>
        </w:rPr>
        <w:t xml:space="preserve"> </w:t>
      </w:r>
      <w:r>
        <w:rPr>
          <w:strike/>
          <w:color w:val="FF0000"/>
          <w:spacing w:val="1"/>
        </w:rPr>
        <w:t>for</w:t>
      </w:r>
      <w:r>
        <w:rPr>
          <w:strike/>
          <w:color w:val="FF0000"/>
          <w:spacing w:val="-3"/>
        </w:rPr>
        <w:t xml:space="preserve"> </w:t>
      </w:r>
      <w:r>
        <w:rPr>
          <w:strike/>
          <w:color w:val="FF0000"/>
          <w:spacing w:val="-2"/>
        </w:rPr>
        <w:t>limit</w:t>
      </w:r>
      <w:r>
        <w:rPr>
          <w:strike/>
          <w:color w:val="FF0000"/>
          <w:spacing w:val="3"/>
        </w:rPr>
        <w:t xml:space="preserve"> </w:t>
      </w:r>
      <w:r>
        <w:rPr>
          <w:strike/>
          <w:color w:val="FF0000"/>
          <w:spacing w:val="-2"/>
        </w:rPr>
        <w:t>states</w:t>
      </w:r>
      <w:r>
        <w:rPr>
          <w:strike/>
          <w:color w:val="FF0000"/>
          <w:spacing w:val="-3"/>
        </w:rPr>
        <w:t xml:space="preserve"> </w:t>
      </w:r>
      <w:r>
        <w:rPr>
          <w:strike/>
          <w:color w:val="FF0000"/>
          <w:spacing w:val="-1"/>
        </w:rPr>
        <w:t>with</w:t>
      </w:r>
      <w:r>
        <w:rPr>
          <w:strike/>
          <w:color w:val="FF0000"/>
        </w:rPr>
        <w:t xml:space="preserve"> </w:t>
      </w:r>
      <w:r>
        <w:rPr>
          <w:strike/>
          <w:color w:val="FF0000"/>
          <w:spacing w:val="-1"/>
        </w:rPr>
        <w:t>severe</w:t>
      </w:r>
      <w:r>
        <w:rPr>
          <w:strike/>
          <w:color w:val="FF0000"/>
        </w:rPr>
        <w:t xml:space="preserve"> </w:t>
      </w:r>
      <w:r>
        <w:rPr>
          <w:strike/>
          <w:color w:val="FF0000"/>
          <w:spacing w:val="-2"/>
        </w:rPr>
        <w:t>consequences</w:t>
      </w:r>
      <w:r>
        <w:rPr>
          <w:strike/>
          <w:color w:val="FF0000"/>
          <w:spacing w:val="61"/>
        </w:rPr>
        <w:t xml:space="preserve"> </w:t>
      </w:r>
      <w:r>
        <w:rPr>
          <w:strike/>
          <w:color w:val="FF0000"/>
          <w:spacing w:val="-1"/>
        </w:rPr>
        <w:t>(generally</w:t>
      </w:r>
      <w:r>
        <w:rPr>
          <w:strike/>
          <w:color w:val="FF0000"/>
          <w:spacing w:val="2"/>
        </w:rPr>
        <w:t xml:space="preserve"> </w:t>
      </w:r>
      <w:r>
        <w:rPr>
          <w:strike/>
          <w:color w:val="FF0000"/>
          <w:spacing w:val="-2"/>
        </w:rPr>
        <w:t>ultimate</w:t>
      </w:r>
      <w:r>
        <w:rPr>
          <w:strike/>
          <w:color w:val="FF0000"/>
        </w:rPr>
        <w:t xml:space="preserve"> </w:t>
      </w:r>
      <w:r>
        <w:rPr>
          <w:strike/>
          <w:color w:val="FF0000"/>
          <w:spacing w:val="-1"/>
        </w:rPr>
        <w:t>limit</w:t>
      </w:r>
      <w:r>
        <w:rPr>
          <w:strike/>
          <w:color w:val="FF0000"/>
          <w:spacing w:val="3"/>
        </w:rPr>
        <w:t xml:space="preserve"> </w:t>
      </w:r>
      <w:r>
        <w:rPr>
          <w:strike/>
          <w:color w:val="FF0000"/>
          <w:spacing w:val="-2"/>
        </w:rPr>
        <w:t>states),</w:t>
      </w:r>
      <w:r>
        <w:rPr>
          <w:strike/>
          <w:color w:val="FF0000"/>
          <w:spacing w:val="3"/>
        </w:rPr>
        <w:t xml:space="preserve"> </w:t>
      </w:r>
      <w:r>
        <w:rPr>
          <w:strike/>
          <w:color w:val="FF0000"/>
          <w:spacing w:val="-2"/>
        </w:rPr>
        <w:t>design</w:t>
      </w:r>
      <w:r>
        <w:rPr>
          <w:strike/>
          <w:color w:val="FF0000"/>
        </w:rPr>
        <w:t xml:space="preserve"> </w:t>
      </w:r>
      <w:r>
        <w:rPr>
          <w:strike/>
          <w:color w:val="FF0000"/>
          <w:spacing w:val="-1"/>
        </w:rPr>
        <w:t>values</w:t>
      </w:r>
      <w:r>
        <w:rPr>
          <w:strike/>
          <w:color w:val="FF0000"/>
          <w:spacing w:val="-3"/>
        </w:rPr>
        <w:t xml:space="preserve"> </w:t>
      </w:r>
      <w:r>
        <w:rPr>
          <w:strike/>
          <w:color w:val="FF0000"/>
          <w:spacing w:val="-2"/>
        </w:rPr>
        <w:t>shall</w:t>
      </w:r>
      <w:r>
        <w:rPr>
          <w:strike/>
          <w:color w:val="FF0000"/>
          <w:spacing w:val="5"/>
        </w:rPr>
        <w:t xml:space="preserve"> </w:t>
      </w:r>
      <w:r>
        <w:rPr>
          <w:strike/>
          <w:color w:val="FF0000"/>
          <w:spacing w:val="-3"/>
        </w:rPr>
        <w:t>represent</w:t>
      </w:r>
      <w:r>
        <w:rPr>
          <w:strike/>
          <w:color w:val="FF0000"/>
          <w:spacing w:val="3"/>
        </w:rPr>
        <w:t xml:space="preserve"> </w:t>
      </w:r>
      <w:r>
        <w:rPr>
          <w:strike/>
          <w:color w:val="FF0000"/>
          <w:spacing w:val="-1"/>
        </w:rPr>
        <w:t>the</w:t>
      </w:r>
      <w:r>
        <w:rPr>
          <w:strike/>
          <w:color w:val="FF0000"/>
        </w:rPr>
        <w:t xml:space="preserve"> </w:t>
      </w:r>
      <w:r>
        <w:rPr>
          <w:strike/>
          <w:color w:val="FF0000"/>
          <w:spacing w:val="-1"/>
        </w:rPr>
        <w:t>most</w:t>
      </w:r>
      <w:r>
        <w:rPr>
          <w:strike/>
          <w:color w:val="FF0000"/>
          <w:spacing w:val="3"/>
        </w:rPr>
        <w:t xml:space="preserve"> </w:t>
      </w:r>
      <w:r>
        <w:rPr>
          <w:strike/>
          <w:color w:val="FF0000"/>
          <w:spacing w:val="-1"/>
        </w:rPr>
        <w:t>unfavourable</w:t>
      </w:r>
      <w:r>
        <w:rPr>
          <w:strike/>
          <w:color w:val="FF0000"/>
          <w:spacing w:val="-10"/>
        </w:rPr>
        <w:t xml:space="preserve"> </w:t>
      </w:r>
      <w:r>
        <w:rPr>
          <w:strike/>
          <w:color w:val="FF0000"/>
          <w:spacing w:val="-1"/>
        </w:rPr>
        <w:t>values</w:t>
      </w:r>
      <w:r>
        <w:rPr>
          <w:strike/>
          <w:color w:val="FF0000"/>
          <w:spacing w:val="87"/>
        </w:rPr>
        <w:t xml:space="preserve"> </w:t>
      </w:r>
      <w:r>
        <w:rPr>
          <w:strike/>
          <w:color w:val="FF0000"/>
          <w:spacing w:val="-1"/>
        </w:rPr>
        <w:t>that</w:t>
      </w:r>
      <w:r>
        <w:rPr>
          <w:strike/>
          <w:color w:val="FF0000"/>
          <w:spacing w:val="3"/>
        </w:rPr>
        <w:t xml:space="preserve"> </w:t>
      </w:r>
      <w:r>
        <w:rPr>
          <w:strike/>
          <w:color w:val="FF0000"/>
          <w:spacing w:val="-2"/>
        </w:rPr>
        <w:t>could</w:t>
      </w:r>
      <w:r>
        <w:rPr>
          <w:strike/>
          <w:color w:val="FF0000"/>
        </w:rPr>
        <w:t xml:space="preserve"> </w:t>
      </w:r>
      <w:r>
        <w:rPr>
          <w:strike/>
          <w:color w:val="FF0000"/>
          <w:spacing w:val="-1"/>
        </w:rPr>
        <w:t>occur</w:t>
      </w:r>
      <w:r>
        <w:rPr>
          <w:strike/>
          <w:color w:val="FF0000"/>
          <w:spacing w:val="2"/>
        </w:rPr>
        <w:t xml:space="preserve"> </w:t>
      </w:r>
      <w:r>
        <w:rPr>
          <w:strike/>
          <w:color w:val="FF0000"/>
          <w:spacing w:val="-2"/>
        </w:rPr>
        <w:t>during</w:t>
      </w:r>
      <w:r>
        <w:rPr>
          <w:strike/>
          <w:color w:val="FF0000"/>
        </w:rPr>
        <w:t xml:space="preserve"> </w:t>
      </w:r>
      <w:r>
        <w:rPr>
          <w:strike/>
          <w:color w:val="FF0000"/>
          <w:spacing w:val="-1"/>
        </w:rPr>
        <w:t>the</w:t>
      </w:r>
      <w:r>
        <w:rPr>
          <w:strike/>
          <w:color w:val="FF0000"/>
        </w:rPr>
        <w:t xml:space="preserve"> </w:t>
      </w:r>
      <w:r>
        <w:rPr>
          <w:strike/>
          <w:color w:val="FF0000"/>
          <w:spacing w:val="-2"/>
        </w:rPr>
        <w:t>design</w:t>
      </w:r>
      <w:r>
        <w:rPr>
          <w:strike/>
          <w:color w:val="FF0000"/>
        </w:rPr>
        <w:t xml:space="preserve"> </w:t>
      </w:r>
      <w:r>
        <w:rPr>
          <w:strike/>
          <w:color w:val="FF0000"/>
          <w:spacing w:val="-1"/>
        </w:rPr>
        <w:t>lifetime</w:t>
      </w:r>
      <w:r>
        <w:rPr>
          <w:strike/>
          <w:color w:val="FF0000"/>
        </w:rPr>
        <w:t xml:space="preserve"> </w:t>
      </w:r>
      <w:r>
        <w:rPr>
          <w:strike/>
          <w:color w:val="FF0000"/>
          <w:spacing w:val="-4"/>
        </w:rPr>
        <w:t>of</w:t>
      </w:r>
      <w:r>
        <w:rPr>
          <w:strike/>
          <w:color w:val="FF0000"/>
          <w:spacing w:val="3"/>
        </w:rPr>
        <w:t xml:space="preserve"> </w:t>
      </w:r>
      <w:r>
        <w:rPr>
          <w:strike/>
          <w:color w:val="FF0000"/>
          <w:spacing w:val="-1"/>
        </w:rPr>
        <w:t>the</w:t>
      </w:r>
      <w:r>
        <w:rPr>
          <w:strike/>
          <w:color w:val="FF0000"/>
        </w:rPr>
        <w:t xml:space="preserve"> </w:t>
      </w:r>
      <w:r>
        <w:rPr>
          <w:strike/>
          <w:color w:val="FF0000"/>
          <w:spacing w:val="-2"/>
        </w:rPr>
        <w:t>structure.</w:t>
      </w:r>
      <w:r>
        <w:rPr>
          <w:strike/>
          <w:color w:val="FF0000"/>
          <w:spacing w:val="3"/>
        </w:rPr>
        <w:t xml:space="preserve"> </w:t>
      </w:r>
      <w:r>
        <w:rPr>
          <w:strike/>
          <w:color w:val="FF0000"/>
          <w:spacing w:val="-1"/>
        </w:rPr>
        <w:t>For</w:t>
      </w:r>
      <w:r>
        <w:rPr>
          <w:strike/>
          <w:color w:val="FF0000"/>
          <w:spacing w:val="-3"/>
        </w:rPr>
        <w:t xml:space="preserve"> </w:t>
      </w:r>
      <w:r>
        <w:rPr>
          <w:strike/>
          <w:color w:val="FF0000"/>
          <w:spacing w:val="-2"/>
        </w:rPr>
        <w:t>limit</w:t>
      </w:r>
      <w:r>
        <w:rPr>
          <w:strike/>
          <w:color w:val="FF0000"/>
          <w:spacing w:val="3"/>
        </w:rPr>
        <w:t xml:space="preserve"> </w:t>
      </w:r>
      <w:r>
        <w:rPr>
          <w:strike/>
          <w:color w:val="FF0000"/>
          <w:spacing w:val="-2"/>
        </w:rPr>
        <w:t>states</w:t>
      </w:r>
      <w:r>
        <w:rPr>
          <w:strike/>
          <w:color w:val="FF0000"/>
          <w:spacing w:val="-3"/>
        </w:rPr>
        <w:t xml:space="preserve"> </w:t>
      </w:r>
      <w:r>
        <w:rPr>
          <w:strike/>
          <w:color w:val="FF0000"/>
          <w:spacing w:val="-1"/>
        </w:rPr>
        <w:t>with</w:t>
      </w:r>
      <w:r>
        <w:rPr>
          <w:strike/>
          <w:color w:val="FF0000"/>
        </w:rPr>
        <w:t xml:space="preserve"> </w:t>
      </w:r>
      <w:r>
        <w:rPr>
          <w:strike/>
          <w:color w:val="FF0000"/>
          <w:spacing w:val="-1"/>
        </w:rPr>
        <w:t>less</w:t>
      </w:r>
      <w:r>
        <w:rPr>
          <w:strike/>
          <w:color w:val="FF0000"/>
          <w:spacing w:val="-3"/>
        </w:rPr>
        <w:t xml:space="preserve"> </w:t>
      </w:r>
      <w:r>
        <w:rPr>
          <w:strike/>
          <w:color w:val="FF0000"/>
        </w:rPr>
        <w:t>severe</w:t>
      </w:r>
      <w:r>
        <w:rPr>
          <w:strike/>
          <w:color w:val="FF0000"/>
          <w:spacing w:val="87"/>
        </w:rPr>
        <w:t xml:space="preserve"> </w:t>
      </w:r>
      <w:r>
        <w:rPr>
          <w:strike/>
          <w:color w:val="FF0000"/>
          <w:spacing w:val="-1"/>
        </w:rPr>
        <w:t>consequences</w:t>
      </w:r>
      <w:r>
        <w:rPr>
          <w:strike/>
          <w:color w:val="FF0000"/>
          <w:spacing w:val="-3"/>
        </w:rPr>
        <w:t xml:space="preserve"> </w:t>
      </w:r>
      <w:r>
        <w:rPr>
          <w:strike/>
          <w:color w:val="FF0000"/>
          <w:spacing w:val="-1"/>
        </w:rPr>
        <w:t>(generally</w:t>
      </w:r>
      <w:r>
        <w:rPr>
          <w:strike/>
          <w:color w:val="FF0000"/>
          <w:spacing w:val="2"/>
        </w:rPr>
        <w:t xml:space="preserve"> </w:t>
      </w:r>
      <w:r>
        <w:rPr>
          <w:strike/>
          <w:color w:val="FF0000"/>
          <w:spacing w:val="-2"/>
        </w:rPr>
        <w:t>serviceability</w:t>
      </w:r>
      <w:r>
        <w:rPr>
          <w:strike/>
          <w:color w:val="FF0000"/>
          <w:spacing w:val="-3"/>
        </w:rPr>
        <w:t xml:space="preserve"> </w:t>
      </w:r>
      <w:r>
        <w:rPr>
          <w:strike/>
          <w:color w:val="FF0000"/>
          <w:spacing w:val="-1"/>
        </w:rPr>
        <w:t>limit</w:t>
      </w:r>
      <w:r>
        <w:rPr>
          <w:strike/>
          <w:color w:val="FF0000"/>
          <w:spacing w:val="-2"/>
        </w:rPr>
        <w:t xml:space="preserve"> states),</w:t>
      </w:r>
      <w:r>
        <w:rPr>
          <w:strike/>
          <w:color w:val="FF0000"/>
          <w:spacing w:val="3"/>
        </w:rPr>
        <w:t xml:space="preserve"> </w:t>
      </w:r>
      <w:r>
        <w:rPr>
          <w:strike/>
          <w:color w:val="FF0000"/>
          <w:spacing w:val="-2"/>
        </w:rPr>
        <w:t>design</w:t>
      </w:r>
      <w:r>
        <w:rPr>
          <w:strike/>
          <w:color w:val="FF0000"/>
        </w:rPr>
        <w:t xml:space="preserve"> values</w:t>
      </w:r>
      <w:r>
        <w:rPr>
          <w:strike/>
          <w:color w:val="FF0000"/>
          <w:spacing w:val="-3"/>
        </w:rPr>
        <w:t xml:space="preserve"> </w:t>
      </w:r>
      <w:r>
        <w:rPr>
          <w:strike/>
          <w:color w:val="FF0000"/>
          <w:spacing w:val="-2"/>
        </w:rPr>
        <w:t>shall</w:t>
      </w:r>
      <w:r>
        <w:rPr>
          <w:strike/>
          <w:color w:val="FF0000"/>
          <w:spacing w:val="5"/>
        </w:rPr>
        <w:t xml:space="preserve"> </w:t>
      </w:r>
      <w:r>
        <w:rPr>
          <w:strike/>
          <w:color w:val="FF0000"/>
          <w:spacing w:val="-1"/>
        </w:rPr>
        <w:t>be</w:t>
      </w:r>
      <w:r>
        <w:rPr>
          <w:strike/>
          <w:color w:val="FF0000"/>
        </w:rPr>
        <w:t xml:space="preserve"> </w:t>
      </w:r>
      <w:r>
        <w:rPr>
          <w:strike/>
          <w:color w:val="FF0000"/>
          <w:spacing w:val="-1"/>
        </w:rPr>
        <w:t>the</w:t>
      </w:r>
      <w:r>
        <w:rPr>
          <w:strike/>
          <w:color w:val="FF0000"/>
        </w:rPr>
        <w:t xml:space="preserve"> </w:t>
      </w:r>
      <w:r>
        <w:rPr>
          <w:strike/>
          <w:color w:val="FF0000"/>
          <w:spacing w:val="-1"/>
        </w:rPr>
        <w:t>most</w:t>
      </w:r>
      <w:r>
        <w:rPr>
          <w:strike/>
          <w:color w:val="FF0000"/>
          <w:spacing w:val="79"/>
        </w:rPr>
        <w:t xml:space="preserve"> </w:t>
      </w:r>
      <w:r>
        <w:rPr>
          <w:strike/>
          <w:color w:val="FF0000"/>
          <w:spacing w:val="-1"/>
        </w:rPr>
        <w:t>unfavourable</w:t>
      </w:r>
      <w:r>
        <w:rPr>
          <w:strike/>
          <w:color w:val="FF0000"/>
          <w:spacing w:val="-10"/>
        </w:rPr>
        <w:t xml:space="preserve"> </w:t>
      </w:r>
      <w:r>
        <w:rPr>
          <w:strike/>
          <w:color w:val="FF0000"/>
        </w:rPr>
        <w:t>values</w:t>
      </w:r>
      <w:r>
        <w:rPr>
          <w:strike/>
          <w:color w:val="FF0000"/>
          <w:spacing w:val="-3"/>
        </w:rPr>
        <w:t xml:space="preserve"> </w:t>
      </w:r>
      <w:r>
        <w:rPr>
          <w:strike/>
          <w:color w:val="FF0000"/>
          <w:spacing w:val="-2"/>
        </w:rPr>
        <w:t>which</w:t>
      </w:r>
      <w:r>
        <w:rPr>
          <w:strike/>
          <w:color w:val="FF0000"/>
        </w:rPr>
        <w:t xml:space="preserve"> </w:t>
      </w:r>
      <w:r>
        <w:rPr>
          <w:strike/>
          <w:color w:val="FF0000"/>
          <w:spacing w:val="-1"/>
        </w:rPr>
        <w:t>could</w:t>
      </w:r>
      <w:r>
        <w:rPr>
          <w:strike/>
          <w:color w:val="FF0000"/>
        </w:rPr>
        <w:t xml:space="preserve"> </w:t>
      </w:r>
      <w:r>
        <w:rPr>
          <w:strike/>
          <w:color w:val="FF0000"/>
          <w:spacing w:val="-1"/>
        </w:rPr>
        <w:t>occur</w:t>
      </w:r>
      <w:r>
        <w:rPr>
          <w:strike/>
          <w:color w:val="FF0000"/>
          <w:spacing w:val="-8"/>
        </w:rPr>
        <w:t xml:space="preserve"> </w:t>
      </w:r>
      <w:r>
        <w:rPr>
          <w:strike/>
          <w:color w:val="FF0000"/>
          <w:spacing w:val="1"/>
        </w:rPr>
        <w:t>in</w:t>
      </w:r>
      <w:r>
        <w:rPr>
          <w:strike/>
          <w:color w:val="FF0000"/>
        </w:rPr>
        <w:t xml:space="preserve"> </w:t>
      </w:r>
      <w:r>
        <w:rPr>
          <w:strike/>
          <w:color w:val="FF0000"/>
          <w:spacing w:val="-2"/>
        </w:rPr>
        <w:t>normal</w:t>
      </w:r>
      <w:r>
        <w:rPr>
          <w:strike/>
          <w:color w:val="FF0000"/>
        </w:rPr>
        <w:t xml:space="preserve"> </w:t>
      </w:r>
      <w:r>
        <w:rPr>
          <w:strike/>
          <w:color w:val="FF0000"/>
          <w:spacing w:val="-2"/>
        </w:rPr>
        <w:t>circumstances.</w:t>
      </w:r>
    </w:p>
    <w:p w:rsidR="000956A9" w:rsidRDefault="000956A9" w:rsidP="000956A9">
      <w:pPr>
        <w:pStyle w:val="BodyText"/>
        <w:rPr>
          <w:color w:val="FF0000"/>
          <w:spacing w:val="-1"/>
        </w:rPr>
      </w:pPr>
      <w:r>
        <w:rPr>
          <w:color w:val="FF0000"/>
          <w:spacing w:val="-1"/>
        </w:rPr>
        <w:t xml:space="preserve">(6)P The ultimate limit state design value of piezometric water levels and accordingly the design values of water pressures shall represent a specified rare probability </w:t>
      </w:r>
      <w:r w:rsidRPr="00101CC0">
        <w:rPr>
          <w:strike/>
          <w:color w:val="FF0000"/>
          <w:spacing w:val="-1"/>
        </w:rPr>
        <w:t>in</w:t>
      </w:r>
      <w:r w:rsidRPr="00101CC0">
        <w:rPr>
          <w:color w:val="FF0000"/>
          <w:spacing w:val="-1"/>
        </w:rPr>
        <w:t xml:space="preserve"> of exceedance within</w:t>
      </w:r>
      <w:r>
        <w:rPr>
          <w:color w:val="0070C0"/>
          <w:spacing w:val="-1"/>
        </w:rPr>
        <w:t xml:space="preserve"> </w:t>
      </w:r>
      <w:r>
        <w:rPr>
          <w:color w:val="FF0000"/>
          <w:spacing w:val="-1"/>
        </w:rPr>
        <w:t>the duration of the design situation (see EN 1990 1.5.2.2 - 1.5.2.5)</w:t>
      </w:r>
    </w:p>
    <w:p w:rsidR="000956A9" w:rsidRDefault="000956A9" w:rsidP="000956A9">
      <w:pPr>
        <w:pStyle w:val="Einrck2"/>
        <w:numPr>
          <w:ilvl w:val="0"/>
          <w:numId w:val="0"/>
        </w:numPr>
        <w:ind w:left="360" w:hanging="360"/>
        <w:rPr>
          <w:color w:val="FF0000"/>
          <w:lang w:val="en-US"/>
        </w:rPr>
      </w:pPr>
      <w:r>
        <w:rPr>
          <w:color w:val="FF0000"/>
          <w:lang w:val="en-US"/>
        </w:rPr>
        <w:t xml:space="preserve">It may be derived either </w:t>
      </w:r>
    </w:p>
    <w:p w:rsidR="000956A9" w:rsidRDefault="000956A9" w:rsidP="000956A9">
      <w:pPr>
        <w:pStyle w:val="Absatztrennzeile0"/>
        <w:rPr>
          <w:color w:val="FF0000"/>
          <w:lang w:val="en-US"/>
        </w:rPr>
      </w:pPr>
    </w:p>
    <w:p w:rsidR="000956A9"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color w:val="FF0000"/>
        </w:rPr>
      </w:pPr>
      <w:r>
        <w:rPr>
          <w:color w:val="FF0000"/>
        </w:rPr>
        <w:t xml:space="preserve">  by direct assessment or </w:t>
      </w:r>
    </w:p>
    <w:p w:rsidR="000956A9"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color w:val="FF0000"/>
        </w:rPr>
      </w:pPr>
      <w:r>
        <w:rPr>
          <w:color w:val="FF0000"/>
        </w:rPr>
        <w:t xml:space="preserve">  by adding a margin to the characteristic piezometric water level.</w:t>
      </w:r>
    </w:p>
    <w:p w:rsidR="000956A9" w:rsidRPr="00932477" w:rsidRDefault="000956A9" w:rsidP="000956A9">
      <w:pPr>
        <w:pStyle w:val="Einrck2"/>
        <w:numPr>
          <w:ilvl w:val="0"/>
          <w:numId w:val="0"/>
        </w:numPr>
        <w:tabs>
          <w:tab w:val="clear" w:pos="567"/>
          <w:tab w:val="left" w:pos="142"/>
        </w:tabs>
        <w:spacing w:after="120"/>
        <w:ind w:left="142"/>
        <w:rPr>
          <w:color w:val="FF0000"/>
          <w:sz w:val="20"/>
          <w:lang w:val="en-US"/>
        </w:rPr>
      </w:pPr>
      <w:r w:rsidRPr="00932477">
        <w:rPr>
          <w:color w:val="FF0000"/>
          <w:sz w:val="20"/>
          <w:lang w:val="en-US"/>
        </w:rPr>
        <w:t>NOTE 1: The value of the specified probability may be set by the national annex.</w:t>
      </w:r>
    </w:p>
    <w:p w:rsidR="000956A9" w:rsidRPr="00932477" w:rsidRDefault="000956A9" w:rsidP="000956A9">
      <w:pPr>
        <w:pStyle w:val="Einrck2"/>
        <w:numPr>
          <w:ilvl w:val="0"/>
          <w:numId w:val="0"/>
        </w:numPr>
        <w:tabs>
          <w:tab w:val="clear" w:pos="567"/>
          <w:tab w:val="left" w:pos="142"/>
        </w:tabs>
        <w:spacing w:after="120"/>
        <w:ind w:left="142"/>
        <w:rPr>
          <w:color w:val="FF0000"/>
          <w:sz w:val="20"/>
          <w:lang w:val="en-US"/>
        </w:rPr>
      </w:pPr>
      <w:r w:rsidRPr="00932477">
        <w:rPr>
          <w:color w:val="FF0000"/>
          <w:sz w:val="20"/>
          <w:lang w:val="en-US"/>
        </w:rPr>
        <w:t xml:space="preserve">NOTE 2: The recommended value of the probability of exceedance during the duration of the design situation of the structure is 1 %.  </w:t>
      </w:r>
    </w:p>
    <w:p w:rsidR="000956A9" w:rsidRPr="00932477" w:rsidRDefault="000956A9" w:rsidP="000956A9">
      <w:pPr>
        <w:pStyle w:val="Einrck2"/>
        <w:numPr>
          <w:ilvl w:val="0"/>
          <w:numId w:val="0"/>
        </w:numPr>
        <w:tabs>
          <w:tab w:val="clear" w:pos="567"/>
          <w:tab w:val="left" w:pos="142"/>
        </w:tabs>
        <w:spacing w:after="120"/>
        <w:ind w:left="142"/>
        <w:rPr>
          <w:color w:val="FF0000"/>
          <w:sz w:val="20"/>
          <w:lang w:val="en-US"/>
        </w:rPr>
      </w:pPr>
      <w:r w:rsidRPr="00932477">
        <w:rPr>
          <w:color w:val="FF0000"/>
          <w:sz w:val="20"/>
          <w:lang w:val="en-US"/>
        </w:rPr>
        <w:lastRenderedPageBreak/>
        <w:t xml:space="preserve">NOTE 3: design situation could refer to transient, persistent or other situations </w:t>
      </w:r>
    </w:p>
    <w:p w:rsidR="000956A9" w:rsidRPr="00932477" w:rsidRDefault="000956A9" w:rsidP="000956A9">
      <w:pPr>
        <w:pStyle w:val="Einrck2"/>
        <w:numPr>
          <w:ilvl w:val="0"/>
          <w:numId w:val="0"/>
        </w:numPr>
        <w:tabs>
          <w:tab w:val="clear" w:pos="567"/>
          <w:tab w:val="left" w:pos="142"/>
        </w:tabs>
        <w:spacing w:after="120"/>
        <w:ind w:left="142"/>
        <w:rPr>
          <w:color w:val="FF0000"/>
          <w:sz w:val="20"/>
          <w:lang w:val="en-US"/>
        </w:rPr>
      </w:pPr>
      <w:r w:rsidRPr="00932477">
        <w:rPr>
          <w:color w:val="FF0000"/>
          <w:sz w:val="20"/>
          <w:lang w:val="en-US"/>
        </w:rPr>
        <w:t>NOTE 4: if the water table is restricted by overflowing the appropriate level defines the design value of water pressure</w:t>
      </w:r>
    </w:p>
    <w:p w:rsidR="000956A9" w:rsidRPr="008066BC" w:rsidRDefault="000956A9" w:rsidP="000956A9">
      <w:pPr>
        <w:pStyle w:val="BodyText"/>
        <w:rPr>
          <w:color w:val="FF0000"/>
          <w:spacing w:val="-1"/>
        </w:rPr>
      </w:pPr>
      <w:r w:rsidRPr="008066BC">
        <w:rPr>
          <w:color w:val="FF0000"/>
          <w:spacing w:val="-1"/>
        </w:rPr>
        <w:t xml:space="preserve">(6a)  In cases where water pressures are not hydrostatic, the calculation of ultimate limit state design water pressures shall use the worst credible combination of heterogeneity and anisotropy of permeability, including the effects of layering, fissuring and other heterogeneity, and shall take account of any features of geometry that could cause pressures to concentrate, such as in corners of </w:t>
      </w:r>
      <w:r>
        <w:rPr>
          <w:color w:val="FF0000"/>
          <w:spacing w:val="-1"/>
        </w:rPr>
        <w:t>excavations.</w:t>
      </w:r>
    </w:p>
    <w:p w:rsidR="000956A9" w:rsidRDefault="000956A9" w:rsidP="000956A9">
      <w:pPr>
        <w:pStyle w:val="Absatztrennzeile0"/>
        <w:rPr>
          <w:color w:val="FF0000"/>
          <w:lang w:val="en-US"/>
        </w:rPr>
      </w:pPr>
    </w:p>
    <w:p w:rsidR="000956A9" w:rsidRPr="008066BC" w:rsidRDefault="000956A9" w:rsidP="000956A9">
      <w:pPr>
        <w:pStyle w:val="BodyText"/>
        <w:rPr>
          <w:color w:val="FF0000"/>
          <w:spacing w:val="-1"/>
        </w:rPr>
      </w:pPr>
      <w:r>
        <w:rPr>
          <w:color w:val="FF0000"/>
          <w:spacing w:val="-1"/>
        </w:rPr>
        <w:t xml:space="preserve">(6b) Ultimate limit state design values for STR- and GEO-limit states may also be based on application of partial factors to structural effects of characteristic water pressures. In this case </w:t>
      </w:r>
      <w:r w:rsidRPr="008066BC">
        <w:rPr>
          <w:color w:val="FF0000"/>
          <w:spacing w:val="-1"/>
        </w:rPr>
        <w:t>it should be checked if the ultimate limit state design water pressure could lead to more unfavourable structural effects.</w:t>
      </w:r>
      <w:r w:rsidRPr="008066BC">
        <w:rPr>
          <w:strike/>
          <w:color w:val="FF0000"/>
          <w:spacing w:val="-1"/>
          <w:highlight w:val="lightGray"/>
        </w:rPr>
        <w:t xml:space="preserve"> </w:t>
      </w:r>
    </w:p>
    <w:p w:rsidR="000956A9" w:rsidRPr="00F96D93" w:rsidRDefault="000956A9" w:rsidP="000956A9">
      <w:pPr>
        <w:pStyle w:val="BodyText"/>
        <w:ind w:left="142"/>
        <w:rPr>
          <w:color w:val="FF0000"/>
        </w:rPr>
      </w:pPr>
      <w:r w:rsidRPr="00F96D93">
        <w:rPr>
          <w:color w:val="FF0000"/>
          <w:spacing w:val="-1"/>
        </w:rPr>
        <w:t>NOTE 1: Values of partial factors may be set by the national annex.</w:t>
      </w:r>
    </w:p>
    <w:p w:rsidR="000956A9" w:rsidRPr="00F96D93" w:rsidRDefault="000956A9" w:rsidP="000956A9">
      <w:pPr>
        <w:pStyle w:val="Einrck2"/>
        <w:numPr>
          <w:ilvl w:val="0"/>
          <w:numId w:val="0"/>
        </w:numPr>
        <w:tabs>
          <w:tab w:val="clear" w:pos="567"/>
          <w:tab w:val="left" w:pos="142"/>
        </w:tabs>
        <w:spacing w:after="120"/>
        <w:ind w:left="142"/>
        <w:rPr>
          <w:color w:val="FF0000"/>
          <w:sz w:val="20"/>
          <w:lang w:val="en-US"/>
        </w:rPr>
      </w:pPr>
      <w:r w:rsidRPr="00F96D93">
        <w:rPr>
          <w:color w:val="FF0000"/>
          <w:sz w:val="20"/>
          <w:lang w:val="en-US"/>
        </w:rPr>
        <w:t xml:space="preserve">NOTE 2: The recommended values of partial factors to be applied on effects of water pressure are given in A.3 and table A.3. </w:t>
      </w:r>
    </w:p>
    <w:p w:rsidR="000956A9" w:rsidRPr="00F96D93" w:rsidRDefault="000956A9" w:rsidP="000956A9">
      <w:pPr>
        <w:pStyle w:val="BodyText"/>
        <w:rPr>
          <w:color w:val="FF0000"/>
          <w:spacing w:val="-1"/>
        </w:rPr>
      </w:pPr>
      <w:r w:rsidRPr="00F96D93">
        <w:rPr>
          <w:color w:val="FF0000"/>
          <w:spacing w:val="-1"/>
        </w:rPr>
        <w:t>(6c)</w:t>
      </w:r>
      <w:r>
        <w:rPr>
          <w:color w:val="FF0000"/>
          <w:spacing w:val="-1"/>
        </w:rPr>
        <w:t>P</w:t>
      </w:r>
      <w:r w:rsidRPr="00F96D93">
        <w:rPr>
          <w:color w:val="FF0000"/>
          <w:spacing w:val="-1"/>
        </w:rPr>
        <w:t xml:space="preserve"> Partial factors to structural effects of characteristic water pressures shall correspond to those for permanent actions although the water pressure might be variable. </w:t>
      </w:r>
    </w:p>
    <w:p w:rsidR="000956A9" w:rsidRDefault="000956A9" w:rsidP="000956A9">
      <w:pPr>
        <w:pStyle w:val="Absatztrennzeile0"/>
        <w:rPr>
          <w:color w:val="FF0000"/>
          <w:lang w:val="en-US"/>
        </w:rPr>
      </w:pPr>
    </w:p>
    <w:p w:rsidR="000956A9" w:rsidRPr="001A77A2" w:rsidRDefault="000956A9" w:rsidP="000956A9">
      <w:pPr>
        <w:pStyle w:val="BodyText"/>
        <w:ind w:right="336"/>
        <w:rPr>
          <w:spacing w:val="-1"/>
        </w:rPr>
      </w:pPr>
      <w:r>
        <w:rPr>
          <w:spacing w:val="-1"/>
        </w:rPr>
        <w:t xml:space="preserve">(7) In some cases extreme </w:t>
      </w:r>
      <w:r w:rsidRPr="00932477">
        <w:rPr>
          <w:color w:val="FF0000"/>
          <w:spacing w:val="-1"/>
        </w:rPr>
        <w:t xml:space="preserve">piezometric water levels and the related </w:t>
      </w:r>
      <w:r>
        <w:rPr>
          <w:spacing w:val="-1"/>
        </w:rPr>
        <w:t>water pressures complying with 1.5.3.5 of EN 1990:2002, may be treated as accidental actions.</w:t>
      </w:r>
      <w:r w:rsidRPr="001A77A2">
        <w:t xml:space="preserve"> </w:t>
      </w:r>
    </w:p>
    <w:p w:rsidR="000956A9" w:rsidRPr="00FA6A16" w:rsidRDefault="000956A9" w:rsidP="000956A9">
      <w:pPr>
        <w:pStyle w:val="BodyText"/>
        <w:rPr>
          <w:color w:val="FF0000"/>
          <w:spacing w:val="-1"/>
        </w:rPr>
      </w:pPr>
      <w:r>
        <w:rPr>
          <w:color w:val="FF0000"/>
          <w:spacing w:val="-1"/>
        </w:rPr>
        <w:t xml:space="preserve">(7a) Accidental situations may be defined using special partial factors for situations where </w:t>
      </w:r>
      <w:r w:rsidRPr="00FA6A16">
        <w:rPr>
          <w:color w:val="FF0000"/>
          <w:spacing w:val="-1"/>
        </w:rPr>
        <w:t xml:space="preserve">engineered systems fail such as deficiency of a sealing or a barrage. Extreme natural events </w:t>
      </w:r>
      <w:r w:rsidRPr="00552F22">
        <w:rPr>
          <w:color w:val="FF0000"/>
          <w:spacing w:val="-1"/>
        </w:rPr>
        <w:t xml:space="preserve">with a probability to occur less than that of the ultimate limit design value may be classified as </w:t>
      </w:r>
      <w:r w:rsidRPr="00FA6A16">
        <w:rPr>
          <w:color w:val="FF0000"/>
          <w:spacing w:val="-1"/>
        </w:rPr>
        <w:t>accidental.</w:t>
      </w:r>
    </w:p>
    <w:p w:rsidR="000956A9" w:rsidRDefault="000956A9" w:rsidP="000956A9">
      <w:pPr>
        <w:pStyle w:val="BodyText"/>
        <w:ind w:left="142"/>
        <w:rPr>
          <w:color w:val="FF0000"/>
          <w:spacing w:val="-1"/>
        </w:rPr>
      </w:pPr>
      <w:r>
        <w:rPr>
          <w:color w:val="FF0000"/>
          <w:spacing w:val="-1"/>
        </w:rPr>
        <w:t>NOTE 1: The values of special partial factors for accidental situations may be set by the national annex.</w:t>
      </w:r>
    </w:p>
    <w:p w:rsidR="000956A9" w:rsidRDefault="000956A9" w:rsidP="000956A9">
      <w:pPr>
        <w:pStyle w:val="Absatztrennzeile0"/>
        <w:rPr>
          <w:color w:val="FF0000"/>
          <w:lang w:val="en-US"/>
        </w:rPr>
      </w:pPr>
    </w:p>
    <w:p w:rsidR="000956A9" w:rsidRDefault="000956A9" w:rsidP="000956A9">
      <w:pPr>
        <w:pStyle w:val="BodyText"/>
        <w:widowControl w:val="0"/>
        <w:tabs>
          <w:tab w:val="left" w:pos="424"/>
        </w:tabs>
        <w:ind w:right="-2"/>
        <w:rPr>
          <w:strike/>
          <w:color w:val="FF0000"/>
        </w:rPr>
      </w:pPr>
      <w:r>
        <w:rPr>
          <w:strike/>
          <w:color w:val="FF0000"/>
          <w:spacing w:val="-2"/>
        </w:rPr>
        <w:t xml:space="preserve"> (8) Design</w:t>
      </w:r>
      <w:r>
        <w:rPr>
          <w:strike/>
          <w:color w:val="FF0000"/>
        </w:rPr>
        <w:t xml:space="preserve"> values</w:t>
      </w:r>
      <w:r>
        <w:rPr>
          <w:strike/>
          <w:color w:val="FF0000"/>
          <w:spacing w:val="-3"/>
        </w:rPr>
        <w:t xml:space="preserve"> </w:t>
      </w:r>
      <w:r>
        <w:rPr>
          <w:strike/>
          <w:color w:val="FF0000"/>
          <w:spacing w:val="-4"/>
        </w:rPr>
        <w:t>of</w:t>
      </w:r>
      <w:r>
        <w:rPr>
          <w:strike/>
          <w:color w:val="FF0000"/>
          <w:spacing w:val="8"/>
        </w:rPr>
        <w:t xml:space="preserve"> </w:t>
      </w:r>
      <w:r>
        <w:rPr>
          <w:strike/>
          <w:color w:val="FF0000"/>
          <w:spacing w:val="-2"/>
        </w:rPr>
        <w:t>ground-water</w:t>
      </w:r>
      <w:r>
        <w:rPr>
          <w:strike/>
          <w:color w:val="FF0000"/>
          <w:spacing w:val="2"/>
        </w:rPr>
        <w:t xml:space="preserve"> </w:t>
      </w:r>
      <w:r>
        <w:rPr>
          <w:strike/>
          <w:color w:val="FF0000"/>
          <w:spacing w:val="-1"/>
        </w:rPr>
        <w:t>pressures</w:t>
      </w:r>
      <w:r>
        <w:rPr>
          <w:strike/>
          <w:color w:val="FF0000"/>
          <w:spacing w:val="-3"/>
        </w:rPr>
        <w:t xml:space="preserve"> </w:t>
      </w:r>
      <w:r>
        <w:rPr>
          <w:strike/>
          <w:color w:val="FF0000"/>
        </w:rPr>
        <w:t>may</w:t>
      </w:r>
      <w:r>
        <w:rPr>
          <w:strike/>
          <w:color w:val="FF0000"/>
          <w:spacing w:val="2"/>
        </w:rPr>
        <w:t xml:space="preserve"> </w:t>
      </w:r>
      <w:r>
        <w:rPr>
          <w:strike/>
          <w:color w:val="FF0000"/>
          <w:spacing w:val="-1"/>
        </w:rPr>
        <w:t>be</w:t>
      </w:r>
      <w:r>
        <w:rPr>
          <w:strike/>
          <w:color w:val="FF0000"/>
        </w:rPr>
        <w:t xml:space="preserve"> </w:t>
      </w:r>
      <w:r>
        <w:rPr>
          <w:strike/>
          <w:color w:val="FF0000"/>
          <w:spacing w:val="-2"/>
        </w:rPr>
        <w:t>derived</w:t>
      </w:r>
      <w:r>
        <w:rPr>
          <w:strike/>
          <w:color w:val="FF0000"/>
        </w:rPr>
        <w:t xml:space="preserve"> </w:t>
      </w:r>
      <w:r>
        <w:rPr>
          <w:strike/>
          <w:color w:val="FF0000"/>
          <w:spacing w:val="-2"/>
        </w:rPr>
        <w:t>either</w:t>
      </w:r>
      <w:r>
        <w:rPr>
          <w:strike/>
          <w:color w:val="FF0000"/>
          <w:spacing w:val="2"/>
        </w:rPr>
        <w:t xml:space="preserve"> </w:t>
      </w:r>
      <w:r>
        <w:rPr>
          <w:strike/>
          <w:color w:val="FF0000"/>
          <w:spacing w:val="-1"/>
        </w:rPr>
        <w:t>by</w:t>
      </w:r>
      <w:r>
        <w:rPr>
          <w:strike/>
          <w:color w:val="FF0000"/>
          <w:spacing w:val="-3"/>
        </w:rPr>
        <w:t xml:space="preserve"> </w:t>
      </w:r>
      <w:r>
        <w:rPr>
          <w:strike/>
          <w:color w:val="FF0000"/>
          <w:spacing w:val="-1"/>
        </w:rPr>
        <w:t>applying</w:t>
      </w:r>
      <w:r>
        <w:rPr>
          <w:strike/>
          <w:color w:val="FF0000"/>
        </w:rPr>
        <w:t xml:space="preserve"> </w:t>
      </w:r>
      <w:r>
        <w:rPr>
          <w:strike/>
          <w:color w:val="FF0000"/>
          <w:spacing w:val="-1"/>
        </w:rPr>
        <w:t>partial</w:t>
      </w:r>
      <w:r>
        <w:rPr>
          <w:strike/>
          <w:color w:val="FF0000"/>
        </w:rPr>
        <w:t xml:space="preserve"> </w:t>
      </w:r>
      <w:r>
        <w:rPr>
          <w:strike/>
          <w:color w:val="FF0000"/>
          <w:spacing w:val="-1"/>
        </w:rPr>
        <w:t>factors</w:t>
      </w:r>
      <w:r>
        <w:rPr>
          <w:strike/>
          <w:color w:val="FF0000"/>
        </w:rPr>
        <w:t xml:space="preserve"> </w:t>
      </w:r>
      <w:r>
        <w:rPr>
          <w:strike/>
          <w:color w:val="FF0000"/>
          <w:spacing w:val="59"/>
        </w:rPr>
        <w:t xml:space="preserve"> </w:t>
      </w:r>
      <w:r>
        <w:rPr>
          <w:strike/>
          <w:color w:val="FF0000"/>
        </w:rPr>
        <w:t xml:space="preserve">to </w:t>
      </w:r>
      <w:r>
        <w:rPr>
          <w:strike/>
          <w:color w:val="FF0000"/>
          <w:spacing w:val="-1"/>
        </w:rPr>
        <w:t>characteristic</w:t>
      </w:r>
      <w:r>
        <w:rPr>
          <w:strike/>
          <w:color w:val="FF0000"/>
          <w:spacing w:val="-3"/>
        </w:rPr>
        <w:t xml:space="preserve"> </w:t>
      </w:r>
      <w:r>
        <w:rPr>
          <w:strike/>
          <w:color w:val="FF0000"/>
          <w:spacing w:val="-2"/>
        </w:rPr>
        <w:t>water</w:t>
      </w:r>
      <w:r>
        <w:rPr>
          <w:strike/>
          <w:color w:val="FF0000"/>
          <w:spacing w:val="2"/>
        </w:rPr>
        <w:t xml:space="preserve"> </w:t>
      </w:r>
      <w:r>
        <w:rPr>
          <w:strike/>
          <w:color w:val="FF0000"/>
          <w:spacing w:val="-1"/>
        </w:rPr>
        <w:t>pressures</w:t>
      </w:r>
      <w:r>
        <w:rPr>
          <w:strike/>
          <w:color w:val="FF0000"/>
          <w:spacing w:val="-3"/>
        </w:rPr>
        <w:t xml:space="preserve"> </w:t>
      </w:r>
      <w:r>
        <w:rPr>
          <w:strike/>
          <w:color w:val="FF0000"/>
          <w:spacing w:val="-1"/>
        </w:rPr>
        <w:t>or</w:t>
      </w:r>
      <w:r>
        <w:rPr>
          <w:strike/>
          <w:color w:val="FF0000"/>
          <w:spacing w:val="2"/>
        </w:rPr>
        <w:t xml:space="preserve"> </w:t>
      </w:r>
      <w:r>
        <w:rPr>
          <w:strike/>
          <w:color w:val="FF0000"/>
          <w:spacing w:val="-1"/>
        </w:rPr>
        <w:t>by</w:t>
      </w:r>
      <w:r>
        <w:rPr>
          <w:strike/>
          <w:color w:val="FF0000"/>
          <w:spacing w:val="2"/>
        </w:rPr>
        <w:t xml:space="preserve"> </w:t>
      </w:r>
      <w:r>
        <w:rPr>
          <w:strike/>
          <w:color w:val="FF0000"/>
          <w:spacing w:val="-1"/>
        </w:rPr>
        <w:t>applying</w:t>
      </w:r>
      <w:r>
        <w:rPr>
          <w:strike/>
          <w:color w:val="FF0000"/>
        </w:rPr>
        <w:t xml:space="preserve"> a </w:t>
      </w:r>
      <w:r>
        <w:rPr>
          <w:strike/>
          <w:color w:val="FF0000"/>
          <w:spacing w:val="-2"/>
        </w:rPr>
        <w:t>safety</w:t>
      </w:r>
      <w:r>
        <w:rPr>
          <w:strike/>
          <w:color w:val="FF0000"/>
          <w:spacing w:val="-3"/>
        </w:rPr>
        <w:t xml:space="preserve"> </w:t>
      </w:r>
      <w:r>
        <w:rPr>
          <w:strike/>
          <w:color w:val="FF0000"/>
        </w:rPr>
        <w:t xml:space="preserve">margin to </w:t>
      </w:r>
      <w:r>
        <w:rPr>
          <w:strike/>
          <w:color w:val="FF0000"/>
          <w:spacing w:val="-1"/>
        </w:rPr>
        <w:t>the</w:t>
      </w:r>
      <w:r>
        <w:rPr>
          <w:strike/>
          <w:color w:val="FF0000"/>
        </w:rPr>
        <w:t xml:space="preserve"> </w:t>
      </w:r>
      <w:r>
        <w:rPr>
          <w:strike/>
          <w:color w:val="FF0000"/>
          <w:spacing w:val="-1"/>
        </w:rPr>
        <w:t>characteristic</w:t>
      </w:r>
      <w:r>
        <w:rPr>
          <w:strike/>
          <w:color w:val="FF0000"/>
          <w:spacing w:val="-3"/>
        </w:rPr>
        <w:t xml:space="preserve"> </w:t>
      </w:r>
      <w:r>
        <w:rPr>
          <w:strike/>
          <w:color w:val="FF0000"/>
          <w:spacing w:val="-2"/>
        </w:rPr>
        <w:t>water</w:t>
      </w:r>
      <w:r>
        <w:rPr>
          <w:strike/>
          <w:color w:val="FF0000"/>
          <w:spacing w:val="2"/>
        </w:rPr>
        <w:t xml:space="preserve"> </w:t>
      </w:r>
      <w:r>
        <w:rPr>
          <w:strike/>
          <w:color w:val="FF0000"/>
          <w:spacing w:val="-2"/>
        </w:rPr>
        <w:t>level</w:t>
      </w:r>
      <w:r>
        <w:rPr>
          <w:strike/>
          <w:color w:val="FF0000"/>
          <w:spacing w:val="41"/>
        </w:rPr>
        <w:t xml:space="preserve"> </w:t>
      </w:r>
      <w:r>
        <w:rPr>
          <w:strike/>
          <w:color w:val="FF0000"/>
          <w:spacing w:val="1"/>
        </w:rPr>
        <w:t>in</w:t>
      </w:r>
      <w:r>
        <w:rPr>
          <w:strike/>
          <w:color w:val="FF0000"/>
        </w:rPr>
        <w:t xml:space="preserve"> </w:t>
      </w:r>
      <w:r>
        <w:rPr>
          <w:strike/>
          <w:color w:val="FF0000"/>
          <w:spacing w:val="-1"/>
        </w:rPr>
        <w:t>accordance</w:t>
      </w:r>
      <w:r>
        <w:rPr>
          <w:strike/>
          <w:color w:val="FF0000"/>
        </w:rPr>
        <w:t xml:space="preserve"> </w:t>
      </w:r>
      <w:r>
        <w:rPr>
          <w:strike/>
          <w:color w:val="FF0000"/>
          <w:spacing w:val="-1"/>
        </w:rPr>
        <w:t>with</w:t>
      </w:r>
      <w:r>
        <w:rPr>
          <w:strike/>
          <w:color w:val="FF0000"/>
        </w:rPr>
        <w:t xml:space="preserve"> </w:t>
      </w:r>
      <w:r>
        <w:rPr>
          <w:strike/>
          <w:color w:val="FF0000"/>
          <w:spacing w:val="-2"/>
        </w:rPr>
        <w:t>2.4.4(1)P</w:t>
      </w:r>
      <w:r>
        <w:rPr>
          <w:strike/>
          <w:color w:val="FF0000"/>
          <w:spacing w:val="2"/>
        </w:rPr>
        <w:t xml:space="preserve"> </w:t>
      </w:r>
      <w:r>
        <w:rPr>
          <w:strike/>
          <w:color w:val="FF0000"/>
          <w:spacing w:val="-2"/>
        </w:rPr>
        <w:t>and</w:t>
      </w:r>
      <w:r>
        <w:rPr>
          <w:strike/>
          <w:color w:val="FF0000"/>
        </w:rPr>
        <w:t xml:space="preserve"> </w:t>
      </w:r>
      <w:r>
        <w:rPr>
          <w:strike/>
          <w:color w:val="FF0000"/>
          <w:spacing w:val="-2"/>
        </w:rPr>
        <w:t>2.4.5.3(1)P.</w:t>
      </w:r>
    </w:p>
    <w:p w:rsidR="000956A9" w:rsidRDefault="000956A9" w:rsidP="000956A9">
      <w:pPr>
        <w:pStyle w:val="Absatztrennzeile0"/>
        <w:rPr>
          <w:color w:val="FF0000"/>
          <w:lang w:val="en-US"/>
        </w:rPr>
      </w:pPr>
    </w:p>
    <w:p w:rsidR="000956A9" w:rsidRDefault="000956A9" w:rsidP="000956A9">
      <w:pPr>
        <w:pStyle w:val="BodyText"/>
        <w:widowControl w:val="0"/>
        <w:tabs>
          <w:tab w:val="left" w:pos="424"/>
        </w:tabs>
      </w:pPr>
      <w:r>
        <w:rPr>
          <w:spacing w:val="-2"/>
        </w:rPr>
        <w:t>(9)</w:t>
      </w:r>
      <w:r>
        <w:rPr>
          <w:spacing w:val="-1"/>
        </w:rPr>
        <w:t xml:space="preserve"> The</w:t>
      </w:r>
      <w:r>
        <w:t xml:space="preserve"> </w:t>
      </w:r>
      <w:r>
        <w:rPr>
          <w:spacing w:val="-1"/>
        </w:rPr>
        <w:t>following</w:t>
      </w:r>
      <w:r>
        <w:t xml:space="preserve"> </w:t>
      </w:r>
      <w:r>
        <w:rPr>
          <w:spacing w:val="-1"/>
        </w:rPr>
        <w:t>features,</w:t>
      </w:r>
      <w:r>
        <w:rPr>
          <w:spacing w:val="3"/>
        </w:rPr>
        <w:t xml:space="preserve"> </w:t>
      </w:r>
      <w:r>
        <w:rPr>
          <w:spacing w:val="-2"/>
        </w:rPr>
        <w:t>which</w:t>
      </w:r>
      <w:r>
        <w:t xml:space="preserve"> may</w:t>
      </w:r>
      <w:r>
        <w:rPr>
          <w:spacing w:val="2"/>
        </w:rPr>
        <w:t xml:space="preserve"> </w:t>
      </w:r>
      <w:r>
        <w:rPr>
          <w:spacing w:val="-2"/>
        </w:rPr>
        <w:t>affect</w:t>
      </w:r>
      <w:r>
        <w:rPr>
          <w:spacing w:val="3"/>
        </w:rPr>
        <w:t xml:space="preserve"> </w:t>
      </w:r>
      <w:r>
        <w:rPr>
          <w:spacing w:val="-1"/>
        </w:rPr>
        <w:t>the</w:t>
      </w:r>
      <w:r>
        <w:t xml:space="preserve"> </w:t>
      </w:r>
      <w:r>
        <w:rPr>
          <w:spacing w:val="-2"/>
        </w:rPr>
        <w:t>water</w:t>
      </w:r>
      <w:r>
        <w:rPr>
          <w:spacing w:val="2"/>
        </w:rPr>
        <w:t xml:space="preserve"> </w:t>
      </w:r>
      <w:r>
        <w:rPr>
          <w:spacing w:val="-2"/>
        </w:rPr>
        <w:t>pressures</w:t>
      </w:r>
      <w:r>
        <w:rPr>
          <w:spacing w:val="-3"/>
        </w:rPr>
        <w:t xml:space="preserve"> </w:t>
      </w:r>
      <w:r>
        <w:rPr>
          <w:spacing w:val="-1"/>
        </w:rPr>
        <w:t>should</w:t>
      </w:r>
      <w:r>
        <w:t xml:space="preserve"> </w:t>
      </w:r>
      <w:r>
        <w:rPr>
          <w:spacing w:val="-1"/>
        </w:rPr>
        <w:t>be</w:t>
      </w:r>
      <w:r>
        <w:t xml:space="preserve"> </w:t>
      </w:r>
      <w:r>
        <w:rPr>
          <w:spacing w:val="-2"/>
        </w:rPr>
        <w:t>considered:</w:t>
      </w:r>
    </w:p>
    <w:p w:rsidR="000956A9" w:rsidRDefault="000956A9" w:rsidP="0019231C">
      <w:pPr>
        <w:pStyle w:val="BodyText"/>
        <w:widowControl w:val="0"/>
        <w:numPr>
          <w:ilvl w:val="0"/>
          <w:numId w:val="3"/>
        </w:numPr>
        <w:tabs>
          <w:tab w:val="left" w:pos="405"/>
        </w:tabs>
        <w:spacing w:line="288" w:lineRule="auto"/>
        <w:ind w:left="404"/>
      </w:pPr>
      <w:r>
        <w:rPr>
          <w:spacing w:val="-1"/>
        </w:rPr>
        <w:t>the</w:t>
      </w:r>
      <w:r>
        <w:t xml:space="preserve"> </w:t>
      </w:r>
      <w:r>
        <w:rPr>
          <w:spacing w:val="-2"/>
        </w:rPr>
        <w:t>level</w:t>
      </w:r>
      <w:r>
        <w:rPr>
          <w:spacing w:val="5"/>
        </w:rPr>
        <w:t xml:space="preserve"> </w:t>
      </w:r>
      <w:r>
        <w:rPr>
          <w:spacing w:val="-4"/>
        </w:rPr>
        <w:t>of</w:t>
      </w:r>
      <w:r>
        <w:rPr>
          <w:spacing w:val="3"/>
        </w:rPr>
        <w:t xml:space="preserve"> </w:t>
      </w:r>
      <w:r>
        <w:rPr>
          <w:spacing w:val="-1"/>
        </w:rPr>
        <w:t>the</w:t>
      </w:r>
      <w:r>
        <w:t xml:space="preserve"> </w:t>
      </w:r>
      <w:r>
        <w:rPr>
          <w:spacing w:val="-1"/>
        </w:rPr>
        <w:t>free</w:t>
      </w:r>
      <w:r>
        <w:t xml:space="preserve"> </w:t>
      </w:r>
      <w:r>
        <w:rPr>
          <w:spacing w:val="-2"/>
        </w:rPr>
        <w:t>water</w:t>
      </w:r>
      <w:r>
        <w:rPr>
          <w:spacing w:val="2"/>
        </w:rPr>
        <w:t xml:space="preserve"> </w:t>
      </w:r>
      <w:r>
        <w:rPr>
          <w:spacing w:val="-1"/>
        </w:rPr>
        <w:t>surface</w:t>
      </w:r>
      <w:r>
        <w:t xml:space="preserve"> </w:t>
      </w:r>
      <w:r>
        <w:rPr>
          <w:spacing w:val="-1"/>
        </w:rPr>
        <w:t>or</w:t>
      </w:r>
      <w:r>
        <w:rPr>
          <w:spacing w:val="-3"/>
        </w:rPr>
        <w:t xml:space="preserve"> </w:t>
      </w:r>
      <w:r>
        <w:rPr>
          <w:spacing w:val="-1"/>
        </w:rPr>
        <w:t>the</w:t>
      </w:r>
      <w:r>
        <w:t xml:space="preserve"> </w:t>
      </w:r>
      <w:r>
        <w:rPr>
          <w:spacing w:val="-2"/>
        </w:rPr>
        <w:t>ground-water</w:t>
      </w:r>
      <w:r>
        <w:rPr>
          <w:spacing w:val="2"/>
        </w:rPr>
        <w:t xml:space="preserve"> </w:t>
      </w:r>
      <w:r>
        <w:rPr>
          <w:spacing w:val="-2"/>
        </w:rPr>
        <w:t>table;</w:t>
      </w:r>
    </w:p>
    <w:p w:rsidR="000956A9" w:rsidRDefault="000956A9" w:rsidP="0019231C">
      <w:pPr>
        <w:pStyle w:val="BodyText"/>
        <w:widowControl w:val="0"/>
        <w:numPr>
          <w:ilvl w:val="0"/>
          <w:numId w:val="3"/>
        </w:numPr>
        <w:tabs>
          <w:tab w:val="left" w:pos="405"/>
        </w:tabs>
        <w:spacing w:line="288" w:lineRule="auto"/>
        <w:ind w:left="404" w:right="1240"/>
      </w:pPr>
      <w:r>
        <w:rPr>
          <w:spacing w:val="-1"/>
        </w:rPr>
        <w:t>the</w:t>
      </w:r>
      <w:r>
        <w:t xml:space="preserve"> </w:t>
      </w:r>
      <w:r>
        <w:rPr>
          <w:spacing w:val="-1"/>
        </w:rPr>
        <w:t>favourable</w:t>
      </w:r>
      <w:r>
        <w:t xml:space="preserve"> </w:t>
      </w:r>
      <w:r>
        <w:rPr>
          <w:spacing w:val="-1"/>
        </w:rPr>
        <w:t>or</w:t>
      </w:r>
      <w:r>
        <w:rPr>
          <w:spacing w:val="-3"/>
        </w:rPr>
        <w:t xml:space="preserve"> </w:t>
      </w:r>
      <w:r>
        <w:rPr>
          <w:spacing w:val="-1"/>
        </w:rPr>
        <w:t>unfavourable</w:t>
      </w:r>
      <w:r>
        <w:t xml:space="preserve"> </w:t>
      </w:r>
      <w:r>
        <w:rPr>
          <w:spacing w:val="-1"/>
        </w:rPr>
        <w:t>effects</w:t>
      </w:r>
      <w:r>
        <w:rPr>
          <w:spacing w:val="-3"/>
        </w:rPr>
        <w:t xml:space="preserve"> </w:t>
      </w:r>
      <w:r>
        <w:rPr>
          <w:spacing w:val="-4"/>
        </w:rPr>
        <w:t>of</w:t>
      </w:r>
      <w:r>
        <w:rPr>
          <w:spacing w:val="3"/>
        </w:rPr>
        <w:t xml:space="preserve"> </w:t>
      </w:r>
      <w:r>
        <w:rPr>
          <w:spacing w:val="-1"/>
        </w:rPr>
        <w:t>drainage,</w:t>
      </w:r>
      <w:r>
        <w:rPr>
          <w:spacing w:val="3"/>
        </w:rPr>
        <w:t xml:space="preserve"> </w:t>
      </w:r>
      <w:r>
        <w:rPr>
          <w:spacing w:val="-2"/>
        </w:rPr>
        <w:t>both</w:t>
      </w:r>
      <w:r>
        <w:t xml:space="preserve"> </w:t>
      </w:r>
      <w:r>
        <w:rPr>
          <w:spacing w:val="-1"/>
        </w:rPr>
        <w:t>natural</w:t>
      </w:r>
      <w:r>
        <w:rPr>
          <w:spacing w:val="5"/>
        </w:rPr>
        <w:t xml:space="preserve"> </w:t>
      </w:r>
      <w:r>
        <w:rPr>
          <w:spacing w:val="-2"/>
        </w:rPr>
        <w:t>and</w:t>
      </w:r>
      <w:r>
        <w:t xml:space="preserve"> </w:t>
      </w:r>
      <w:r>
        <w:rPr>
          <w:spacing w:val="-1"/>
        </w:rPr>
        <w:t>artificial,</w:t>
      </w:r>
      <w:r>
        <w:rPr>
          <w:spacing w:val="-2"/>
        </w:rPr>
        <w:t xml:space="preserve"> </w:t>
      </w:r>
      <w:r>
        <w:rPr>
          <w:spacing w:val="-1"/>
        </w:rPr>
        <w:t>taking</w:t>
      </w:r>
      <w:r>
        <w:t xml:space="preserve"> </w:t>
      </w:r>
      <w:r>
        <w:rPr>
          <w:spacing w:val="-2"/>
        </w:rPr>
        <w:t>account</w:t>
      </w:r>
      <w:r>
        <w:rPr>
          <w:spacing w:val="41"/>
        </w:rPr>
        <w:t xml:space="preserve"> </w:t>
      </w:r>
      <w:r>
        <w:rPr>
          <w:spacing w:val="-1"/>
        </w:rPr>
        <w:t>of</w:t>
      </w:r>
      <w:r>
        <w:rPr>
          <w:spacing w:val="3"/>
        </w:rPr>
        <w:t xml:space="preserve"> </w:t>
      </w:r>
      <w:r>
        <w:rPr>
          <w:spacing w:val="-1"/>
        </w:rPr>
        <w:t>its</w:t>
      </w:r>
      <w:r>
        <w:rPr>
          <w:spacing w:val="-8"/>
        </w:rPr>
        <w:t xml:space="preserve"> </w:t>
      </w:r>
      <w:r>
        <w:t xml:space="preserve">future </w:t>
      </w:r>
      <w:r>
        <w:rPr>
          <w:spacing w:val="-2"/>
        </w:rPr>
        <w:t>maintenance;</w:t>
      </w:r>
    </w:p>
    <w:p w:rsidR="000956A9" w:rsidRDefault="000956A9" w:rsidP="0019231C">
      <w:pPr>
        <w:pStyle w:val="BodyText"/>
        <w:widowControl w:val="0"/>
        <w:numPr>
          <w:ilvl w:val="0"/>
          <w:numId w:val="3"/>
        </w:numPr>
        <w:tabs>
          <w:tab w:val="left" w:pos="405"/>
        </w:tabs>
        <w:spacing w:line="288" w:lineRule="auto"/>
        <w:ind w:left="404"/>
      </w:pPr>
      <w:r>
        <w:rPr>
          <w:spacing w:val="-1"/>
        </w:rPr>
        <w:t>the</w:t>
      </w:r>
      <w:r>
        <w:t xml:space="preserve"> </w:t>
      </w:r>
      <w:r>
        <w:rPr>
          <w:spacing w:val="-2"/>
        </w:rPr>
        <w:t>supply</w:t>
      </w:r>
      <w:r>
        <w:rPr>
          <w:spacing w:val="2"/>
        </w:rPr>
        <w:t xml:space="preserve"> </w:t>
      </w:r>
      <w:r>
        <w:rPr>
          <w:spacing w:val="-4"/>
        </w:rPr>
        <w:t>of</w:t>
      </w:r>
      <w:r>
        <w:rPr>
          <w:spacing w:val="8"/>
        </w:rPr>
        <w:t xml:space="preserve"> </w:t>
      </w:r>
      <w:r>
        <w:rPr>
          <w:spacing w:val="-2"/>
        </w:rPr>
        <w:t>water</w:t>
      </w:r>
      <w:r>
        <w:rPr>
          <w:spacing w:val="2"/>
        </w:rPr>
        <w:t xml:space="preserve"> </w:t>
      </w:r>
      <w:r>
        <w:rPr>
          <w:spacing w:val="-1"/>
        </w:rPr>
        <w:t>by</w:t>
      </w:r>
      <w:r>
        <w:rPr>
          <w:spacing w:val="2"/>
        </w:rPr>
        <w:t xml:space="preserve"> </w:t>
      </w:r>
      <w:r>
        <w:rPr>
          <w:spacing w:val="-2"/>
        </w:rPr>
        <w:t>rain,</w:t>
      </w:r>
      <w:r>
        <w:rPr>
          <w:spacing w:val="-6"/>
        </w:rPr>
        <w:t xml:space="preserve"> </w:t>
      </w:r>
      <w:r>
        <w:rPr>
          <w:spacing w:val="-1"/>
        </w:rPr>
        <w:t>flood,</w:t>
      </w:r>
      <w:r>
        <w:rPr>
          <w:spacing w:val="3"/>
        </w:rPr>
        <w:t xml:space="preserve"> </w:t>
      </w:r>
      <w:r>
        <w:rPr>
          <w:spacing w:val="-2"/>
        </w:rPr>
        <w:t>burst</w:t>
      </w:r>
      <w:r>
        <w:rPr>
          <w:spacing w:val="3"/>
        </w:rPr>
        <w:t xml:space="preserve"> </w:t>
      </w:r>
      <w:r>
        <w:rPr>
          <w:spacing w:val="-2"/>
        </w:rPr>
        <w:t>water</w:t>
      </w:r>
      <w:r>
        <w:rPr>
          <w:spacing w:val="-3"/>
        </w:rPr>
        <w:t xml:space="preserve"> </w:t>
      </w:r>
      <w:r>
        <w:t>mains</w:t>
      </w:r>
      <w:r>
        <w:rPr>
          <w:spacing w:val="-3"/>
        </w:rPr>
        <w:t xml:space="preserve"> </w:t>
      </w:r>
      <w:r>
        <w:rPr>
          <w:spacing w:val="-1"/>
        </w:rPr>
        <w:t>or</w:t>
      </w:r>
      <w:r>
        <w:rPr>
          <w:spacing w:val="-3"/>
        </w:rPr>
        <w:t xml:space="preserve"> </w:t>
      </w:r>
      <w:r>
        <w:rPr>
          <w:spacing w:val="-1"/>
        </w:rPr>
        <w:t>other</w:t>
      </w:r>
      <w:r>
        <w:rPr>
          <w:spacing w:val="-3"/>
        </w:rPr>
        <w:t xml:space="preserve"> </w:t>
      </w:r>
      <w:r>
        <w:rPr>
          <w:spacing w:val="-2"/>
        </w:rPr>
        <w:t>means;</w:t>
      </w:r>
    </w:p>
    <w:p w:rsidR="000956A9" w:rsidRDefault="000956A9" w:rsidP="0019231C">
      <w:pPr>
        <w:pStyle w:val="BodyText"/>
        <w:widowControl w:val="0"/>
        <w:numPr>
          <w:ilvl w:val="0"/>
          <w:numId w:val="3"/>
        </w:numPr>
        <w:tabs>
          <w:tab w:val="left" w:pos="405"/>
        </w:tabs>
        <w:spacing w:line="288" w:lineRule="auto"/>
        <w:ind w:left="404"/>
      </w:pPr>
      <w:r>
        <w:rPr>
          <w:spacing w:val="-1"/>
        </w:rPr>
        <w:t>changes</w:t>
      </w:r>
      <w:r>
        <w:rPr>
          <w:spacing w:val="-3"/>
        </w:rPr>
        <w:t xml:space="preserve"> </w:t>
      </w:r>
      <w:r>
        <w:rPr>
          <w:spacing w:val="-1"/>
        </w:rPr>
        <w:t>of</w:t>
      </w:r>
      <w:r>
        <w:rPr>
          <w:spacing w:val="3"/>
        </w:rPr>
        <w:t xml:space="preserve"> </w:t>
      </w:r>
      <w:r>
        <w:rPr>
          <w:spacing w:val="-2"/>
        </w:rPr>
        <w:t>water</w:t>
      </w:r>
      <w:r>
        <w:rPr>
          <w:spacing w:val="2"/>
        </w:rPr>
        <w:t xml:space="preserve"> </w:t>
      </w:r>
      <w:r>
        <w:rPr>
          <w:spacing w:val="-1"/>
        </w:rPr>
        <w:t>pressures</w:t>
      </w:r>
      <w:r>
        <w:rPr>
          <w:spacing w:val="-3"/>
        </w:rPr>
        <w:t xml:space="preserve"> </w:t>
      </w:r>
      <w:r>
        <w:rPr>
          <w:spacing w:val="-2"/>
        </w:rPr>
        <w:t>due</w:t>
      </w:r>
      <w:r>
        <w:t xml:space="preserve"> to </w:t>
      </w:r>
      <w:r>
        <w:rPr>
          <w:spacing w:val="-1"/>
        </w:rPr>
        <w:t>the</w:t>
      </w:r>
      <w:r>
        <w:t xml:space="preserve"> </w:t>
      </w:r>
      <w:r>
        <w:rPr>
          <w:spacing w:val="-2"/>
        </w:rPr>
        <w:t>growth</w:t>
      </w:r>
      <w:r>
        <w:t xml:space="preserve"> </w:t>
      </w:r>
      <w:r>
        <w:rPr>
          <w:spacing w:val="-1"/>
        </w:rPr>
        <w:t>or</w:t>
      </w:r>
      <w:r>
        <w:rPr>
          <w:spacing w:val="2"/>
        </w:rPr>
        <w:t xml:space="preserve"> </w:t>
      </w:r>
      <w:r>
        <w:rPr>
          <w:spacing w:val="-2"/>
        </w:rPr>
        <w:t>removal</w:t>
      </w:r>
      <w:r>
        <w:rPr>
          <w:spacing w:val="5"/>
        </w:rPr>
        <w:t xml:space="preserve"> </w:t>
      </w:r>
      <w:r>
        <w:rPr>
          <w:spacing w:val="-4"/>
        </w:rPr>
        <w:t>of</w:t>
      </w:r>
      <w:r>
        <w:rPr>
          <w:spacing w:val="-2"/>
        </w:rPr>
        <w:t xml:space="preserve"> </w:t>
      </w:r>
      <w:r>
        <w:rPr>
          <w:spacing w:val="-1"/>
        </w:rPr>
        <w:t>vegetation.</w:t>
      </w:r>
    </w:p>
    <w:p w:rsidR="000956A9" w:rsidRDefault="000956A9" w:rsidP="000956A9">
      <w:pPr>
        <w:spacing w:before="19" w:line="220" w:lineRule="exact"/>
      </w:pPr>
    </w:p>
    <w:p w:rsidR="000956A9" w:rsidRDefault="000956A9" w:rsidP="000956A9">
      <w:pPr>
        <w:pStyle w:val="BodyText"/>
        <w:ind w:right="-2"/>
        <w:rPr>
          <w:spacing w:val="-1"/>
        </w:rPr>
      </w:pPr>
      <w:r>
        <w:rPr>
          <w:spacing w:val="-2"/>
        </w:rPr>
        <w:t>(</w:t>
      </w:r>
      <w:r>
        <w:rPr>
          <w:spacing w:val="-1"/>
        </w:rPr>
        <w:t>10) Consideration should be given to unfavourable water levels that may be caused by changes in the water catchment and reduced drainage due to blockage, freezing or other causes.</w:t>
      </w:r>
    </w:p>
    <w:p w:rsidR="000956A9" w:rsidRPr="00552F22" w:rsidRDefault="000956A9" w:rsidP="000956A9">
      <w:pPr>
        <w:pStyle w:val="BodyText"/>
        <w:tabs>
          <w:tab w:val="left" w:pos="9070"/>
        </w:tabs>
        <w:ind w:right="-2"/>
        <w:rPr>
          <w:color w:val="FF0000"/>
          <w:spacing w:val="-1"/>
        </w:rPr>
      </w:pPr>
      <w:r>
        <w:rPr>
          <w:spacing w:val="-1"/>
        </w:rPr>
        <w:lastRenderedPageBreak/>
        <w:t>(11) Unless the adequacy of the drainage system can be demonstrated and its maintenance ensured, the design ground-water table should be taken as the maximum possible level</w:t>
      </w:r>
      <w:r>
        <w:rPr>
          <w:color w:val="7030A0"/>
          <w:spacing w:val="-1"/>
        </w:rPr>
        <w:t xml:space="preserve"> </w:t>
      </w:r>
      <w:r w:rsidRPr="00552F22">
        <w:rPr>
          <w:color w:val="FF0000"/>
          <w:spacing w:val="-1"/>
        </w:rPr>
        <w:t>with the drainage not functioning,</w:t>
      </w:r>
      <w:r>
        <w:rPr>
          <w:spacing w:val="-1"/>
        </w:rPr>
        <w:t xml:space="preserve"> which may be the ground surface. </w:t>
      </w:r>
      <w:r w:rsidRPr="00552F22">
        <w:rPr>
          <w:color w:val="FF0000"/>
          <w:spacing w:val="-1"/>
        </w:rPr>
        <w:t>This may be treated as an accidental situation.</w:t>
      </w:r>
    </w:p>
    <w:p w:rsidR="000956A9" w:rsidRDefault="000956A9" w:rsidP="000956A9">
      <w:pPr>
        <w:pStyle w:val="BodyText"/>
        <w:tabs>
          <w:tab w:val="left" w:pos="9070"/>
        </w:tabs>
        <w:ind w:right="-2"/>
        <w:rPr>
          <w:spacing w:val="-1"/>
        </w:rPr>
      </w:pPr>
    </w:p>
    <w:p w:rsidR="000956A9" w:rsidRDefault="000956A9" w:rsidP="000956A9">
      <w:pPr>
        <w:pStyle w:val="Heading7"/>
        <w:widowControl w:val="0"/>
        <w:tabs>
          <w:tab w:val="left" w:pos="972"/>
        </w:tabs>
        <w:spacing w:line="240" w:lineRule="auto"/>
        <w:ind w:left="442" w:hanging="442"/>
        <w:rPr>
          <w:b w:val="0"/>
          <w:spacing w:val="-1"/>
        </w:rPr>
      </w:pPr>
      <w:r>
        <w:t>2.4.7 Ultimate Limit States</w:t>
      </w:r>
    </w:p>
    <w:p w:rsidR="000956A9" w:rsidRDefault="000956A9" w:rsidP="000956A9"/>
    <w:p w:rsidR="000956A9" w:rsidRDefault="000956A9" w:rsidP="000956A9">
      <w:pPr>
        <w:pStyle w:val="Heading7"/>
        <w:widowControl w:val="0"/>
        <w:tabs>
          <w:tab w:val="left" w:pos="972"/>
        </w:tabs>
        <w:spacing w:line="240" w:lineRule="auto"/>
        <w:ind w:left="442" w:hanging="442"/>
        <w:rPr>
          <w:b w:val="0"/>
          <w:bCs w:val="0"/>
        </w:rPr>
      </w:pPr>
      <w:r>
        <w:rPr>
          <w:spacing w:val="-1"/>
        </w:rPr>
        <w:t>2.4.7.3.2  Design effects</w:t>
      </w:r>
      <w:r>
        <w:t xml:space="preserve"> of</w:t>
      </w:r>
      <w:r>
        <w:rPr>
          <w:spacing w:val="-3"/>
        </w:rPr>
        <w:t xml:space="preserve"> </w:t>
      </w:r>
      <w:r>
        <w:rPr>
          <w:spacing w:val="-1"/>
        </w:rPr>
        <w:t>actions</w:t>
      </w:r>
    </w:p>
    <w:p w:rsidR="000956A9" w:rsidRDefault="000956A9" w:rsidP="000956A9"/>
    <w:p w:rsidR="000956A9" w:rsidRDefault="000956A9" w:rsidP="000956A9">
      <w:pPr>
        <w:pStyle w:val="BodyText"/>
        <w:ind w:right="-2"/>
        <w:rPr>
          <w:spacing w:val="-1"/>
        </w:rPr>
      </w:pPr>
      <w:r>
        <w:rPr>
          <w:spacing w:val="-1"/>
        </w:rPr>
        <w:t>(2) In some design situations, the application of partial factors to actions coming from or through the soil (such as earth or water pressures) could lead to design values</w:t>
      </w:r>
      <w:r w:rsidRPr="00415D19">
        <w:rPr>
          <w:strike/>
          <w:color w:val="FF0000"/>
          <w:spacing w:val="-1"/>
        </w:rPr>
        <w:t>, which</w:t>
      </w:r>
      <w:r w:rsidRPr="00415D19">
        <w:rPr>
          <w:color w:val="FF0000"/>
          <w:spacing w:val="-1"/>
        </w:rPr>
        <w:t xml:space="preserve"> that</w:t>
      </w:r>
      <w:r>
        <w:rPr>
          <w:color w:val="7030A0"/>
          <w:spacing w:val="-1"/>
        </w:rPr>
        <w:t xml:space="preserve"> </w:t>
      </w:r>
      <w:r>
        <w:rPr>
          <w:spacing w:val="-1"/>
        </w:rPr>
        <w:t>are unreasonable or even physically impossible. In</w:t>
      </w:r>
      <w:r>
        <w:rPr>
          <w:color w:val="0070C0"/>
          <w:spacing w:val="-1"/>
        </w:rPr>
        <w:t xml:space="preserve"> </w:t>
      </w:r>
      <w:r w:rsidRPr="00415D19">
        <w:rPr>
          <w:color w:val="FF0000"/>
          <w:spacing w:val="-1"/>
        </w:rPr>
        <w:t xml:space="preserve">such </w:t>
      </w:r>
      <w:r w:rsidRPr="00415D19">
        <w:rPr>
          <w:strike/>
          <w:color w:val="FF0000"/>
          <w:spacing w:val="-1"/>
        </w:rPr>
        <w:t>these</w:t>
      </w:r>
      <w:r>
        <w:rPr>
          <w:spacing w:val="-1"/>
        </w:rPr>
        <w:t xml:space="preserve"> situations, the factors may be applied directly to the effects of actions derived from representative values of the actions</w:t>
      </w:r>
      <w:r w:rsidRPr="001570B5">
        <w:rPr>
          <w:color w:val="FF0000"/>
          <w:spacing w:val="-1"/>
        </w:rPr>
        <w:t>, see also 2.4.6.1 (6</w:t>
      </w:r>
      <w:r>
        <w:rPr>
          <w:color w:val="FF0000"/>
          <w:spacing w:val="-1"/>
        </w:rPr>
        <w:t>b</w:t>
      </w:r>
      <w:r w:rsidRPr="001570B5">
        <w:rPr>
          <w:color w:val="FF0000"/>
          <w:spacing w:val="-1"/>
        </w:rPr>
        <w:t>).</w:t>
      </w:r>
    </w:p>
    <w:p w:rsidR="000956A9" w:rsidRDefault="000956A9" w:rsidP="000956A9">
      <w:pPr>
        <w:pStyle w:val="Heading7"/>
        <w:widowControl w:val="0"/>
        <w:tabs>
          <w:tab w:val="left" w:pos="972"/>
        </w:tabs>
        <w:spacing w:line="240" w:lineRule="auto"/>
        <w:ind w:left="442" w:hanging="442"/>
        <w:rPr>
          <w:b w:val="0"/>
          <w:spacing w:val="-1"/>
        </w:rPr>
      </w:pPr>
    </w:p>
    <w:p w:rsidR="000956A9" w:rsidRDefault="000956A9" w:rsidP="000956A9">
      <w:pPr>
        <w:pStyle w:val="Heading4"/>
        <w:tabs>
          <w:tab w:val="left" w:pos="567"/>
          <w:tab w:val="left" w:pos="851"/>
        </w:tabs>
        <w:suppressAutoHyphens/>
        <w:overflowPunct w:val="0"/>
        <w:autoSpaceDE w:val="0"/>
        <w:autoSpaceDN w:val="0"/>
        <w:adjustRightInd w:val="0"/>
        <w:spacing w:before="120" w:after="220" w:line="240" w:lineRule="atLeast"/>
        <w:textAlignment w:val="baseline"/>
      </w:pPr>
      <w:r>
        <w:t>2.4.7.4  Verification procedure and partial factors for uplift</w:t>
      </w:r>
    </w:p>
    <w:p w:rsidR="000956A9" w:rsidRDefault="000956A9" w:rsidP="000956A9">
      <w:r>
        <w:t xml:space="preserve">(1)P Verification for uplift (UPL) shall be carried out by checking that </w:t>
      </w:r>
      <w:r w:rsidRPr="001570B5">
        <w:rPr>
          <w:color w:val="FF0000"/>
        </w:rPr>
        <w:t>the sum of</w:t>
      </w:r>
      <w:r>
        <w:t xml:space="preserve"> the design value</w:t>
      </w:r>
      <w:r w:rsidRPr="001570B5">
        <w:rPr>
          <w:color w:val="FF0000"/>
        </w:rPr>
        <w:t>s</w:t>
      </w:r>
      <w:r>
        <w:t xml:space="preserve"> of the combination of destabilising permanent and variable vertical actions (</w:t>
      </w:r>
      <w:r>
        <w:rPr>
          <w:i/>
          <w:iCs/>
        </w:rPr>
        <w:t>V</w:t>
      </w:r>
      <w:r>
        <w:rPr>
          <w:vertAlign w:val="subscript"/>
        </w:rPr>
        <w:t>dst;d</w:t>
      </w:r>
      <w:r>
        <w:t>) is less than or equal to the sum of the design value</w:t>
      </w:r>
      <w:r w:rsidRPr="001570B5">
        <w:rPr>
          <w:color w:val="FF0000"/>
        </w:rPr>
        <w:t>s</w:t>
      </w:r>
      <w:r>
        <w:t xml:space="preserve"> of the stabilising permanent vertical actions (</w:t>
      </w:r>
      <w:r>
        <w:rPr>
          <w:i/>
          <w:iCs/>
        </w:rPr>
        <w:t>G</w:t>
      </w:r>
      <w:r>
        <w:rPr>
          <w:vertAlign w:val="subscript"/>
        </w:rPr>
        <w:t>stb;d</w:t>
      </w:r>
      <w:r>
        <w:t>) and of the design value of any additional resistance to uplift (</w:t>
      </w:r>
      <w:r>
        <w:rPr>
          <w:i/>
          <w:iCs/>
        </w:rPr>
        <w:t>R</w:t>
      </w:r>
      <w:r>
        <w:rPr>
          <w:vertAlign w:val="subscript"/>
        </w:rPr>
        <w:t>d</w:t>
      </w:r>
      <w:r>
        <w:t>):</w:t>
      </w:r>
    </w:p>
    <w:p w:rsidR="000956A9" w:rsidRDefault="000956A9" w:rsidP="000956A9">
      <w:pPr>
        <w:pStyle w:val="Absatztrennzeile0"/>
        <w:rPr>
          <w:lang w:val="en-US"/>
        </w:rPr>
      </w:pPr>
    </w:p>
    <w:p w:rsidR="000956A9" w:rsidRDefault="000956A9" w:rsidP="000956A9">
      <w:pPr>
        <w:pStyle w:val="Formula"/>
        <w:rPr>
          <w:lang w:val="nl-NL"/>
        </w:rPr>
      </w:pPr>
      <w:r>
        <w:rPr>
          <w:i/>
          <w:lang w:val="nl-NL"/>
        </w:rPr>
        <w:t>V</w:t>
      </w:r>
      <w:r>
        <w:rPr>
          <w:vertAlign w:val="subscript"/>
          <w:lang w:val="nl-NL"/>
        </w:rPr>
        <w:t>dst,d</w:t>
      </w:r>
      <w:r>
        <w:rPr>
          <w:i/>
          <w:lang w:val="nl-NL"/>
        </w:rPr>
        <w:t xml:space="preserve"> </w:t>
      </w:r>
      <w:r>
        <w:sym w:font="Symbol" w:char="F0A3"/>
      </w:r>
      <w:r>
        <w:rPr>
          <w:lang w:val="nl-NL"/>
        </w:rPr>
        <w:t xml:space="preserve">  </w:t>
      </w:r>
      <w:r>
        <w:rPr>
          <w:i/>
          <w:spacing w:val="-2"/>
          <w:lang w:val="nl-NL"/>
        </w:rPr>
        <w:t>G</w:t>
      </w:r>
      <w:r>
        <w:rPr>
          <w:spacing w:val="-2"/>
          <w:vertAlign w:val="subscript"/>
          <w:lang w:val="nl-NL"/>
        </w:rPr>
        <w:t>stb;d</w:t>
      </w:r>
      <w:r>
        <w:rPr>
          <w:spacing w:val="-2"/>
          <w:lang w:val="nl-NL"/>
        </w:rPr>
        <w:t xml:space="preserve"> + </w:t>
      </w:r>
      <w:r>
        <w:rPr>
          <w:i/>
          <w:iCs/>
          <w:spacing w:val="-2"/>
          <w:lang w:val="nl-NL"/>
        </w:rPr>
        <w:t>R</w:t>
      </w:r>
      <w:r>
        <w:rPr>
          <w:spacing w:val="-2"/>
          <w:vertAlign w:val="subscript"/>
          <w:lang w:val="nl-NL"/>
        </w:rPr>
        <w:t>d</w:t>
      </w:r>
      <w:r>
        <w:rPr>
          <w:lang w:val="nl-NL"/>
        </w:rPr>
        <w:tab/>
        <w:t>(2.8)</w:t>
      </w:r>
    </w:p>
    <w:p w:rsidR="000956A9" w:rsidRDefault="000956A9" w:rsidP="000956A9">
      <w:pPr>
        <w:pStyle w:val="zzzEUTITL2"/>
        <w:spacing w:after="240"/>
        <w:rPr>
          <w:lang w:val="en-GB"/>
        </w:rPr>
      </w:pPr>
      <w:r>
        <w:rPr>
          <w:lang w:val="en-GB"/>
        </w:rPr>
        <w:t xml:space="preserve">where </w:t>
      </w:r>
    </w:p>
    <w:p w:rsidR="000956A9" w:rsidRDefault="000956A9" w:rsidP="000956A9">
      <w:pPr>
        <w:pStyle w:val="Formula"/>
      </w:pPr>
      <w:r>
        <w:rPr>
          <w:i/>
        </w:rPr>
        <w:t>V</w:t>
      </w:r>
      <w:r>
        <w:rPr>
          <w:vertAlign w:val="subscript"/>
        </w:rPr>
        <w:t>dst,d</w:t>
      </w:r>
      <w:r>
        <w:rPr>
          <w:i/>
        </w:rPr>
        <w:t xml:space="preserve"> = G</w:t>
      </w:r>
      <w:r>
        <w:rPr>
          <w:vertAlign w:val="subscript"/>
        </w:rPr>
        <w:t xml:space="preserve">dst;d </w:t>
      </w:r>
      <w:r>
        <w:t>+</w:t>
      </w:r>
      <w:r>
        <w:rPr>
          <w:i/>
        </w:rPr>
        <w:t>Q</w:t>
      </w:r>
      <w:r>
        <w:rPr>
          <w:vertAlign w:val="subscript"/>
        </w:rPr>
        <w:t xml:space="preserve">dst;d  </w:t>
      </w:r>
      <w:r>
        <w:t xml:space="preserve"> </w:t>
      </w:r>
    </w:p>
    <w:p w:rsidR="000956A9" w:rsidRPr="00F23CBB" w:rsidRDefault="000956A9" w:rsidP="000956A9">
      <w:pPr>
        <w:pStyle w:val="Formula"/>
        <w:rPr>
          <w:color w:val="FF0000"/>
          <w:lang w:val="en-US"/>
        </w:rPr>
      </w:pPr>
      <w:r w:rsidRPr="00F23CBB">
        <w:rPr>
          <w:i/>
          <w:color w:val="FF0000"/>
          <w:spacing w:val="-2"/>
          <w:lang w:val="nl-NL"/>
        </w:rPr>
        <w:t>G</w:t>
      </w:r>
      <w:r w:rsidRPr="00F23CBB">
        <w:rPr>
          <w:color w:val="FF0000"/>
          <w:spacing w:val="-2"/>
          <w:vertAlign w:val="subscript"/>
          <w:lang w:val="nl-NL"/>
        </w:rPr>
        <w:t>stb;d</w:t>
      </w:r>
      <w:r w:rsidRPr="00F23CBB">
        <w:rPr>
          <w:rFonts w:cs="Arial"/>
          <w:color w:val="FF0000"/>
          <w:spacing w:val="-2"/>
          <w:lang w:val="nl-NL"/>
        </w:rPr>
        <w:t>: Design value of stabilising actions</w:t>
      </w:r>
    </w:p>
    <w:p w:rsidR="000956A9" w:rsidRPr="00F23CBB" w:rsidRDefault="000956A9" w:rsidP="000956A9">
      <w:pPr>
        <w:pStyle w:val="Formula"/>
        <w:rPr>
          <w:color w:val="FF0000"/>
          <w:lang w:val="en-US"/>
        </w:rPr>
      </w:pPr>
      <w:r w:rsidRPr="00F23CBB">
        <w:rPr>
          <w:i/>
          <w:color w:val="FF0000"/>
          <w:spacing w:val="-2"/>
          <w:lang w:val="nl-NL"/>
        </w:rPr>
        <w:t>R</w:t>
      </w:r>
      <w:r w:rsidRPr="00F23CBB">
        <w:rPr>
          <w:color w:val="FF0000"/>
          <w:spacing w:val="-2"/>
          <w:vertAlign w:val="subscript"/>
          <w:lang w:val="nl-NL"/>
        </w:rPr>
        <w:t>d</w:t>
      </w:r>
      <w:r w:rsidRPr="00F23CBB">
        <w:rPr>
          <w:color w:val="FF0000"/>
          <w:spacing w:val="-2"/>
          <w:lang w:val="nl-NL"/>
        </w:rPr>
        <w:t xml:space="preserve"> :</w:t>
      </w:r>
      <w:r w:rsidRPr="00F23CBB">
        <w:rPr>
          <w:color w:val="FF0000"/>
          <w:lang w:val="en-US"/>
        </w:rPr>
        <w:t xml:space="preserve">  Design value of resistance due, for example, to shearing and anchoring</w:t>
      </w:r>
    </w:p>
    <w:p w:rsidR="000956A9" w:rsidRPr="00F23CBB" w:rsidRDefault="000956A9" w:rsidP="000956A9">
      <w:pPr>
        <w:pStyle w:val="Formula"/>
        <w:spacing w:after="120" w:line="288" w:lineRule="auto"/>
        <w:ind w:left="403"/>
        <w:rPr>
          <w:color w:val="FF0000"/>
          <w:spacing w:val="-1"/>
          <w:lang w:val="en-US"/>
        </w:rPr>
      </w:pPr>
      <w:r w:rsidRPr="00F23CBB">
        <w:rPr>
          <w:i/>
          <w:color w:val="FF0000"/>
        </w:rPr>
        <w:t>G</w:t>
      </w:r>
      <w:r w:rsidRPr="00F23CBB">
        <w:rPr>
          <w:color w:val="FF0000"/>
          <w:vertAlign w:val="subscript"/>
        </w:rPr>
        <w:t xml:space="preserve">dst;d </w:t>
      </w:r>
      <w:r w:rsidRPr="00F23CBB">
        <w:rPr>
          <w:color w:val="FF0000"/>
        </w:rPr>
        <w:t>: Resultant of buoyancy force due to</w:t>
      </w:r>
      <w:r w:rsidRPr="00F23CBB">
        <w:rPr>
          <w:color w:val="FF0000"/>
          <w:spacing w:val="-1"/>
          <w:lang w:val="en-US"/>
        </w:rPr>
        <w:t xml:space="preserve"> ultimate limit state design value of permanent and variable water pressure and </w:t>
      </w:r>
      <w:r w:rsidRPr="00F23CBB">
        <w:rPr>
          <w:color w:val="FF0000"/>
        </w:rPr>
        <w:t>design values of permanent destabilising actions not caused by water pressure</w:t>
      </w:r>
    </w:p>
    <w:p w:rsidR="000956A9" w:rsidRPr="00F23CBB" w:rsidRDefault="000956A9" w:rsidP="000956A9">
      <w:pPr>
        <w:pStyle w:val="Formula"/>
        <w:rPr>
          <w:color w:val="FF0000"/>
          <w:lang w:val="en-US"/>
        </w:rPr>
      </w:pPr>
      <w:r w:rsidRPr="00F23CBB">
        <w:rPr>
          <w:i/>
          <w:color w:val="FF0000"/>
          <w:spacing w:val="-2"/>
          <w:lang w:val="nl-NL"/>
        </w:rPr>
        <w:t>Q</w:t>
      </w:r>
      <w:r w:rsidRPr="00F23CBB">
        <w:rPr>
          <w:color w:val="FF0000"/>
          <w:spacing w:val="-2"/>
          <w:vertAlign w:val="subscript"/>
          <w:lang w:val="nl-NL"/>
        </w:rPr>
        <w:t>dst,d</w:t>
      </w:r>
      <w:r w:rsidRPr="00F23CBB">
        <w:rPr>
          <w:color w:val="FF0000"/>
          <w:spacing w:val="-2"/>
          <w:lang w:val="nl-NL"/>
        </w:rPr>
        <w:t>:</w:t>
      </w:r>
      <w:r w:rsidRPr="00F23CBB">
        <w:rPr>
          <w:color w:val="FF0000"/>
          <w:lang w:val="en-US"/>
        </w:rPr>
        <w:t xml:space="preserve">  Design value of variable unfavourable destabilising actions other</w:t>
      </w:r>
      <w:r w:rsidRPr="00F23CBB">
        <w:rPr>
          <w:strike/>
          <w:color w:val="FF0000"/>
          <w:lang w:val="en-US"/>
        </w:rPr>
        <w:t>s</w:t>
      </w:r>
      <w:r w:rsidRPr="00F23CBB">
        <w:rPr>
          <w:color w:val="FF0000"/>
          <w:lang w:val="en-US"/>
        </w:rPr>
        <w:t xml:space="preserve"> than water pressure</w:t>
      </w:r>
      <w:r w:rsidRPr="00F23CBB">
        <w:rPr>
          <w:rFonts w:cs="Arial"/>
          <w:color w:val="FF0000"/>
          <w:spacing w:val="-2"/>
          <w:lang w:val="nl-NL"/>
        </w:rPr>
        <w:t xml:space="preserve"> </w:t>
      </w:r>
    </w:p>
    <w:p w:rsidR="000956A9" w:rsidRPr="00931EBC" w:rsidRDefault="000956A9" w:rsidP="000956A9">
      <w:pPr>
        <w:spacing w:after="120"/>
        <w:rPr>
          <w:color w:val="FF0000"/>
        </w:rPr>
      </w:pPr>
      <w:r w:rsidRPr="00931EBC">
        <w:rPr>
          <w:strike/>
          <w:color w:val="FF0000"/>
        </w:rPr>
        <w:t>(2) Additional resistance to uplift may also be treated as a stabilising permanent vertical action (G</w:t>
      </w:r>
      <w:r w:rsidRPr="00931EBC">
        <w:rPr>
          <w:strike/>
          <w:color w:val="FF0000"/>
          <w:vertAlign w:val="subscript"/>
        </w:rPr>
        <w:t>stb;d</w:t>
      </w:r>
      <w:r w:rsidRPr="00931EBC">
        <w:rPr>
          <w:strike/>
          <w:color w:val="FF0000"/>
        </w:rPr>
        <w:t>)</w:t>
      </w:r>
      <w:r w:rsidRPr="00931EBC">
        <w:rPr>
          <w:color w:val="FF0000"/>
        </w:rPr>
        <w:t>.</w:t>
      </w:r>
    </w:p>
    <w:p w:rsidR="000956A9" w:rsidRPr="00F23CBB" w:rsidRDefault="000956A9" w:rsidP="000956A9">
      <w:pPr>
        <w:spacing w:after="120"/>
        <w:rPr>
          <w:dstrike/>
          <w:color w:val="FF0000"/>
        </w:rPr>
      </w:pPr>
      <w:r w:rsidRPr="00F23CBB">
        <w:rPr>
          <w:color w:val="FF0000"/>
        </w:rPr>
        <w:t>(3)P The partial factors defined in A.4(1)P and A.4(2)P shall be used to derive design values</w:t>
      </w:r>
      <w:r>
        <w:rPr>
          <w:color w:val="FF0000"/>
        </w:rPr>
        <w:t xml:space="preserve"> </w:t>
      </w:r>
      <w:r w:rsidRPr="00932477">
        <w:rPr>
          <w:color w:val="FF0000"/>
        </w:rPr>
        <w:t>by multiplication with characteristic values</w:t>
      </w:r>
      <w:r w:rsidRPr="00F23CBB">
        <w:rPr>
          <w:color w:val="FF0000"/>
        </w:rPr>
        <w:t xml:space="preserve"> for actions not caused by water pressure, </w:t>
      </w:r>
      <w:r w:rsidRPr="00F23CBB">
        <w:rPr>
          <w:i/>
          <w:color w:val="FF0000"/>
        </w:rPr>
        <w:t>G</w:t>
      </w:r>
      <w:r w:rsidRPr="00F23CBB">
        <w:rPr>
          <w:color w:val="FF0000"/>
          <w:vertAlign w:val="subscript"/>
        </w:rPr>
        <w:t>dst;d</w:t>
      </w:r>
      <w:r w:rsidRPr="00F23CBB">
        <w:rPr>
          <w:i/>
          <w:color w:val="FF0000"/>
        </w:rPr>
        <w:t xml:space="preserve"> Q</w:t>
      </w:r>
      <w:r w:rsidRPr="00F23CBB">
        <w:rPr>
          <w:color w:val="FF0000"/>
          <w:vertAlign w:val="subscript"/>
        </w:rPr>
        <w:t>dst;d</w:t>
      </w:r>
      <w:r w:rsidRPr="00F23CBB">
        <w:rPr>
          <w:color w:val="FF0000"/>
        </w:rPr>
        <w:t xml:space="preserve">, </w:t>
      </w:r>
      <w:r w:rsidRPr="00F23CBB">
        <w:rPr>
          <w:i/>
          <w:color w:val="FF0000"/>
        </w:rPr>
        <w:t>G</w:t>
      </w:r>
      <w:r w:rsidRPr="00F23CBB">
        <w:rPr>
          <w:color w:val="FF0000"/>
          <w:vertAlign w:val="subscript"/>
        </w:rPr>
        <w:t>stb;d</w:t>
      </w:r>
      <w:r w:rsidRPr="00F23CBB">
        <w:rPr>
          <w:color w:val="FF0000"/>
        </w:rPr>
        <w:t xml:space="preserve">, and for resistance </w:t>
      </w:r>
      <w:r w:rsidRPr="00F23CBB">
        <w:rPr>
          <w:i/>
          <w:iCs/>
          <w:color w:val="FF0000"/>
        </w:rPr>
        <w:t>R</w:t>
      </w:r>
      <w:r w:rsidRPr="00F23CBB">
        <w:rPr>
          <w:color w:val="FF0000"/>
          <w:vertAlign w:val="subscript"/>
        </w:rPr>
        <w:t>d</w:t>
      </w:r>
      <w:r w:rsidRPr="00F23CBB">
        <w:rPr>
          <w:color w:val="FF0000"/>
        </w:rPr>
        <w:t xml:space="preserve"> to be used in </w:t>
      </w:r>
      <w:r w:rsidRPr="00F23CBB">
        <w:rPr>
          <w:color w:val="FF0000"/>
          <w:spacing w:val="-1"/>
        </w:rPr>
        <w:t>inequality</w:t>
      </w:r>
      <w:r w:rsidRPr="00F23CBB">
        <w:rPr>
          <w:color w:val="FF0000"/>
        </w:rPr>
        <w:t xml:space="preserve"> (2.8).</w:t>
      </w:r>
    </w:p>
    <w:p w:rsidR="000956A9" w:rsidRDefault="000956A9" w:rsidP="000956A9">
      <w:pPr>
        <w:pStyle w:val="Note"/>
        <w:ind w:left="142"/>
        <w:rPr>
          <w:sz w:val="20"/>
        </w:rPr>
      </w:pPr>
      <w:r>
        <w:rPr>
          <w:sz w:val="20"/>
        </w:rPr>
        <w:lastRenderedPageBreak/>
        <w:t>NOTE</w:t>
      </w:r>
      <w:r>
        <w:rPr>
          <w:color w:val="0070C0"/>
          <w:sz w:val="20"/>
        </w:rPr>
        <w:t xml:space="preserve"> </w:t>
      </w:r>
      <w:r w:rsidRPr="00F23CBB">
        <w:rPr>
          <w:color w:val="FF0000"/>
          <w:sz w:val="20"/>
        </w:rPr>
        <w:t xml:space="preserve">1:  </w:t>
      </w:r>
      <w:r>
        <w:rPr>
          <w:sz w:val="20"/>
        </w:rPr>
        <w:t>The values of the partial factors may be set by the National annex. Tables A.15 and A.16 give the recommended values.</w:t>
      </w:r>
    </w:p>
    <w:p w:rsidR="000956A9" w:rsidRPr="00F23CBB" w:rsidRDefault="000956A9" w:rsidP="000956A9">
      <w:pPr>
        <w:pStyle w:val="BodyText"/>
        <w:ind w:left="142"/>
        <w:rPr>
          <w:color w:val="FF0000"/>
        </w:rPr>
      </w:pPr>
      <w:r w:rsidRPr="00F23CBB">
        <w:rPr>
          <w:color w:val="FF0000"/>
          <w:spacing w:val="-1"/>
        </w:rPr>
        <w:t>NOTE 2: The weight of water, including that in the pores of soil may contribute to stabilizing actions, e.g. in layers 6 and 8 in fig 10.1. In this case it is subjected to a partial factor.</w:t>
      </w:r>
    </w:p>
    <w:p w:rsidR="000956A9" w:rsidRPr="00F23CBB" w:rsidRDefault="000956A9" w:rsidP="000956A9">
      <w:pPr>
        <w:rPr>
          <w:color w:val="FF0000"/>
        </w:rPr>
      </w:pPr>
    </w:p>
    <w:p w:rsidR="000956A9" w:rsidRPr="003D42B1" w:rsidRDefault="000956A9" w:rsidP="000956A9">
      <w:pPr>
        <w:pStyle w:val="Heading7"/>
        <w:widowControl w:val="0"/>
        <w:tabs>
          <w:tab w:val="left" w:pos="2095"/>
        </w:tabs>
        <w:spacing w:line="245" w:lineRule="auto"/>
        <w:ind w:left="442" w:right="540" w:hanging="442"/>
        <w:rPr>
          <w:b w:val="0"/>
          <w:bCs w:val="0"/>
        </w:rPr>
      </w:pPr>
      <w:r>
        <w:rPr>
          <w:spacing w:val="-1"/>
        </w:rPr>
        <w:t xml:space="preserve">2.4.7.5  Verification </w:t>
      </w:r>
      <w:r>
        <w:t>of</w:t>
      </w:r>
      <w:r>
        <w:rPr>
          <w:spacing w:val="-3"/>
        </w:rPr>
        <w:t xml:space="preserve"> </w:t>
      </w:r>
      <w:r>
        <w:rPr>
          <w:spacing w:val="-1"/>
        </w:rPr>
        <w:t>resistance</w:t>
      </w:r>
      <w:r>
        <w:t xml:space="preserve"> </w:t>
      </w:r>
      <w:r>
        <w:rPr>
          <w:spacing w:val="-3"/>
        </w:rPr>
        <w:t>to</w:t>
      </w:r>
      <w:r>
        <w:rPr>
          <w:spacing w:val="3"/>
        </w:rPr>
        <w:t xml:space="preserve"> </w:t>
      </w:r>
      <w:r>
        <w:rPr>
          <w:spacing w:val="-1"/>
        </w:rPr>
        <w:t>failure</w:t>
      </w:r>
      <w:r>
        <w:rPr>
          <w:spacing w:val="-5"/>
        </w:rPr>
        <w:t xml:space="preserve"> </w:t>
      </w:r>
      <w:r>
        <w:t>by</w:t>
      </w:r>
      <w:r>
        <w:rPr>
          <w:spacing w:val="-5"/>
        </w:rPr>
        <w:t xml:space="preserve"> </w:t>
      </w:r>
      <w:r>
        <w:rPr>
          <w:spacing w:val="-1"/>
        </w:rPr>
        <w:t>heave</w:t>
      </w:r>
      <w:r>
        <w:t xml:space="preserve"> </w:t>
      </w:r>
      <w:r>
        <w:rPr>
          <w:spacing w:val="-1"/>
        </w:rPr>
        <w:t>due</w:t>
      </w:r>
      <w:r>
        <w:t xml:space="preserve"> </w:t>
      </w:r>
      <w:r>
        <w:rPr>
          <w:spacing w:val="-3"/>
        </w:rPr>
        <w:t>to</w:t>
      </w:r>
      <w:r>
        <w:rPr>
          <w:spacing w:val="-2"/>
        </w:rPr>
        <w:t xml:space="preserve"> </w:t>
      </w:r>
      <w:r>
        <w:rPr>
          <w:spacing w:val="-1"/>
        </w:rPr>
        <w:t>seepage</w:t>
      </w:r>
      <w:r>
        <w:t xml:space="preserve"> of</w:t>
      </w:r>
      <w:r>
        <w:rPr>
          <w:spacing w:val="-3"/>
        </w:rPr>
        <w:t xml:space="preserve"> </w:t>
      </w:r>
      <w:r>
        <w:rPr>
          <w:spacing w:val="-1"/>
        </w:rPr>
        <w:t>water</w:t>
      </w:r>
      <w:r>
        <w:rPr>
          <w:spacing w:val="-5"/>
        </w:rPr>
        <w:t xml:space="preserve"> </w:t>
      </w:r>
      <w:r>
        <w:t>in</w:t>
      </w:r>
      <w:r>
        <w:rPr>
          <w:spacing w:val="-1"/>
        </w:rPr>
        <w:t xml:space="preserve"> </w:t>
      </w:r>
      <w:r>
        <w:t>the</w:t>
      </w:r>
      <w:r>
        <w:rPr>
          <w:spacing w:val="29"/>
        </w:rPr>
        <w:t xml:space="preserve"> </w:t>
      </w:r>
      <w:r>
        <w:rPr>
          <w:spacing w:val="-2"/>
        </w:rPr>
        <w:t xml:space="preserve">ground </w:t>
      </w:r>
      <w:r w:rsidRPr="00F23CBB">
        <w:rPr>
          <w:color w:val="FF0000"/>
          <w:spacing w:val="-2"/>
        </w:rPr>
        <w:t>(HYD)</w:t>
      </w:r>
    </w:p>
    <w:p w:rsidR="000956A9" w:rsidRDefault="000956A9" w:rsidP="000956A9">
      <w:pPr>
        <w:spacing w:before="8" w:line="220" w:lineRule="exact"/>
      </w:pPr>
    </w:p>
    <w:p w:rsidR="000956A9" w:rsidRPr="00502CD2" w:rsidRDefault="000956A9" w:rsidP="000956A9">
      <w:pPr>
        <w:pStyle w:val="BodyText"/>
        <w:ind w:right="215"/>
        <w:rPr>
          <w:strike/>
          <w:color w:val="FF0000"/>
        </w:rPr>
      </w:pPr>
      <w:r w:rsidRPr="00502CD2">
        <w:rPr>
          <w:strike/>
          <w:color w:val="FF0000"/>
          <w:spacing w:val="-1"/>
        </w:rPr>
        <w:t>(1)P</w:t>
      </w:r>
      <w:r w:rsidRPr="00502CD2">
        <w:rPr>
          <w:strike/>
          <w:color w:val="FF0000"/>
          <w:spacing w:val="-3"/>
        </w:rPr>
        <w:t xml:space="preserve"> </w:t>
      </w:r>
      <w:r w:rsidRPr="00502CD2">
        <w:rPr>
          <w:strike/>
          <w:color w:val="FF0000"/>
        </w:rPr>
        <w:t xml:space="preserve">When </w:t>
      </w:r>
      <w:r w:rsidRPr="00502CD2">
        <w:rPr>
          <w:strike/>
          <w:color w:val="FF0000"/>
          <w:spacing w:val="-2"/>
        </w:rPr>
        <w:t>considering</w:t>
      </w:r>
      <w:r w:rsidRPr="00502CD2">
        <w:rPr>
          <w:strike/>
          <w:color w:val="FF0000"/>
        </w:rPr>
        <w:t xml:space="preserve"> a </w:t>
      </w:r>
      <w:r w:rsidRPr="00502CD2">
        <w:rPr>
          <w:strike/>
          <w:color w:val="FF0000"/>
          <w:spacing w:val="-1"/>
        </w:rPr>
        <w:t>limit</w:t>
      </w:r>
      <w:r w:rsidRPr="00502CD2">
        <w:rPr>
          <w:strike/>
          <w:color w:val="FF0000"/>
          <w:spacing w:val="3"/>
        </w:rPr>
        <w:t xml:space="preserve"> </w:t>
      </w:r>
      <w:r w:rsidRPr="00502CD2">
        <w:rPr>
          <w:strike/>
          <w:color w:val="FF0000"/>
          <w:spacing w:val="-1"/>
        </w:rPr>
        <w:t>state</w:t>
      </w:r>
      <w:r w:rsidRPr="00502CD2">
        <w:rPr>
          <w:strike/>
          <w:color w:val="FF0000"/>
        </w:rPr>
        <w:t xml:space="preserve"> </w:t>
      </w:r>
      <w:r w:rsidRPr="00502CD2">
        <w:rPr>
          <w:strike/>
          <w:color w:val="FF0000"/>
          <w:spacing w:val="-4"/>
        </w:rPr>
        <w:t>of</w:t>
      </w:r>
      <w:r w:rsidRPr="00502CD2">
        <w:rPr>
          <w:strike/>
          <w:color w:val="FF0000"/>
          <w:spacing w:val="-2"/>
        </w:rPr>
        <w:t xml:space="preserve"> </w:t>
      </w:r>
      <w:r w:rsidRPr="00502CD2">
        <w:rPr>
          <w:strike/>
          <w:color w:val="FF0000"/>
          <w:spacing w:val="-1"/>
        </w:rPr>
        <w:t>failure</w:t>
      </w:r>
      <w:r w:rsidRPr="00502CD2">
        <w:rPr>
          <w:strike/>
          <w:color w:val="FF0000"/>
        </w:rPr>
        <w:t xml:space="preserve"> </w:t>
      </w:r>
      <w:r w:rsidRPr="00502CD2">
        <w:rPr>
          <w:strike/>
          <w:color w:val="FF0000"/>
          <w:spacing w:val="-2"/>
        </w:rPr>
        <w:t>due</w:t>
      </w:r>
      <w:r w:rsidRPr="00502CD2">
        <w:rPr>
          <w:strike/>
          <w:color w:val="FF0000"/>
        </w:rPr>
        <w:t xml:space="preserve"> to </w:t>
      </w:r>
      <w:r w:rsidRPr="00502CD2">
        <w:rPr>
          <w:strike/>
          <w:color w:val="FF0000"/>
          <w:spacing w:val="-1"/>
        </w:rPr>
        <w:t>heave</w:t>
      </w:r>
      <w:r w:rsidRPr="00502CD2">
        <w:rPr>
          <w:strike/>
          <w:color w:val="FF0000"/>
        </w:rPr>
        <w:t xml:space="preserve"> </w:t>
      </w:r>
      <w:r w:rsidRPr="00502CD2">
        <w:rPr>
          <w:strike/>
          <w:color w:val="FF0000"/>
          <w:spacing w:val="-1"/>
        </w:rPr>
        <w:t>by</w:t>
      </w:r>
      <w:r w:rsidRPr="00502CD2">
        <w:rPr>
          <w:strike/>
          <w:color w:val="FF0000"/>
          <w:spacing w:val="-3"/>
        </w:rPr>
        <w:t xml:space="preserve"> seepage</w:t>
      </w:r>
      <w:r w:rsidRPr="00502CD2">
        <w:rPr>
          <w:strike/>
          <w:color w:val="FF0000"/>
        </w:rPr>
        <w:t xml:space="preserve"> </w:t>
      </w:r>
      <w:r w:rsidRPr="00502CD2">
        <w:rPr>
          <w:strike/>
          <w:color w:val="FF0000"/>
          <w:spacing w:val="-1"/>
        </w:rPr>
        <w:t>of</w:t>
      </w:r>
      <w:r w:rsidRPr="00502CD2">
        <w:rPr>
          <w:strike/>
          <w:color w:val="FF0000"/>
          <w:spacing w:val="8"/>
        </w:rPr>
        <w:t xml:space="preserve"> </w:t>
      </w:r>
      <w:r w:rsidRPr="00502CD2">
        <w:rPr>
          <w:strike/>
          <w:color w:val="FF0000"/>
          <w:spacing w:val="-2"/>
        </w:rPr>
        <w:t>water</w:t>
      </w:r>
      <w:r w:rsidRPr="00502CD2">
        <w:rPr>
          <w:strike/>
          <w:color w:val="FF0000"/>
          <w:spacing w:val="2"/>
        </w:rPr>
        <w:t xml:space="preserve"> </w:t>
      </w:r>
      <w:r w:rsidRPr="00502CD2">
        <w:rPr>
          <w:strike/>
          <w:color w:val="FF0000"/>
          <w:spacing w:val="1"/>
        </w:rPr>
        <w:t>in</w:t>
      </w:r>
      <w:r w:rsidRPr="00502CD2">
        <w:rPr>
          <w:strike/>
          <w:color w:val="FF0000"/>
        </w:rPr>
        <w:t xml:space="preserve"> </w:t>
      </w:r>
      <w:r w:rsidRPr="00502CD2">
        <w:rPr>
          <w:strike/>
          <w:color w:val="FF0000"/>
          <w:spacing w:val="-1"/>
        </w:rPr>
        <w:t>the</w:t>
      </w:r>
      <w:r w:rsidRPr="00502CD2">
        <w:rPr>
          <w:strike/>
          <w:color w:val="FF0000"/>
        </w:rPr>
        <w:t xml:space="preserve"> </w:t>
      </w:r>
      <w:r w:rsidRPr="00502CD2">
        <w:rPr>
          <w:strike/>
          <w:color w:val="FF0000"/>
          <w:spacing w:val="-2"/>
        </w:rPr>
        <w:t>ground</w:t>
      </w:r>
      <w:r w:rsidRPr="00502CD2">
        <w:rPr>
          <w:strike/>
          <w:color w:val="FF0000"/>
          <w:spacing w:val="77"/>
        </w:rPr>
        <w:t xml:space="preserve"> </w:t>
      </w:r>
      <w:r w:rsidRPr="00502CD2">
        <w:rPr>
          <w:strike/>
          <w:color w:val="FF0000"/>
          <w:spacing w:val="-1"/>
        </w:rPr>
        <w:t>(HYD,</w:t>
      </w:r>
      <w:r w:rsidRPr="00502CD2">
        <w:rPr>
          <w:strike/>
          <w:color w:val="FF0000"/>
          <w:spacing w:val="3"/>
        </w:rPr>
        <w:t xml:space="preserve"> </w:t>
      </w:r>
      <w:r w:rsidRPr="00502CD2">
        <w:rPr>
          <w:strike/>
          <w:color w:val="FF0000"/>
          <w:spacing w:val="-3"/>
        </w:rPr>
        <w:t>see</w:t>
      </w:r>
      <w:r w:rsidRPr="00502CD2">
        <w:rPr>
          <w:strike/>
          <w:color w:val="FF0000"/>
        </w:rPr>
        <w:t xml:space="preserve"> </w:t>
      </w:r>
      <w:r w:rsidRPr="00502CD2">
        <w:rPr>
          <w:strike/>
          <w:color w:val="FF0000"/>
          <w:spacing w:val="-1"/>
        </w:rPr>
        <w:t>10.3),</w:t>
      </w:r>
      <w:r w:rsidRPr="00502CD2">
        <w:rPr>
          <w:strike/>
          <w:color w:val="FF0000"/>
          <w:spacing w:val="-2"/>
        </w:rPr>
        <w:t xml:space="preserve"> </w:t>
      </w:r>
      <w:r w:rsidRPr="00502CD2">
        <w:rPr>
          <w:strike/>
          <w:color w:val="FF0000"/>
          <w:spacing w:val="1"/>
        </w:rPr>
        <w:t>it</w:t>
      </w:r>
      <w:r w:rsidRPr="00502CD2">
        <w:rPr>
          <w:strike/>
          <w:color w:val="FF0000"/>
          <w:spacing w:val="-2"/>
        </w:rPr>
        <w:t xml:space="preserve"> shall</w:t>
      </w:r>
      <w:r w:rsidRPr="00502CD2">
        <w:rPr>
          <w:strike/>
          <w:color w:val="FF0000"/>
        </w:rPr>
        <w:t xml:space="preserve"> </w:t>
      </w:r>
      <w:r w:rsidRPr="00502CD2">
        <w:rPr>
          <w:strike/>
          <w:color w:val="FF0000"/>
          <w:spacing w:val="-1"/>
        </w:rPr>
        <w:t>be</w:t>
      </w:r>
      <w:r w:rsidRPr="00502CD2">
        <w:rPr>
          <w:strike/>
          <w:color w:val="FF0000"/>
        </w:rPr>
        <w:t xml:space="preserve"> </w:t>
      </w:r>
      <w:r w:rsidRPr="00502CD2">
        <w:rPr>
          <w:strike/>
          <w:color w:val="FF0000"/>
          <w:spacing w:val="-1"/>
        </w:rPr>
        <w:t>verified,</w:t>
      </w:r>
      <w:r w:rsidRPr="00502CD2">
        <w:rPr>
          <w:strike/>
          <w:color w:val="FF0000"/>
          <w:spacing w:val="-2"/>
        </w:rPr>
        <w:t xml:space="preserve"> for</w:t>
      </w:r>
      <w:r w:rsidRPr="00502CD2">
        <w:rPr>
          <w:strike/>
          <w:color w:val="FF0000"/>
          <w:spacing w:val="-3"/>
        </w:rPr>
        <w:t xml:space="preserve"> every </w:t>
      </w:r>
      <w:r w:rsidRPr="00502CD2">
        <w:rPr>
          <w:strike/>
          <w:color w:val="FF0000"/>
          <w:spacing w:val="-4"/>
        </w:rPr>
        <w:t>relevant</w:t>
      </w:r>
      <w:r w:rsidRPr="00502CD2">
        <w:rPr>
          <w:strike/>
          <w:color w:val="FF0000"/>
          <w:spacing w:val="-2"/>
        </w:rPr>
        <w:t xml:space="preserve"> </w:t>
      </w:r>
      <w:r w:rsidRPr="00502CD2">
        <w:rPr>
          <w:strike/>
          <w:color w:val="FF0000"/>
          <w:spacing w:val="-3"/>
        </w:rPr>
        <w:t>soil</w:t>
      </w:r>
      <w:r w:rsidRPr="00502CD2">
        <w:rPr>
          <w:strike/>
          <w:color w:val="FF0000"/>
        </w:rPr>
        <w:t xml:space="preserve"> </w:t>
      </w:r>
      <w:r w:rsidRPr="00502CD2">
        <w:rPr>
          <w:strike/>
          <w:color w:val="FF0000"/>
          <w:spacing w:val="-3"/>
        </w:rPr>
        <w:t>column,</w:t>
      </w:r>
      <w:r w:rsidRPr="00502CD2">
        <w:rPr>
          <w:strike/>
          <w:color w:val="FF0000"/>
          <w:spacing w:val="-6"/>
        </w:rPr>
        <w:t xml:space="preserve"> </w:t>
      </w:r>
      <w:r w:rsidRPr="00502CD2">
        <w:rPr>
          <w:strike/>
          <w:color w:val="FF0000"/>
          <w:spacing w:val="-2"/>
        </w:rPr>
        <w:t>that</w:t>
      </w:r>
      <w:r w:rsidRPr="00502CD2">
        <w:rPr>
          <w:strike/>
          <w:color w:val="FF0000"/>
          <w:spacing w:val="-6"/>
        </w:rPr>
        <w:t xml:space="preserve"> </w:t>
      </w:r>
      <w:r w:rsidRPr="00502CD2">
        <w:rPr>
          <w:strike/>
          <w:color w:val="FF0000"/>
          <w:spacing w:val="-2"/>
        </w:rPr>
        <w:t>the</w:t>
      </w:r>
      <w:r w:rsidRPr="00502CD2">
        <w:rPr>
          <w:strike/>
          <w:color w:val="FF0000"/>
        </w:rPr>
        <w:t xml:space="preserve"> </w:t>
      </w:r>
      <w:r w:rsidRPr="00502CD2">
        <w:rPr>
          <w:strike/>
          <w:color w:val="FF0000"/>
          <w:spacing w:val="-3"/>
        </w:rPr>
        <w:t>design</w:t>
      </w:r>
      <w:r w:rsidRPr="00502CD2">
        <w:rPr>
          <w:strike/>
          <w:color w:val="FF0000"/>
          <w:spacing w:val="-15"/>
        </w:rPr>
        <w:t xml:space="preserve"> </w:t>
      </w:r>
      <w:r w:rsidRPr="00502CD2">
        <w:rPr>
          <w:strike/>
          <w:color w:val="FF0000"/>
          <w:spacing w:val="-2"/>
        </w:rPr>
        <w:t>value</w:t>
      </w:r>
      <w:r w:rsidRPr="00502CD2">
        <w:rPr>
          <w:strike/>
          <w:color w:val="FF0000"/>
        </w:rPr>
        <w:t xml:space="preserve"> </w:t>
      </w:r>
      <w:r w:rsidRPr="00502CD2">
        <w:rPr>
          <w:strike/>
          <w:color w:val="FF0000"/>
          <w:spacing w:val="-4"/>
        </w:rPr>
        <w:t>of</w:t>
      </w:r>
      <w:r w:rsidRPr="00502CD2">
        <w:rPr>
          <w:strike/>
          <w:color w:val="FF0000"/>
          <w:spacing w:val="-2"/>
        </w:rPr>
        <w:t xml:space="preserve"> </w:t>
      </w:r>
      <w:r w:rsidRPr="00502CD2">
        <w:rPr>
          <w:strike/>
          <w:color w:val="FF0000"/>
          <w:spacing w:val="-3"/>
        </w:rPr>
        <w:t>the</w:t>
      </w:r>
      <w:r w:rsidRPr="00502CD2">
        <w:rPr>
          <w:strike/>
          <w:color w:val="FF0000"/>
          <w:spacing w:val="69"/>
        </w:rPr>
        <w:t xml:space="preserve"> </w:t>
      </w:r>
      <w:r w:rsidRPr="00502CD2">
        <w:rPr>
          <w:strike/>
          <w:color w:val="FF0000"/>
          <w:spacing w:val="-3"/>
        </w:rPr>
        <w:t>destabilising</w:t>
      </w:r>
      <w:r w:rsidRPr="00502CD2">
        <w:rPr>
          <w:strike/>
          <w:color w:val="FF0000"/>
          <w:spacing w:val="-11"/>
        </w:rPr>
        <w:t xml:space="preserve"> </w:t>
      </w:r>
      <w:r w:rsidRPr="00502CD2">
        <w:rPr>
          <w:strike/>
          <w:color w:val="FF0000"/>
          <w:spacing w:val="-3"/>
        </w:rPr>
        <w:t>total</w:t>
      </w:r>
      <w:r w:rsidRPr="00502CD2">
        <w:rPr>
          <w:strike/>
          <w:color w:val="FF0000"/>
        </w:rPr>
        <w:t xml:space="preserve"> </w:t>
      </w:r>
      <w:r w:rsidRPr="00502CD2">
        <w:rPr>
          <w:strike/>
          <w:color w:val="FF0000"/>
          <w:spacing w:val="-3"/>
        </w:rPr>
        <w:t>pore</w:t>
      </w:r>
      <w:r w:rsidRPr="00502CD2">
        <w:rPr>
          <w:strike/>
          <w:color w:val="FF0000"/>
        </w:rPr>
        <w:t xml:space="preserve"> </w:t>
      </w:r>
      <w:r w:rsidRPr="00502CD2">
        <w:rPr>
          <w:strike/>
          <w:color w:val="FF0000"/>
          <w:spacing w:val="-4"/>
        </w:rPr>
        <w:t>water</w:t>
      </w:r>
      <w:r w:rsidRPr="00502CD2">
        <w:rPr>
          <w:strike/>
          <w:color w:val="FF0000"/>
          <w:spacing w:val="-3"/>
        </w:rPr>
        <w:t xml:space="preserve"> pressure</w:t>
      </w:r>
      <w:r w:rsidRPr="00502CD2">
        <w:rPr>
          <w:strike/>
          <w:color w:val="FF0000"/>
        </w:rPr>
        <w:t xml:space="preserve"> </w:t>
      </w:r>
      <w:r w:rsidRPr="00502CD2">
        <w:rPr>
          <w:strike/>
          <w:color w:val="FF0000"/>
          <w:spacing w:val="-1"/>
        </w:rPr>
        <w:t>(</w:t>
      </w:r>
      <w:r w:rsidRPr="00502CD2">
        <w:rPr>
          <w:rFonts w:cs="Arial"/>
          <w:i/>
          <w:strike/>
          <w:color w:val="FF0000"/>
          <w:spacing w:val="-1"/>
        </w:rPr>
        <w:t>u</w:t>
      </w:r>
      <w:r w:rsidRPr="00502CD2">
        <w:rPr>
          <w:strike/>
          <w:color w:val="FF0000"/>
          <w:spacing w:val="-1"/>
          <w:position w:val="-2"/>
          <w:sz w:val="13"/>
          <w:szCs w:val="13"/>
        </w:rPr>
        <w:t>dst;d</w:t>
      </w:r>
      <w:r w:rsidRPr="00502CD2">
        <w:rPr>
          <w:strike/>
          <w:color w:val="FF0000"/>
          <w:spacing w:val="12"/>
          <w:position w:val="-2"/>
          <w:sz w:val="13"/>
          <w:szCs w:val="13"/>
        </w:rPr>
        <w:t xml:space="preserve"> </w:t>
      </w:r>
      <w:r w:rsidRPr="00502CD2">
        <w:rPr>
          <w:strike/>
          <w:color w:val="FF0000"/>
        </w:rPr>
        <w:t>)</w:t>
      </w:r>
      <w:r w:rsidRPr="00502CD2">
        <w:rPr>
          <w:strike/>
          <w:color w:val="FF0000"/>
          <w:spacing w:val="-4"/>
        </w:rPr>
        <w:t xml:space="preserve"> </w:t>
      </w:r>
      <w:r w:rsidRPr="00502CD2">
        <w:rPr>
          <w:strike/>
          <w:color w:val="FF0000"/>
          <w:spacing w:val="-1"/>
        </w:rPr>
        <w:t>at</w:t>
      </w:r>
      <w:r w:rsidRPr="00502CD2">
        <w:rPr>
          <w:strike/>
          <w:color w:val="FF0000"/>
          <w:spacing w:val="-6"/>
        </w:rPr>
        <w:t xml:space="preserve"> </w:t>
      </w:r>
      <w:r w:rsidRPr="00502CD2">
        <w:rPr>
          <w:strike/>
          <w:color w:val="FF0000"/>
          <w:spacing w:val="-2"/>
        </w:rPr>
        <w:t>the</w:t>
      </w:r>
      <w:r w:rsidRPr="00502CD2">
        <w:rPr>
          <w:strike/>
          <w:color w:val="FF0000"/>
        </w:rPr>
        <w:t xml:space="preserve"> </w:t>
      </w:r>
      <w:r w:rsidRPr="00502CD2">
        <w:rPr>
          <w:strike/>
          <w:color w:val="FF0000"/>
          <w:spacing w:val="-4"/>
        </w:rPr>
        <w:t>bottom</w:t>
      </w:r>
      <w:r w:rsidRPr="00502CD2">
        <w:rPr>
          <w:strike/>
          <w:color w:val="FF0000"/>
          <w:spacing w:val="2"/>
        </w:rPr>
        <w:t xml:space="preserve"> </w:t>
      </w:r>
      <w:r w:rsidRPr="00502CD2">
        <w:rPr>
          <w:strike/>
          <w:color w:val="FF0000"/>
          <w:spacing w:val="-4"/>
        </w:rPr>
        <w:t>of</w:t>
      </w:r>
      <w:r w:rsidRPr="00502CD2">
        <w:rPr>
          <w:strike/>
          <w:color w:val="FF0000"/>
          <w:spacing w:val="-2"/>
        </w:rPr>
        <w:t xml:space="preserve"> the</w:t>
      </w:r>
      <w:r w:rsidRPr="00502CD2">
        <w:rPr>
          <w:strike/>
          <w:color w:val="FF0000"/>
          <w:spacing w:val="-10"/>
        </w:rPr>
        <w:t xml:space="preserve"> </w:t>
      </w:r>
      <w:r w:rsidRPr="00502CD2">
        <w:rPr>
          <w:strike/>
          <w:color w:val="FF0000"/>
          <w:spacing w:val="-3"/>
        </w:rPr>
        <w:t xml:space="preserve">column, </w:t>
      </w:r>
      <w:r w:rsidRPr="00502CD2">
        <w:rPr>
          <w:strike/>
          <w:color w:val="FF0000"/>
          <w:spacing w:val="-4"/>
        </w:rPr>
        <w:t>or</w:t>
      </w:r>
      <w:r w:rsidRPr="00502CD2">
        <w:rPr>
          <w:strike/>
          <w:color w:val="FF0000"/>
          <w:spacing w:val="-3"/>
        </w:rPr>
        <w:t xml:space="preserve"> </w:t>
      </w:r>
      <w:r w:rsidRPr="00502CD2">
        <w:rPr>
          <w:strike/>
          <w:color w:val="FF0000"/>
          <w:spacing w:val="-2"/>
        </w:rPr>
        <w:t>the</w:t>
      </w:r>
      <w:r w:rsidRPr="00502CD2">
        <w:rPr>
          <w:strike/>
          <w:color w:val="FF0000"/>
        </w:rPr>
        <w:t xml:space="preserve"> </w:t>
      </w:r>
      <w:r w:rsidRPr="00502CD2">
        <w:rPr>
          <w:strike/>
          <w:color w:val="FF0000"/>
          <w:spacing w:val="-3"/>
        </w:rPr>
        <w:t>design</w:t>
      </w:r>
      <w:r w:rsidRPr="00502CD2">
        <w:rPr>
          <w:strike/>
          <w:color w:val="FF0000"/>
          <w:spacing w:val="-15"/>
        </w:rPr>
        <w:t xml:space="preserve"> </w:t>
      </w:r>
      <w:r w:rsidRPr="00502CD2">
        <w:rPr>
          <w:strike/>
          <w:color w:val="FF0000"/>
          <w:spacing w:val="-2"/>
        </w:rPr>
        <w:t>value</w:t>
      </w:r>
      <w:r w:rsidRPr="00502CD2">
        <w:rPr>
          <w:strike/>
          <w:color w:val="FF0000"/>
        </w:rPr>
        <w:t xml:space="preserve"> </w:t>
      </w:r>
      <w:r w:rsidRPr="00502CD2">
        <w:rPr>
          <w:strike/>
          <w:color w:val="FF0000"/>
          <w:spacing w:val="-7"/>
        </w:rPr>
        <w:t>of</w:t>
      </w:r>
      <w:r w:rsidRPr="00502CD2">
        <w:rPr>
          <w:strike/>
          <w:color w:val="FF0000"/>
          <w:spacing w:val="56"/>
        </w:rPr>
        <w:t xml:space="preserve"> </w:t>
      </w:r>
      <w:r w:rsidRPr="00502CD2">
        <w:rPr>
          <w:strike/>
          <w:color w:val="FF0000"/>
          <w:spacing w:val="-1"/>
        </w:rPr>
        <w:t>the</w:t>
      </w:r>
      <w:r w:rsidRPr="00502CD2">
        <w:rPr>
          <w:strike/>
          <w:color w:val="FF0000"/>
          <w:spacing w:val="-6"/>
        </w:rPr>
        <w:t xml:space="preserve"> </w:t>
      </w:r>
      <w:r w:rsidRPr="00502CD2">
        <w:rPr>
          <w:strike/>
          <w:color w:val="FF0000"/>
          <w:spacing w:val="-3"/>
        </w:rPr>
        <w:t>seepage</w:t>
      </w:r>
      <w:r w:rsidRPr="00502CD2">
        <w:rPr>
          <w:strike/>
          <w:color w:val="FF0000"/>
          <w:spacing w:val="-10"/>
        </w:rPr>
        <w:t xml:space="preserve"> </w:t>
      </w:r>
      <w:r w:rsidRPr="00502CD2">
        <w:rPr>
          <w:strike/>
          <w:color w:val="FF0000"/>
          <w:spacing w:val="-3"/>
        </w:rPr>
        <w:t>force</w:t>
      </w:r>
      <w:r w:rsidRPr="00502CD2">
        <w:rPr>
          <w:strike/>
          <w:color w:val="FF0000"/>
        </w:rPr>
        <w:t xml:space="preserve"> </w:t>
      </w:r>
      <w:r w:rsidRPr="00502CD2">
        <w:rPr>
          <w:strike/>
          <w:color w:val="FF0000"/>
          <w:spacing w:val="-3"/>
        </w:rPr>
        <w:t>(</w:t>
      </w:r>
      <w:r w:rsidRPr="00502CD2">
        <w:rPr>
          <w:rFonts w:cs="Arial"/>
          <w:i/>
          <w:strike/>
          <w:color w:val="FF0000"/>
          <w:spacing w:val="-3"/>
        </w:rPr>
        <w:t>S</w:t>
      </w:r>
      <w:r w:rsidRPr="00502CD2">
        <w:rPr>
          <w:strike/>
          <w:color w:val="FF0000"/>
          <w:spacing w:val="-3"/>
          <w:position w:val="-2"/>
          <w:sz w:val="13"/>
          <w:szCs w:val="13"/>
        </w:rPr>
        <w:t>dst;d</w:t>
      </w:r>
      <w:r w:rsidRPr="00502CD2">
        <w:rPr>
          <w:strike/>
          <w:color w:val="FF0000"/>
          <w:spacing w:val="-3"/>
        </w:rPr>
        <w:t xml:space="preserve">) </w:t>
      </w:r>
      <w:r w:rsidRPr="00502CD2">
        <w:rPr>
          <w:strike/>
          <w:color w:val="FF0000"/>
          <w:spacing w:val="-1"/>
        </w:rPr>
        <w:t>in</w:t>
      </w:r>
      <w:r w:rsidRPr="00502CD2">
        <w:rPr>
          <w:strike/>
          <w:color w:val="FF0000"/>
        </w:rPr>
        <w:t xml:space="preserve"> </w:t>
      </w:r>
      <w:r w:rsidRPr="00502CD2">
        <w:rPr>
          <w:strike/>
          <w:color w:val="FF0000"/>
          <w:spacing w:val="-2"/>
        </w:rPr>
        <w:t>the</w:t>
      </w:r>
      <w:r w:rsidRPr="00502CD2">
        <w:rPr>
          <w:strike/>
          <w:color w:val="FF0000"/>
        </w:rPr>
        <w:t xml:space="preserve"> </w:t>
      </w:r>
      <w:r w:rsidRPr="00502CD2">
        <w:rPr>
          <w:strike/>
          <w:color w:val="FF0000"/>
          <w:spacing w:val="-3"/>
        </w:rPr>
        <w:t>column</w:t>
      </w:r>
      <w:r w:rsidRPr="00502CD2">
        <w:rPr>
          <w:strike/>
          <w:color w:val="FF0000"/>
          <w:spacing w:val="-11"/>
        </w:rPr>
        <w:t xml:space="preserve"> </w:t>
      </w:r>
      <w:r w:rsidRPr="00502CD2">
        <w:rPr>
          <w:strike/>
          <w:color w:val="FF0000"/>
          <w:spacing w:val="1"/>
        </w:rPr>
        <w:t>is</w:t>
      </w:r>
      <w:r w:rsidRPr="00502CD2">
        <w:rPr>
          <w:strike/>
          <w:color w:val="FF0000"/>
          <w:spacing w:val="-8"/>
        </w:rPr>
        <w:t xml:space="preserve"> </w:t>
      </w:r>
      <w:r w:rsidRPr="00502CD2">
        <w:rPr>
          <w:strike/>
          <w:color w:val="FF0000"/>
          <w:spacing w:val="-3"/>
        </w:rPr>
        <w:t>less</w:t>
      </w:r>
      <w:r w:rsidRPr="00502CD2">
        <w:rPr>
          <w:strike/>
          <w:color w:val="FF0000"/>
          <w:spacing w:val="-8"/>
        </w:rPr>
        <w:t xml:space="preserve"> </w:t>
      </w:r>
      <w:r w:rsidRPr="00502CD2">
        <w:rPr>
          <w:strike/>
          <w:color w:val="FF0000"/>
          <w:spacing w:val="-1"/>
        </w:rPr>
        <w:t>than</w:t>
      </w:r>
      <w:r w:rsidRPr="00502CD2">
        <w:rPr>
          <w:strike/>
          <w:color w:val="FF0000"/>
          <w:spacing w:val="-10"/>
        </w:rPr>
        <w:t xml:space="preserve"> </w:t>
      </w:r>
      <w:r w:rsidRPr="00502CD2">
        <w:rPr>
          <w:strike/>
          <w:color w:val="FF0000"/>
          <w:spacing w:val="-1"/>
        </w:rPr>
        <w:t>or</w:t>
      </w:r>
      <w:r w:rsidRPr="00502CD2">
        <w:rPr>
          <w:strike/>
          <w:color w:val="FF0000"/>
          <w:spacing w:val="-3"/>
        </w:rPr>
        <w:t xml:space="preserve"> </w:t>
      </w:r>
      <w:r w:rsidRPr="00502CD2">
        <w:rPr>
          <w:strike/>
          <w:color w:val="FF0000"/>
          <w:spacing w:val="-4"/>
        </w:rPr>
        <w:t>equal</w:t>
      </w:r>
      <w:r w:rsidRPr="00502CD2">
        <w:rPr>
          <w:strike/>
          <w:color w:val="FF0000"/>
        </w:rPr>
        <w:t xml:space="preserve"> </w:t>
      </w:r>
      <w:r w:rsidRPr="00502CD2">
        <w:rPr>
          <w:strike/>
          <w:color w:val="FF0000"/>
          <w:spacing w:val="-2"/>
        </w:rPr>
        <w:t>to</w:t>
      </w:r>
      <w:r w:rsidRPr="00502CD2">
        <w:rPr>
          <w:strike/>
          <w:color w:val="FF0000"/>
          <w:spacing w:val="-6"/>
        </w:rPr>
        <w:t xml:space="preserve"> </w:t>
      </w:r>
      <w:r w:rsidRPr="00502CD2">
        <w:rPr>
          <w:strike/>
          <w:color w:val="FF0000"/>
          <w:spacing w:val="-2"/>
        </w:rPr>
        <w:t>the</w:t>
      </w:r>
      <w:r w:rsidRPr="00502CD2">
        <w:rPr>
          <w:strike/>
          <w:color w:val="FF0000"/>
        </w:rPr>
        <w:t xml:space="preserve"> </w:t>
      </w:r>
      <w:r w:rsidRPr="00502CD2">
        <w:rPr>
          <w:strike/>
          <w:color w:val="FF0000"/>
          <w:spacing w:val="-3"/>
        </w:rPr>
        <w:t>stabilising</w:t>
      </w:r>
      <w:r w:rsidRPr="00502CD2">
        <w:rPr>
          <w:strike/>
          <w:color w:val="FF0000"/>
          <w:spacing w:val="-10"/>
        </w:rPr>
        <w:t xml:space="preserve"> </w:t>
      </w:r>
      <w:r w:rsidRPr="00502CD2">
        <w:rPr>
          <w:strike/>
          <w:color w:val="FF0000"/>
          <w:spacing w:val="-3"/>
        </w:rPr>
        <w:t>total</w:t>
      </w:r>
      <w:r w:rsidRPr="00502CD2">
        <w:rPr>
          <w:strike/>
          <w:color w:val="FF0000"/>
          <w:spacing w:val="-10"/>
        </w:rPr>
        <w:t xml:space="preserve"> </w:t>
      </w:r>
      <w:r w:rsidRPr="00502CD2">
        <w:rPr>
          <w:strike/>
          <w:color w:val="FF0000"/>
          <w:spacing w:val="-3"/>
        </w:rPr>
        <w:t>vertical</w:t>
      </w:r>
      <w:r w:rsidRPr="00502CD2">
        <w:rPr>
          <w:strike/>
          <w:color w:val="FF0000"/>
        </w:rPr>
        <w:t xml:space="preserve"> </w:t>
      </w:r>
      <w:r w:rsidRPr="00502CD2">
        <w:rPr>
          <w:strike/>
          <w:color w:val="FF0000"/>
          <w:spacing w:val="-4"/>
        </w:rPr>
        <w:t>stress</w:t>
      </w:r>
      <w:r w:rsidRPr="00502CD2">
        <w:rPr>
          <w:strike/>
          <w:color w:val="FF0000"/>
          <w:spacing w:val="60"/>
        </w:rPr>
        <w:t xml:space="preserve"> </w:t>
      </w:r>
      <w:r w:rsidRPr="00502CD2">
        <w:rPr>
          <w:strike/>
          <w:color w:val="FF0000"/>
          <w:spacing w:val="-1"/>
        </w:rPr>
        <w:t>(</w:t>
      </w:r>
      <w:r w:rsidRPr="00502CD2">
        <w:rPr>
          <w:rFonts w:ascii="Symbol" w:eastAsia="Symbol" w:hAnsi="Symbol" w:cs="Symbol"/>
          <w:i/>
          <w:strike/>
          <w:color w:val="FF0000"/>
          <w:spacing w:val="-1"/>
          <w:sz w:val="21"/>
          <w:szCs w:val="21"/>
        </w:rPr>
        <w:t></w:t>
      </w:r>
      <w:r w:rsidRPr="00502CD2">
        <w:rPr>
          <w:strike/>
          <w:color w:val="FF0000"/>
          <w:spacing w:val="-1"/>
          <w:position w:val="-2"/>
          <w:sz w:val="13"/>
          <w:szCs w:val="13"/>
        </w:rPr>
        <w:t>stb;d</w:t>
      </w:r>
      <w:r w:rsidRPr="00502CD2">
        <w:rPr>
          <w:strike/>
          <w:color w:val="FF0000"/>
          <w:spacing w:val="-1"/>
        </w:rPr>
        <w:t>)</w:t>
      </w:r>
      <w:r w:rsidRPr="00502CD2">
        <w:rPr>
          <w:strike/>
          <w:color w:val="FF0000"/>
          <w:spacing w:val="-3"/>
        </w:rPr>
        <w:t xml:space="preserve"> </w:t>
      </w:r>
      <w:r w:rsidRPr="00502CD2">
        <w:rPr>
          <w:strike/>
          <w:color w:val="FF0000"/>
          <w:spacing w:val="-4"/>
        </w:rPr>
        <w:t>at</w:t>
      </w:r>
      <w:r w:rsidRPr="00502CD2">
        <w:rPr>
          <w:strike/>
          <w:color w:val="FF0000"/>
          <w:spacing w:val="-6"/>
        </w:rPr>
        <w:t xml:space="preserve"> </w:t>
      </w:r>
      <w:r w:rsidRPr="00502CD2">
        <w:rPr>
          <w:strike/>
          <w:color w:val="FF0000"/>
          <w:spacing w:val="-1"/>
        </w:rPr>
        <w:t>the</w:t>
      </w:r>
      <w:r w:rsidRPr="00502CD2">
        <w:rPr>
          <w:strike/>
          <w:color w:val="FF0000"/>
        </w:rPr>
        <w:t xml:space="preserve"> </w:t>
      </w:r>
      <w:r w:rsidRPr="00502CD2">
        <w:rPr>
          <w:strike/>
          <w:color w:val="FF0000"/>
          <w:spacing w:val="-4"/>
        </w:rPr>
        <w:t>bottom</w:t>
      </w:r>
      <w:r w:rsidRPr="00502CD2">
        <w:rPr>
          <w:strike/>
          <w:color w:val="FF0000"/>
          <w:spacing w:val="2"/>
        </w:rPr>
        <w:t xml:space="preserve"> </w:t>
      </w:r>
      <w:r w:rsidRPr="00502CD2">
        <w:rPr>
          <w:strike/>
          <w:color w:val="FF0000"/>
          <w:spacing w:val="-4"/>
        </w:rPr>
        <w:t>of</w:t>
      </w:r>
      <w:r w:rsidRPr="00502CD2">
        <w:rPr>
          <w:strike/>
          <w:color w:val="FF0000"/>
          <w:spacing w:val="-2"/>
        </w:rPr>
        <w:t xml:space="preserve"> the</w:t>
      </w:r>
      <w:r w:rsidRPr="00502CD2">
        <w:rPr>
          <w:strike/>
          <w:color w:val="FF0000"/>
          <w:spacing w:val="-10"/>
        </w:rPr>
        <w:t xml:space="preserve"> </w:t>
      </w:r>
      <w:r w:rsidRPr="00502CD2">
        <w:rPr>
          <w:strike/>
          <w:color w:val="FF0000"/>
          <w:spacing w:val="-3"/>
        </w:rPr>
        <w:t>column,</w:t>
      </w:r>
      <w:r w:rsidRPr="00502CD2">
        <w:rPr>
          <w:strike/>
          <w:color w:val="FF0000"/>
          <w:spacing w:val="-2"/>
        </w:rPr>
        <w:t xml:space="preserve"> </w:t>
      </w:r>
      <w:r w:rsidRPr="00502CD2">
        <w:rPr>
          <w:strike/>
          <w:color w:val="FF0000"/>
          <w:spacing w:val="-4"/>
        </w:rPr>
        <w:t>or</w:t>
      </w:r>
      <w:r w:rsidRPr="00502CD2">
        <w:rPr>
          <w:strike/>
          <w:color w:val="FF0000"/>
          <w:spacing w:val="45"/>
        </w:rPr>
        <w:t xml:space="preserve"> </w:t>
      </w:r>
      <w:r w:rsidRPr="00502CD2">
        <w:rPr>
          <w:strike/>
          <w:color w:val="FF0000"/>
          <w:spacing w:val="-1"/>
        </w:rPr>
        <w:t>the</w:t>
      </w:r>
      <w:r w:rsidRPr="00502CD2">
        <w:rPr>
          <w:strike/>
          <w:color w:val="FF0000"/>
        </w:rPr>
        <w:t xml:space="preserve"> </w:t>
      </w:r>
      <w:r w:rsidRPr="00502CD2">
        <w:rPr>
          <w:strike/>
          <w:color w:val="FF0000"/>
          <w:spacing w:val="-3"/>
        </w:rPr>
        <w:t>submerged</w:t>
      </w:r>
      <w:r w:rsidRPr="00502CD2">
        <w:rPr>
          <w:strike/>
          <w:color w:val="FF0000"/>
        </w:rPr>
        <w:t xml:space="preserve"> </w:t>
      </w:r>
      <w:r w:rsidRPr="00502CD2">
        <w:rPr>
          <w:strike/>
          <w:color w:val="FF0000"/>
          <w:spacing w:val="-4"/>
        </w:rPr>
        <w:t>weight</w:t>
      </w:r>
      <w:r w:rsidRPr="00502CD2">
        <w:rPr>
          <w:strike/>
          <w:color w:val="FF0000"/>
          <w:spacing w:val="-2"/>
        </w:rPr>
        <w:t xml:space="preserve"> (</w:t>
      </w:r>
      <w:r w:rsidRPr="00502CD2">
        <w:rPr>
          <w:rFonts w:cs="Arial"/>
          <w:i/>
          <w:strike/>
          <w:color w:val="FF0000"/>
          <w:spacing w:val="-2"/>
        </w:rPr>
        <w:t>G</w:t>
      </w:r>
      <w:r w:rsidRPr="00502CD2">
        <w:rPr>
          <w:strike/>
          <w:color w:val="FF0000"/>
          <w:spacing w:val="-2"/>
        </w:rPr>
        <w:t>´</w:t>
      </w:r>
      <w:r w:rsidRPr="00502CD2">
        <w:rPr>
          <w:strike/>
          <w:color w:val="FF0000"/>
          <w:spacing w:val="-2"/>
          <w:position w:val="-2"/>
          <w:sz w:val="13"/>
          <w:szCs w:val="13"/>
        </w:rPr>
        <w:t>stb;d</w:t>
      </w:r>
      <w:r w:rsidRPr="00502CD2">
        <w:rPr>
          <w:strike/>
          <w:color w:val="FF0000"/>
          <w:spacing w:val="-2"/>
        </w:rPr>
        <w:t>)</w:t>
      </w:r>
      <w:r w:rsidRPr="00502CD2">
        <w:rPr>
          <w:strike/>
          <w:color w:val="FF0000"/>
          <w:spacing w:val="-3"/>
        </w:rPr>
        <w:t xml:space="preserve"> </w:t>
      </w:r>
      <w:r w:rsidRPr="00502CD2">
        <w:rPr>
          <w:strike/>
          <w:color w:val="FF0000"/>
          <w:spacing w:val="-4"/>
        </w:rPr>
        <w:t>of</w:t>
      </w:r>
      <w:r w:rsidRPr="00502CD2">
        <w:rPr>
          <w:strike/>
          <w:color w:val="FF0000"/>
          <w:spacing w:val="-2"/>
        </w:rPr>
        <w:t xml:space="preserve"> the</w:t>
      </w:r>
      <w:r w:rsidRPr="00502CD2">
        <w:rPr>
          <w:strike/>
          <w:color w:val="FF0000"/>
        </w:rPr>
        <w:t xml:space="preserve"> </w:t>
      </w:r>
      <w:r w:rsidRPr="00502CD2">
        <w:rPr>
          <w:strike/>
          <w:color w:val="FF0000"/>
          <w:spacing w:val="-2"/>
        </w:rPr>
        <w:t>same</w:t>
      </w:r>
      <w:r w:rsidRPr="00502CD2">
        <w:rPr>
          <w:strike/>
          <w:color w:val="FF0000"/>
          <w:spacing w:val="-10"/>
        </w:rPr>
        <w:t xml:space="preserve"> </w:t>
      </w:r>
      <w:r w:rsidRPr="00502CD2">
        <w:rPr>
          <w:strike/>
          <w:color w:val="FF0000"/>
          <w:spacing w:val="-4"/>
        </w:rPr>
        <w:t>column:</w:t>
      </w:r>
    </w:p>
    <w:p w:rsidR="000956A9" w:rsidRPr="00502CD2" w:rsidRDefault="000956A9" w:rsidP="000956A9">
      <w:pPr>
        <w:tabs>
          <w:tab w:val="left" w:pos="9121"/>
        </w:tabs>
        <w:ind w:left="1643"/>
        <w:rPr>
          <w:rFonts w:eastAsia="Arial" w:cs="Arial"/>
          <w:strike/>
          <w:color w:val="FF0000"/>
          <w:sz w:val="20"/>
        </w:rPr>
      </w:pPr>
      <w:r w:rsidRPr="00502CD2">
        <w:rPr>
          <w:rFonts w:eastAsia="Arial" w:cs="Arial"/>
          <w:i/>
          <w:strike/>
          <w:color w:val="FF0000"/>
          <w:spacing w:val="-1"/>
          <w:w w:val="90"/>
          <w:position w:val="3"/>
          <w:sz w:val="20"/>
        </w:rPr>
        <w:t>u</w:t>
      </w:r>
      <w:r w:rsidRPr="00502CD2">
        <w:rPr>
          <w:rFonts w:eastAsia="Arial" w:cs="Arial"/>
          <w:strike/>
          <w:color w:val="FF0000"/>
          <w:spacing w:val="-1"/>
          <w:w w:val="90"/>
          <w:sz w:val="13"/>
          <w:szCs w:val="13"/>
        </w:rPr>
        <w:t>dst;d</w:t>
      </w:r>
      <w:r w:rsidRPr="00502CD2">
        <w:rPr>
          <w:rFonts w:eastAsia="Arial" w:cs="Arial"/>
          <w:strike/>
          <w:color w:val="FF0000"/>
          <w:w w:val="90"/>
          <w:sz w:val="13"/>
          <w:szCs w:val="13"/>
        </w:rPr>
        <w:t xml:space="preserve">  </w:t>
      </w:r>
      <w:r w:rsidRPr="00502CD2">
        <w:rPr>
          <w:rFonts w:eastAsia="Arial" w:cs="Arial"/>
          <w:strike/>
          <w:color w:val="FF0000"/>
          <w:spacing w:val="31"/>
          <w:w w:val="90"/>
          <w:sz w:val="13"/>
          <w:szCs w:val="13"/>
        </w:rPr>
        <w:t xml:space="preserve"> </w:t>
      </w:r>
      <w:r w:rsidRPr="00502CD2">
        <w:rPr>
          <w:rFonts w:ascii="Symbol" w:eastAsia="Symbol" w:hAnsi="Symbol" w:cs="Symbol"/>
          <w:strike/>
          <w:color w:val="FF0000"/>
          <w:w w:val="85"/>
          <w:position w:val="3"/>
          <w:sz w:val="20"/>
        </w:rPr>
        <w:t></w:t>
      </w:r>
      <w:r w:rsidRPr="00502CD2">
        <w:rPr>
          <w:rFonts w:ascii="Symbol" w:eastAsia="Symbol" w:hAnsi="Symbol" w:cs="Symbol"/>
          <w:strike/>
          <w:color w:val="FF0000"/>
          <w:w w:val="85"/>
          <w:position w:val="3"/>
          <w:sz w:val="20"/>
        </w:rPr>
        <w:t></w:t>
      </w:r>
      <w:r w:rsidRPr="00502CD2">
        <w:rPr>
          <w:rFonts w:ascii="Symbol" w:eastAsia="Symbol" w:hAnsi="Symbol" w:cs="Symbol"/>
          <w:strike/>
          <w:color w:val="FF0000"/>
          <w:w w:val="85"/>
          <w:position w:val="3"/>
          <w:sz w:val="20"/>
        </w:rPr>
        <w:t></w:t>
      </w:r>
      <w:r w:rsidRPr="00502CD2">
        <w:rPr>
          <w:rFonts w:ascii="Symbol" w:eastAsia="Symbol" w:hAnsi="Symbol" w:cs="Symbol"/>
          <w:strike/>
          <w:color w:val="FF0000"/>
          <w:spacing w:val="41"/>
          <w:w w:val="85"/>
          <w:position w:val="3"/>
          <w:sz w:val="20"/>
        </w:rPr>
        <w:t></w:t>
      </w:r>
      <w:r w:rsidRPr="00502CD2">
        <w:rPr>
          <w:rFonts w:ascii="Symbol" w:eastAsia="Symbol" w:hAnsi="Symbol" w:cs="Symbol"/>
          <w:i/>
          <w:strike/>
          <w:color w:val="FF0000"/>
          <w:spacing w:val="-1"/>
          <w:w w:val="90"/>
          <w:position w:val="3"/>
          <w:sz w:val="21"/>
          <w:szCs w:val="21"/>
        </w:rPr>
        <w:t></w:t>
      </w:r>
      <w:r w:rsidRPr="00502CD2">
        <w:rPr>
          <w:rFonts w:eastAsia="Arial" w:cs="Arial"/>
          <w:strike/>
          <w:color w:val="FF0000"/>
          <w:spacing w:val="-1"/>
          <w:w w:val="90"/>
          <w:sz w:val="13"/>
          <w:szCs w:val="13"/>
        </w:rPr>
        <w:t>stb;d</w:t>
      </w:r>
      <w:r w:rsidRPr="00502CD2">
        <w:rPr>
          <w:rFonts w:eastAsia="Arial" w:cs="Arial"/>
          <w:strike/>
          <w:color w:val="FF0000"/>
          <w:spacing w:val="-1"/>
          <w:w w:val="90"/>
          <w:sz w:val="13"/>
          <w:szCs w:val="13"/>
        </w:rPr>
        <w:tab/>
      </w:r>
      <w:r w:rsidRPr="00502CD2">
        <w:rPr>
          <w:rFonts w:eastAsia="Arial" w:cs="Arial"/>
          <w:strike/>
          <w:color w:val="FF0000"/>
          <w:spacing w:val="-2"/>
          <w:w w:val="90"/>
          <w:position w:val="3"/>
          <w:sz w:val="20"/>
        </w:rPr>
        <w:t>(2.9a)</w:t>
      </w:r>
    </w:p>
    <w:p w:rsidR="000956A9" w:rsidRPr="00502CD2" w:rsidRDefault="000956A9" w:rsidP="000956A9">
      <w:pPr>
        <w:spacing w:before="7" w:line="200" w:lineRule="exact"/>
        <w:rPr>
          <w:strike/>
          <w:color w:val="FF0000"/>
          <w:sz w:val="20"/>
        </w:rPr>
      </w:pPr>
    </w:p>
    <w:p w:rsidR="000956A9" w:rsidRPr="00502CD2" w:rsidRDefault="000956A9" w:rsidP="000956A9">
      <w:pPr>
        <w:tabs>
          <w:tab w:val="left" w:pos="9121"/>
        </w:tabs>
        <w:ind w:left="1643"/>
        <w:rPr>
          <w:rFonts w:eastAsia="Arial" w:cs="Arial"/>
          <w:strike/>
          <w:color w:val="FF0000"/>
          <w:sz w:val="20"/>
        </w:rPr>
      </w:pPr>
      <w:r w:rsidRPr="00502CD2">
        <w:rPr>
          <w:rFonts w:eastAsia="Arial" w:cs="Arial"/>
          <w:i/>
          <w:strike/>
          <w:color w:val="FF0000"/>
          <w:spacing w:val="-1"/>
          <w:w w:val="90"/>
          <w:position w:val="3"/>
          <w:sz w:val="20"/>
        </w:rPr>
        <w:t>S</w:t>
      </w:r>
      <w:r w:rsidRPr="00502CD2">
        <w:rPr>
          <w:rFonts w:eastAsia="Arial" w:cs="Arial"/>
          <w:strike/>
          <w:color w:val="FF0000"/>
          <w:spacing w:val="-1"/>
          <w:w w:val="90"/>
          <w:sz w:val="13"/>
          <w:szCs w:val="13"/>
        </w:rPr>
        <w:t>dst;d</w:t>
      </w:r>
      <w:r w:rsidRPr="00502CD2">
        <w:rPr>
          <w:rFonts w:eastAsia="Arial" w:cs="Arial"/>
          <w:strike/>
          <w:color w:val="FF0000"/>
          <w:w w:val="90"/>
          <w:sz w:val="13"/>
          <w:szCs w:val="13"/>
        </w:rPr>
        <w:t xml:space="preserve"> </w:t>
      </w:r>
      <w:r w:rsidRPr="00502CD2">
        <w:rPr>
          <w:rFonts w:eastAsia="Arial" w:cs="Arial"/>
          <w:strike/>
          <w:color w:val="FF0000"/>
          <w:spacing w:val="27"/>
          <w:w w:val="90"/>
          <w:sz w:val="13"/>
          <w:szCs w:val="13"/>
        </w:rPr>
        <w:t xml:space="preserve"> </w:t>
      </w:r>
      <w:r w:rsidRPr="00502CD2">
        <w:rPr>
          <w:rFonts w:ascii="Symbol" w:eastAsia="Symbol" w:hAnsi="Symbol" w:cs="Symbol"/>
          <w:strike/>
          <w:color w:val="FF0000"/>
          <w:w w:val="85"/>
          <w:position w:val="3"/>
          <w:sz w:val="20"/>
        </w:rPr>
        <w:t></w:t>
      </w:r>
      <w:r w:rsidRPr="00502CD2">
        <w:rPr>
          <w:rFonts w:ascii="Symbol" w:eastAsia="Symbol" w:hAnsi="Symbol" w:cs="Symbol"/>
          <w:strike/>
          <w:color w:val="FF0000"/>
          <w:w w:val="85"/>
          <w:position w:val="3"/>
          <w:sz w:val="20"/>
        </w:rPr>
        <w:t></w:t>
      </w:r>
      <w:r w:rsidRPr="00502CD2">
        <w:rPr>
          <w:rFonts w:ascii="Symbol" w:eastAsia="Symbol" w:hAnsi="Symbol" w:cs="Symbol"/>
          <w:strike/>
          <w:color w:val="FF0000"/>
          <w:spacing w:val="26"/>
          <w:w w:val="85"/>
          <w:position w:val="3"/>
          <w:sz w:val="20"/>
        </w:rPr>
        <w:t></w:t>
      </w:r>
      <w:r w:rsidRPr="00502CD2">
        <w:rPr>
          <w:rFonts w:eastAsia="Arial" w:cs="Arial"/>
          <w:i/>
          <w:strike/>
          <w:color w:val="FF0000"/>
          <w:spacing w:val="-1"/>
          <w:w w:val="90"/>
          <w:position w:val="3"/>
          <w:sz w:val="20"/>
        </w:rPr>
        <w:t>G</w:t>
      </w:r>
      <w:r w:rsidRPr="00502CD2">
        <w:rPr>
          <w:rFonts w:eastAsia="Arial" w:cs="Arial"/>
          <w:strike/>
          <w:color w:val="FF0000"/>
          <w:spacing w:val="-1"/>
          <w:w w:val="90"/>
          <w:position w:val="3"/>
          <w:sz w:val="20"/>
        </w:rPr>
        <w:t>´</w:t>
      </w:r>
      <w:r w:rsidRPr="00502CD2">
        <w:rPr>
          <w:rFonts w:eastAsia="Arial" w:cs="Arial"/>
          <w:strike/>
          <w:color w:val="FF0000"/>
          <w:spacing w:val="-1"/>
          <w:w w:val="90"/>
          <w:sz w:val="13"/>
          <w:szCs w:val="13"/>
        </w:rPr>
        <w:t>stb;d</w:t>
      </w:r>
      <w:r w:rsidRPr="00502CD2">
        <w:rPr>
          <w:rFonts w:eastAsia="Arial" w:cs="Arial"/>
          <w:strike/>
          <w:color w:val="FF0000"/>
          <w:spacing w:val="-1"/>
          <w:w w:val="90"/>
          <w:sz w:val="13"/>
          <w:szCs w:val="13"/>
        </w:rPr>
        <w:tab/>
      </w:r>
      <w:r w:rsidRPr="00502CD2">
        <w:rPr>
          <w:rFonts w:eastAsia="Arial" w:cs="Arial"/>
          <w:strike/>
          <w:color w:val="FF0000"/>
          <w:spacing w:val="-2"/>
          <w:w w:val="90"/>
          <w:position w:val="3"/>
          <w:sz w:val="20"/>
        </w:rPr>
        <w:t>(2.9b)</w:t>
      </w:r>
    </w:p>
    <w:p w:rsidR="000956A9" w:rsidRPr="00502CD2" w:rsidRDefault="000956A9" w:rsidP="000956A9">
      <w:pPr>
        <w:spacing w:before="1" w:line="260" w:lineRule="exact"/>
        <w:rPr>
          <w:strike/>
          <w:color w:val="FF0000"/>
        </w:rPr>
      </w:pPr>
    </w:p>
    <w:p w:rsidR="000956A9" w:rsidRPr="00502CD2" w:rsidRDefault="000956A9" w:rsidP="000956A9">
      <w:pPr>
        <w:pStyle w:val="BodyText"/>
        <w:spacing w:line="230" w:lineRule="exact"/>
        <w:rPr>
          <w:strike/>
          <w:color w:val="FF0000"/>
        </w:rPr>
      </w:pPr>
      <w:r w:rsidRPr="00502CD2">
        <w:rPr>
          <w:strike/>
          <w:color w:val="FF0000"/>
          <w:spacing w:val="-1"/>
        </w:rPr>
        <w:t>(2)P</w:t>
      </w:r>
      <w:r w:rsidRPr="00502CD2">
        <w:rPr>
          <w:strike/>
          <w:color w:val="FF0000"/>
          <w:spacing w:val="1"/>
        </w:rPr>
        <w:t xml:space="preserve"> </w:t>
      </w:r>
      <w:r w:rsidRPr="00502CD2">
        <w:rPr>
          <w:strike/>
          <w:color w:val="FF0000"/>
          <w:spacing w:val="-1"/>
        </w:rPr>
        <w:t>The</w:t>
      </w:r>
      <w:r w:rsidRPr="00502CD2">
        <w:rPr>
          <w:strike/>
          <w:color w:val="FF0000"/>
        </w:rPr>
        <w:t xml:space="preserve"> </w:t>
      </w:r>
      <w:r w:rsidRPr="00502CD2">
        <w:rPr>
          <w:strike/>
          <w:color w:val="FF0000"/>
          <w:spacing w:val="-2"/>
        </w:rPr>
        <w:t>partial</w:t>
      </w:r>
      <w:r w:rsidRPr="00502CD2">
        <w:rPr>
          <w:strike/>
          <w:color w:val="FF0000"/>
          <w:spacing w:val="-1"/>
        </w:rPr>
        <w:t xml:space="preserve"> factors</w:t>
      </w:r>
      <w:r w:rsidRPr="00502CD2">
        <w:rPr>
          <w:strike/>
          <w:color w:val="FF0000"/>
          <w:spacing w:val="-8"/>
        </w:rPr>
        <w:t xml:space="preserve"> </w:t>
      </w:r>
      <w:r w:rsidRPr="00502CD2">
        <w:rPr>
          <w:strike/>
          <w:color w:val="FF0000"/>
          <w:spacing w:val="1"/>
        </w:rPr>
        <w:t>for</w:t>
      </w:r>
      <w:r w:rsidRPr="00502CD2">
        <w:rPr>
          <w:strike/>
          <w:color w:val="FF0000"/>
        </w:rPr>
        <w:t xml:space="preserve"> </w:t>
      </w:r>
      <w:r w:rsidRPr="00502CD2">
        <w:rPr>
          <w:rFonts w:cs="Arial"/>
          <w:i/>
          <w:strike/>
          <w:color w:val="FF0000"/>
          <w:spacing w:val="-1"/>
        </w:rPr>
        <w:t>u</w:t>
      </w:r>
      <w:r w:rsidRPr="00502CD2">
        <w:rPr>
          <w:strike/>
          <w:color w:val="FF0000"/>
          <w:spacing w:val="-1"/>
          <w:position w:val="-2"/>
          <w:sz w:val="13"/>
          <w:szCs w:val="13"/>
        </w:rPr>
        <w:t>dst;d</w:t>
      </w:r>
      <w:r w:rsidRPr="00502CD2">
        <w:rPr>
          <w:strike/>
          <w:color w:val="FF0000"/>
          <w:spacing w:val="-1"/>
        </w:rPr>
        <w:t>,</w:t>
      </w:r>
      <w:r w:rsidRPr="00502CD2">
        <w:rPr>
          <w:strike/>
          <w:color w:val="FF0000"/>
          <w:spacing w:val="-3"/>
        </w:rPr>
        <w:t xml:space="preserve"> </w:t>
      </w:r>
      <w:r w:rsidRPr="00502CD2">
        <w:rPr>
          <w:rFonts w:ascii="Symbol" w:eastAsia="Symbol" w:hAnsi="Symbol" w:cs="Symbol"/>
          <w:i/>
          <w:strike/>
          <w:color w:val="FF0000"/>
          <w:spacing w:val="-1"/>
          <w:sz w:val="21"/>
          <w:szCs w:val="21"/>
        </w:rPr>
        <w:t></w:t>
      </w:r>
      <w:r w:rsidRPr="00502CD2">
        <w:rPr>
          <w:strike/>
          <w:color w:val="FF0000"/>
          <w:spacing w:val="-1"/>
          <w:position w:val="-2"/>
          <w:sz w:val="13"/>
          <w:szCs w:val="13"/>
        </w:rPr>
        <w:t>stb;d</w:t>
      </w:r>
      <w:r w:rsidRPr="00502CD2">
        <w:rPr>
          <w:strike/>
          <w:color w:val="FF0000"/>
          <w:spacing w:val="-1"/>
        </w:rPr>
        <w:t>,</w:t>
      </w:r>
      <w:r w:rsidRPr="00502CD2">
        <w:rPr>
          <w:strike/>
          <w:color w:val="FF0000"/>
          <w:spacing w:val="-2"/>
        </w:rPr>
        <w:t xml:space="preserve"> </w:t>
      </w:r>
      <w:r w:rsidRPr="00502CD2">
        <w:rPr>
          <w:rFonts w:cs="Arial"/>
          <w:i/>
          <w:strike/>
          <w:color w:val="FF0000"/>
          <w:spacing w:val="-1"/>
        </w:rPr>
        <w:t>S</w:t>
      </w:r>
      <w:r w:rsidRPr="00502CD2">
        <w:rPr>
          <w:strike/>
          <w:color w:val="FF0000"/>
          <w:spacing w:val="-1"/>
          <w:position w:val="-2"/>
          <w:sz w:val="13"/>
          <w:szCs w:val="13"/>
        </w:rPr>
        <w:t>dst;d</w:t>
      </w:r>
      <w:r w:rsidRPr="00502CD2">
        <w:rPr>
          <w:strike/>
          <w:color w:val="FF0000"/>
          <w:spacing w:val="21"/>
          <w:position w:val="-2"/>
          <w:sz w:val="13"/>
          <w:szCs w:val="13"/>
        </w:rPr>
        <w:t xml:space="preserve"> </w:t>
      </w:r>
      <w:r w:rsidRPr="00502CD2">
        <w:rPr>
          <w:strike/>
          <w:color w:val="FF0000"/>
          <w:spacing w:val="-2"/>
        </w:rPr>
        <w:t>and</w:t>
      </w:r>
      <w:r w:rsidRPr="00502CD2">
        <w:rPr>
          <w:strike/>
          <w:color w:val="FF0000"/>
        </w:rPr>
        <w:t xml:space="preserve"> </w:t>
      </w:r>
      <w:r w:rsidRPr="00502CD2">
        <w:rPr>
          <w:rFonts w:cs="Arial"/>
          <w:i/>
          <w:strike/>
          <w:color w:val="FF0000"/>
        </w:rPr>
        <w:t>G</w:t>
      </w:r>
      <w:r w:rsidRPr="00502CD2">
        <w:rPr>
          <w:strike/>
          <w:color w:val="FF0000"/>
        </w:rPr>
        <w:t>´</w:t>
      </w:r>
      <w:r w:rsidRPr="00502CD2">
        <w:rPr>
          <w:strike/>
          <w:color w:val="FF0000"/>
          <w:position w:val="-2"/>
          <w:sz w:val="13"/>
          <w:szCs w:val="13"/>
        </w:rPr>
        <w:t>stb;d</w:t>
      </w:r>
      <w:r w:rsidRPr="00502CD2">
        <w:rPr>
          <w:strike/>
          <w:color w:val="FF0000"/>
          <w:spacing w:val="30"/>
          <w:position w:val="-2"/>
          <w:sz w:val="13"/>
          <w:szCs w:val="13"/>
        </w:rPr>
        <w:t xml:space="preserve"> </w:t>
      </w:r>
      <w:r w:rsidRPr="00502CD2">
        <w:rPr>
          <w:strike/>
          <w:color w:val="FF0000"/>
          <w:spacing w:val="-2"/>
        </w:rPr>
        <w:t>for</w:t>
      </w:r>
      <w:r w:rsidRPr="00502CD2">
        <w:rPr>
          <w:strike/>
          <w:color w:val="FF0000"/>
          <w:spacing w:val="2"/>
        </w:rPr>
        <w:t xml:space="preserve"> </w:t>
      </w:r>
      <w:r w:rsidRPr="00502CD2">
        <w:rPr>
          <w:strike/>
          <w:color w:val="FF0000"/>
          <w:spacing w:val="-2"/>
        </w:rPr>
        <w:t>persistent</w:t>
      </w:r>
      <w:r w:rsidRPr="00502CD2">
        <w:rPr>
          <w:strike/>
          <w:color w:val="FF0000"/>
          <w:spacing w:val="3"/>
        </w:rPr>
        <w:t xml:space="preserve"> </w:t>
      </w:r>
      <w:r w:rsidRPr="00502CD2">
        <w:rPr>
          <w:strike/>
          <w:color w:val="FF0000"/>
          <w:spacing w:val="-2"/>
        </w:rPr>
        <w:t>and</w:t>
      </w:r>
      <w:r w:rsidRPr="00502CD2">
        <w:rPr>
          <w:strike/>
          <w:color w:val="FF0000"/>
          <w:spacing w:val="-1"/>
        </w:rPr>
        <w:t xml:space="preserve"> transient</w:t>
      </w:r>
      <w:r w:rsidRPr="00502CD2">
        <w:rPr>
          <w:strike/>
          <w:color w:val="FF0000"/>
          <w:spacing w:val="3"/>
        </w:rPr>
        <w:t xml:space="preserve"> </w:t>
      </w:r>
      <w:r w:rsidRPr="00502CD2">
        <w:rPr>
          <w:strike/>
          <w:color w:val="FF0000"/>
          <w:spacing w:val="-2"/>
        </w:rPr>
        <w:t>situations</w:t>
      </w:r>
      <w:r w:rsidRPr="00502CD2">
        <w:rPr>
          <w:strike/>
          <w:color w:val="FF0000"/>
          <w:spacing w:val="93"/>
        </w:rPr>
        <w:t xml:space="preserve"> </w:t>
      </w:r>
      <w:r w:rsidRPr="00502CD2">
        <w:rPr>
          <w:strike/>
          <w:color w:val="FF0000"/>
          <w:spacing w:val="-1"/>
        </w:rPr>
        <w:t>defined</w:t>
      </w:r>
      <w:r w:rsidRPr="00502CD2">
        <w:rPr>
          <w:strike/>
          <w:color w:val="FF0000"/>
        </w:rPr>
        <w:t xml:space="preserve"> </w:t>
      </w:r>
      <w:r w:rsidRPr="00502CD2">
        <w:rPr>
          <w:strike/>
          <w:color w:val="FF0000"/>
          <w:spacing w:val="1"/>
        </w:rPr>
        <w:t>in</w:t>
      </w:r>
      <w:r w:rsidRPr="00502CD2">
        <w:rPr>
          <w:strike/>
          <w:color w:val="FF0000"/>
        </w:rPr>
        <w:t xml:space="preserve"> </w:t>
      </w:r>
      <w:r w:rsidRPr="00502CD2">
        <w:rPr>
          <w:strike/>
          <w:color w:val="FF0000"/>
          <w:spacing w:val="-2"/>
        </w:rPr>
        <w:t>A.5(1)P</w:t>
      </w:r>
      <w:r w:rsidRPr="00502CD2">
        <w:rPr>
          <w:strike/>
          <w:color w:val="FF0000"/>
          <w:spacing w:val="2"/>
        </w:rPr>
        <w:t xml:space="preserve"> </w:t>
      </w:r>
      <w:r w:rsidRPr="00502CD2">
        <w:rPr>
          <w:strike/>
          <w:color w:val="FF0000"/>
          <w:spacing w:val="-2"/>
        </w:rPr>
        <w:t>shall</w:t>
      </w:r>
      <w:r w:rsidRPr="00502CD2">
        <w:rPr>
          <w:strike/>
          <w:color w:val="FF0000"/>
        </w:rPr>
        <w:t xml:space="preserve"> </w:t>
      </w:r>
      <w:r w:rsidRPr="00502CD2">
        <w:rPr>
          <w:strike/>
          <w:color w:val="FF0000"/>
          <w:spacing w:val="-1"/>
        </w:rPr>
        <w:t>be</w:t>
      </w:r>
      <w:r w:rsidRPr="00502CD2">
        <w:rPr>
          <w:strike/>
          <w:color w:val="FF0000"/>
        </w:rPr>
        <w:t xml:space="preserve"> </w:t>
      </w:r>
      <w:r w:rsidRPr="00502CD2">
        <w:rPr>
          <w:strike/>
          <w:color w:val="FF0000"/>
          <w:spacing w:val="-3"/>
        </w:rPr>
        <w:t>used</w:t>
      </w:r>
      <w:r w:rsidRPr="00502CD2">
        <w:rPr>
          <w:strike/>
          <w:color w:val="FF0000"/>
        </w:rPr>
        <w:t xml:space="preserve"> </w:t>
      </w:r>
      <w:r w:rsidRPr="00502CD2">
        <w:rPr>
          <w:strike/>
          <w:color w:val="FF0000"/>
          <w:spacing w:val="1"/>
        </w:rPr>
        <w:t>in</w:t>
      </w:r>
      <w:r w:rsidRPr="00502CD2">
        <w:rPr>
          <w:strike/>
          <w:color w:val="FF0000"/>
        </w:rPr>
        <w:t xml:space="preserve"> </w:t>
      </w:r>
      <w:r w:rsidRPr="00502CD2">
        <w:rPr>
          <w:strike/>
          <w:color w:val="FF0000"/>
          <w:spacing w:val="-1"/>
        </w:rPr>
        <w:t>equations</w:t>
      </w:r>
      <w:r w:rsidRPr="00502CD2">
        <w:rPr>
          <w:strike/>
          <w:color w:val="FF0000"/>
          <w:spacing w:val="-3"/>
        </w:rPr>
        <w:t xml:space="preserve"> </w:t>
      </w:r>
      <w:r w:rsidRPr="00502CD2">
        <w:rPr>
          <w:strike/>
          <w:color w:val="FF0000"/>
          <w:spacing w:val="-1"/>
        </w:rPr>
        <w:t>2.9a</w:t>
      </w:r>
      <w:r w:rsidRPr="00502CD2">
        <w:rPr>
          <w:strike/>
          <w:color w:val="FF0000"/>
        </w:rPr>
        <w:t xml:space="preserve"> </w:t>
      </w:r>
      <w:r w:rsidRPr="00502CD2">
        <w:rPr>
          <w:strike/>
          <w:color w:val="FF0000"/>
          <w:spacing w:val="-2"/>
        </w:rPr>
        <w:t>and</w:t>
      </w:r>
      <w:r w:rsidRPr="00502CD2">
        <w:rPr>
          <w:strike/>
          <w:color w:val="FF0000"/>
        </w:rPr>
        <w:t xml:space="preserve"> </w:t>
      </w:r>
      <w:r w:rsidRPr="00502CD2">
        <w:rPr>
          <w:strike/>
          <w:color w:val="FF0000"/>
          <w:spacing w:val="-2"/>
        </w:rPr>
        <w:t>2.9b.</w:t>
      </w:r>
    </w:p>
    <w:p w:rsidR="000956A9" w:rsidRPr="00502CD2" w:rsidRDefault="000956A9" w:rsidP="000956A9">
      <w:pPr>
        <w:tabs>
          <w:tab w:val="left" w:pos="1954"/>
        </w:tabs>
        <w:spacing w:line="255" w:lineRule="auto"/>
        <w:ind w:right="815"/>
        <w:rPr>
          <w:strike/>
          <w:color w:val="FF0000"/>
          <w:spacing w:val="-1"/>
          <w:sz w:val="20"/>
        </w:rPr>
      </w:pPr>
    </w:p>
    <w:p w:rsidR="000956A9" w:rsidRPr="00502CD2" w:rsidRDefault="000956A9" w:rsidP="000956A9">
      <w:pPr>
        <w:tabs>
          <w:tab w:val="left" w:pos="1954"/>
        </w:tabs>
        <w:spacing w:line="255" w:lineRule="auto"/>
        <w:ind w:left="142" w:right="815"/>
        <w:rPr>
          <w:strike/>
          <w:color w:val="FF0000"/>
          <w:spacing w:val="-4"/>
          <w:sz w:val="18"/>
        </w:rPr>
      </w:pPr>
      <w:r w:rsidRPr="00502CD2">
        <w:rPr>
          <w:strike/>
          <w:color w:val="FF0000"/>
          <w:spacing w:val="-1"/>
          <w:sz w:val="18"/>
        </w:rPr>
        <w:t>NOTE</w:t>
      </w:r>
      <w:r w:rsidRPr="00502CD2">
        <w:rPr>
          <w:strike/>
          <w:color w:val="FF0000"/>
          <w:spacing w:val="-1"/>
          <w:sz w:val="18"/>
        </w:rPr>
        <w:tab/>
        <w:t>The</w:t>
      </w:r>
      <w:r w:rsidRPr="00502CD2">
        <w:rPr>
          <w:strike/>
          <w:color w:val="FF0000"/>
          <w:sz w:val="18"/>
        </w:rPr>
        <w:t xml:space="preserve"> </w:t>
      </w:r>
      <w:r w:rsidRPr="00502CD2">
        <w:rPr>
          <w:strike/>
          <w:color w:val="FF0000"/>
          <w:spacing w:val="-1"/>
          <w:sz w:val="18"/>
        </w:rPr>
        <w:t>values</w:t>
      </w:r>
      <w:r w:rsidRPr="00502CD2">
        <w:rPr>
          <w:strike/>
          <w:color w:val="FF0000"/>
          <w:spacing w:val="6"/>
          <w:sz w:val="18"/>
        </w:rPr>
        <w:t xml:space="preserve"> </w:t>
      </w:r>
      <w:r w:rsidRPr="00502CD2">
        <w:rPr>
          <w:strike/>
          <w:color w:val="FF0000"/>
          <w:spacing w:val="-3"/>
          <w:sz w:val="18"/>
        </w:rPr>
        <w:t>of</w:t>
      </w:r>
      <w:r w:rsidRPr="00502CD2">
        <w:rPr>
          <w:strike/>
          <w:color w:val="FF0000"/>
          <w:spacing w:val="4"/>
          <w:sz w:val="18"/>
        </w:rPr>
        <w:t xml:space="preserve"> </w:t>
      </w:r>
      <w:r w:rsidRPr="00502CD2">
        <w:rPr>
          <w:strike/>
          <w:color w:val="FF0000"/>
          <w:sz w:val="18"/>
        </w:rPr>
        <w:t xml:space="preserve">the </w:t>
      </w:r>
      <w:r w:rsidRPr="00502CD2">
        <w:rPr>
          <w:strike/>
          <w:color w:val="FF0000"/>
          <w:spacing w:val="-2"/>
          <w:sz w:val="18"/>
        </w:rPr>
        <w:t>partial</w:t>
      </w:r>
      <w:r w:rsidRPr="00502CD2">
        <w:rPr>
          <w:strike/>
          <w:color w:val="FF0000"/>
          <w:spacing w:val="4"/>
          <w:sz w:val="18"/>
        </w:rPr>
        <w:t xml:space="preserve"> </w:t>
      </w:r>
      <w:r w:rsidRPr="00502CD2">
        <w:rPr>
          <w:strike/>
          <w:color w:val="FF0000"/>
          <w:spacing w:val="-2"/>
          <w:sz w:val="18"/>
        </w:rPr>
        <w:t>factors</w:t>
      </w:r>
      <w:r w:rsidRPr="00502CD2">
        <w:rPr>
          <w:strike/>
          <w:color w:val="FF0000"/>
          <w:spacing w:val="2"/>
          <w:sz w:val="18"/>
        </w:rPr>
        <w:t xml:space="preserve"> </w:t>
      </w:r>
      <w:r w:rsidRPr="00502CD2">
        <w:rPr>
          <w:strike/>
          <w:color w:val="FF0000"/>
          <w:spacing w:val="-2"/>
          <w:sz w:val="18"/>
        </w:rPr>
        <w:t>may</w:t>
      </w:r>
      <w:r w:rsidRPr="00502CD2">
        <w:rPr>
          <w:strike/>
          <w:color w:val="FF0000"/>
          <w:spacing w:val="5"/>
          <w:sz w:val="18"/>
        </w:rPr>
        <w:t xml:space="preserve"> </w:t>
      </w:r>
      <w:r w:rsidRPr="00502CD2">
        <w:rPr>
          <w:strike/>
          <w:color w:val="FF0000"/>
          <w:spacing w:val="-1"/>
          <w:sz w:val="18"/>
        </w:rPr>
        <w:t>be</w:t>
      </w:r>
      <w:r w:rsidRPr="00502CD2">
        <w:rPr>
          <w:strike/>
          <w:color w:val="FF0000"/>
          <w:spacing w:val="1"/>
          <w:sz w:val="18"/>
        </w:rPr>
        <w:t xml:space="preserve"> </w:t>
      </w:r>
      <w:r w:rsidRPr="00502CD2">
        <w:rPr>
          <w:strike/>
          <w:color w:val="FF0000"/>
          <w:spacing w:val="-2"/>
          <w:sz w:val="18"/>
        </w:rPr>
        <w:t>set</w:t>
      </w:r>
      <w:r w:rsidRPr="00502CD2">
        <w:rPr>
          <w:strike/>
          <w:color w:val="FF0000"/>
          <w:spacing w:val="3"/>
          <w:sz w:val="18"/>
        </w:rPr>
        <w:t xml:space="preserve"> </w:t>
      </w:r>
      <w:r w:rsidRPr="00502CD2">
        <w:rPr>
          <w:strike/>
          <w:color w:val="FF0000"/>
          <w:spacing w:val="-1"/>
          <w:sz w:val="18"/>
        </w:rPr>
        <w:t>by</w:t>
      </w:r>
      <w:r w:rsidRPr="00502CD2">
        <w:rPr>
          <w:strike/>
          <w:color w:val="FF0000"/>
          <w:sz w:val="18"/>
        </w:rPr>
        <w:t xml:space="preserve"> the</w:t>
      </w:r>
      <w:r w:rsidRPr="00502CD2">
        <w:rPr>
          <w:strike/>
          <w:color w:val="FF0000"/>
          <w:spacing w:val="1"/>
          <w:sz w:val="18"/>
        </w:rPr>
        <w:t xml:space="preserve"> </w:t>
      </w:r>
      <w:r w:rsidRPr="00502CD2">
        <w:rPr>
          <w:strike/>
          <w:color w:val="FF0000"/>
          <w:spacing w:val="-3"/>
          <w:sz w:val="18"/>
        </w:rPr>
        <w:t>National</w:t>
      </w:r>
      <w:r w:rsidRPr="00502CD2">
        <w:rPr>
          <w:strike/>
          <w:color w:val="FF0000"/>
          <w:spacing w:val="9"/>
          <w:sz w:val="18"/>
        </w:rPr>
        <w:t xml:space="preserve"> </w:t>
      </w:r>
      <w:r w:rsidRPr="00502CD2">
        <w:rPr>
          <w:strike/>
          <w:color w:val="FF0000"/>
          <w:spacing w:val="-4"/>
          <w:sz w:val="18"/>
        </w:rPr>
        <w:t>annex.</w:t>
      </w:r>
      <w:r w:rsidRPr="00502CD2">
        <w:rPr>
          <w:strike/>
          <w:color w:val="FF0000"/>
          <w:spacing w:val="8"/>
          <w:sz w:val="18"/>
        </w:rPr>
        <w:t xml:space="preserve"> </w:t>
      </w:r>
      <w:r w:rsidRPr="00502CD2">
        <w:rPr>
          <w:strike/>
          <w:color w:val="FF0000"/>
          <w:spacing w:val="-3"/>
          <w:sz w:val="18"/>
        </w:rPr>
        <w:t>Table</w:t>
      </w:r>
      <w:r w:rsidRPr="00502CD2">
        <w:rPr>
          <w:strike/>
          <w:color w:val="FF0000"/>
          <w:spacing w:val="-5"/>
          <w:sz w:val="18"/>
        </w:rPr>
        <w:t xml:space="preserve"> </w:t>
      </w:r>
      <w:r w:rsidRPr="00502CD2">
        <w:rPr>
          <w:strike/>
          <w:color w:val="FF0000"/>
          <w:spacing w:val="-3"/>
          <w:sz w:val="18"/>
        </w:rPr>
        <w:t>A.17</w:t>
      </w:r>
      <w:r w:rsidRPr="00502CD2">
        <w:rPr>
          <w:strike/>
          <w:color w:val="FF0000"/>
          <w:spacing w:val="1"/>
          <w:sz w:val="18"/>
        </w:rPr>
        <w:t xml:space="preserve"> </w:t>
      </w:r>
      <w:r w:rsidRPr="00502CD2">
        <w:rPr>
          <w:strike/>
          <w:color w:val="FF0000"/>
          <w:spacing w:val="-3"/>
          <w:sz w:val="18"/>
        </w:rPr>
        <w:t>gives</w:t>
      </w:r>
      <w:r w:rsidRPr="00502CD2">
        <w:rPr>
          <w:strike/>
          <w:color w:val="FF0000"/>
          <w:spacing w:val="46"/>
          <w:sz w:val="18"/>
        </w:rPr>
        <w:t xml:space="preserve"> </w:t>
      </w:r>
      <w:r w:rsidRPr="00502CD2">
        <w:rPr>
          <w:strike/>
          <w:color w:val="FF0000"/>
          <w:spacing w:val="-2"/>
          <w:sz w:val="18"/>
        </w:rPr>
        <w:t>the</w:t>
      </w:r>
      <w:r w:rsidRPr="00502CD2">
        <w:rPr>
          <w:strike/>
          <w:color w:val="FF0000"/>
          <w:spacing w:val="59"/>
          <w:w w:val="101"/>
          <w:sz w:val="18"/>
        </w:rPr>
        <w:t xml:space="preserve"> </w:t>
      </w:r>
      <w:r w:rsidRPr="00502CD2">
        <w:rPr>
          <w:strike/>
          <w:color w:val="FF0000"/>
          <w:spacing w:val="-4"/>
          <w:sz w:val="18"/>
        </w:rPr>
        <w:t>recommended</w:t>
      </w:r>
      <w:r w:rsidRPr="00502CD2">
        <w:rPr>
          <w:strike/>
          <w:color w:val="FF0000"/>
          <w:spacing w:val="9"/>
          <w:sz w:val="18"/>
        </w:rPr>
        <w:t xml:space="preserve"> </w:t>
      </w:r>
      <w:r w:rsidRPr="00502CD2">
        <w:rPr>
          <w:strike/>
          <w:color w:val="FF0000"/>
          <w:spacing w:val="-4"/>
          <w:sz w:val="18"/>
        </w:rPr>
        <w:t>values.</w:t>
      </w:r>
    </w:p>
    <w:p w:rsidR="000956A9" w:rsidRDefault="000956A9" w:rsidP="000956A9">
      <w:pPr>
        <w:tabs>
          <w:tab w:val="left" w:pos="1954"/>
        </w:tabs>
        <w:spacing w:line="255" w:lineRule="auto"/>
        <w:ind w:left="142" w:right="815"/>
        <w:rPr>
          <w:rFonts w:eastAsia="Arial" w:cs="Arial"/>
          <w:strike/>
          <w:color w:val="0070C0"/>
          <w:sz w:val="18"/>
          <w:szCs w:val="18"/>
        </w:rPr>
      </w:pPr>
    </w:p>
    <w:p w:rsidR="000956A9" w:rsidRPr="00502CD2" w:rsidRDefault="000956A9" w:rsidP="000956A9">
      <w:pPr>
        <w:pStyle w:val="BodyText"/>
        <w:ind w:right="215"/>
        <w:rPr>
          <w:color w:val="FF0000"/>
          <w:spacing w:val="-3"/>
        </w:rPr>
      </w:pPr>
      <w:r w:rsidRPr="00502CD2">
        <w:rPr>
          <w:color w:val="FF0000"/>
          <w:spacing w:val="-1"/>
        </w:rPr>
        <w:t>(1)P</w:t>
      </w:r>
      <w:r w:rsidRPr="00502CD2">
        <w:rPr>
          <w:color w:val="FF0000"/>
          <w:spacing w:val="-3"/>
        </w:rPr>
        <w:t xml:space="preserve"> </w:t>
      </w:r>
      <w:r w:rsidRPr="00502CD2">
        <w:rPr>
          <w:color w:val="FF0000"/>
        </w:rPr>
        <w:t xml:space="preserve">When </w:t>
      </w:r>
      <w:r w:rsidRPr="00502CD2">
        <w:rPr>
          <w:color w:val="FF0000"/>
          <w:spacing w:val="-2"/>
        </w:rPr>
        <w:t>considering</w:t>
      </w:r>
      <w:r w:rsidRPr="00502CD2">
        <w:rPr>
          <w:color w:val="FF0000"/>
        </w:rPr>
        <w:t xml:space="preserve"> a </w:t>
      </w:r>
      <w:r w:rsidRPr="00502CD2">
        <w:rPr>
          <w:color w:val="FF0000"/>
          <w:spacing w:val="-1"/>
        </w:rPr>
        <w:t>limit</w:t>
      </w:r>
      <w:r w:rsidRPr="00502CD2">
        <w:rPr>
          <w:color w:val="FF0000"/>
          <w:spacing w:val="3"/>
        </w:rPr>
        <w:t xml:space="preserve"> </w:t>
      </w:r>
      <w:r w:rsidRPr="00502CD2">
        <w:rPr>
          <w:color w:val="FF0000"/>
          <w:spacing w:val="-1"/>
        </w:rPr>
        <w:t>state</w:t>
      </w:r>
      <w:r w:rsidRPr="00502CD2">
        <w:rPr>
          <w:color w:val="FF0000"/>
        </w:rPr>
        <w:t xml:space="preserve"> </w:t>
      </w:r>
      <w:r w:rsidRPr="00502CD2">
        <w:rPr>
          <w:color w:val="FF0000"/>
          <w:spacing w:val="-4"/>
        </w:rPr>
        <w:t>of</w:t>
      </w:r>
      <w:r w:rsidRPr="00502CD2">
        <w:rPr>
          <w:color w:val="FF0000"/>
          <w:spacing w:val="-2"/>
        </w:rPr>
        <w:t xml:space="preserve"> </w:t>
      </w:r>
      <w:r w:rsidRPr="00502CD2">
        <w:rPr>
          <w:color w:val="FF0000"/>
          <w:spacing w:val="-1"/>
        </w:rPr>
        <w:t>failure</w:t>
      </w:r>
      <w:r w:rsidRPr="00502CD2">
        <w:rPr>
          <w:color w:val="FF0000"/>
        </w:rPr>
        <w:t xml:space="preserve"> </w:t>
      </w:r>
      <w:r w:rsidRPr="00502CD2">
        <w:rPr>
          <w:color w:val="FF0000"/>
          <w:spacing w:val="-2"/>
        </w:rPr>
        <w:t>due</w:t>
      </w:r>
      <w:r w:rsidRPr="00502CD2">
        <w:rPr>
          <w:color w:val="FF0000"/>
        </w:rPr>
        <w:t xml:space="preserve"> to </w:t>
      </w:r>
      <w:r w:rsidRPr="00502CD2">
        <w:rPr>
          <w:color w:val="FF0000"/>
          <w:spacing w:val="-1"/>
        </w:rPr>
        <w:t>heave</w:t>
      </w:r>
      <w:r w:rsidRPr="00502CD2">
        <w:rPr>
          <w:color w:val="FF0000"/>
        </w:rPr>
        <w:t xml:space="preserve"> </w:t>
      </w:r>
      <w:r w:rsidRPr="00502CD2">
        <w:rPr>
          <w:color w:val="FF0000"/>
          <w:spacing w:val="-1"/>
        </w:rPr>
        <w:t>by</w:t>
      </w:r>
      <w:r w:rsidRPr="00502CD2">
        <w:rPr>
          <w:color w:val="FF0000"/>
          <w:spacing w:val="-3"/>
        </w:rPr>
        <w:t xml:space="preserve"> upwards seepage</w:t>
      </w:r>
      <w:r w:rsidRPr="00502CD2">
        <w:rPr>
          <w:color w:val="FF0000"/>
        </w:rPr>
        <w:t xml:space="preserve"> </w:t>
      </w:r>
      <w:r w:rsidRPr="00502CD2">
        <w:rPr>
          <w:color w:val="FF0000"/>
          <w:spacing w:val="-1"/>
        </w:rPr>
        <w:t>of</w:t>
      </w:r>
      <w:r w:rsidRPr="00502CD2">
        <w:rPr>
          <w:color w:val="FF0000"/>
          <w:spacing w:val="8"/>
        </w:rPr>
        <w:t xml:space="preserve"> </w:t>
      </w:r>
      <w:r w:rsidRPr="00502CD2">
        <w:rPr>
          <w:color w:val="FF0000"/>
          <w:spacing w:val="-2"/>
        </w:rPr>
        <w:t>water</w:t>
      </w:r>
      <w:r w:rsidRPr="00502CD2">
        <w:rPr>
          <w:color w:val="FF0000"/>
          <w:spacing w:val="2"/>
        </w:rPr>
        <w:t xml:space="preserve"> </w:t>
      </w:r>
      <w:r w:rsidRPr="00502CD2">
        <w:rPr>
          <w:color w:val="FF0000"/>
          <w:spacing w:val="1"/>
        </w:rPr>
        <w:t>in</w:t>
      </w:r>
      <w:r w:rsidRPr="00502CD2">
        <w:rPr>
          <w:color w:val="FF0000"/>
        </w:rPr>
        <w:t xml:space="preserve"> </w:t>
      </w:r>
      <w:r w:rsidRPr="00502CD2">
        <w:rPr>
          <w:color w:val="FF0000"/>
          <w:spacing w:val="-1"/>
        </w:rPr>
        <w:t>the</w:t>
      </w:r>
      <w:r w:rsidRPr="00502CD2">
        <w:rPr>
          <w:color w:val="FF0000"/>
        </w:rPr>
        <w:t xml:space="preserve"> </w:t>
      </w:r>
      <w:r w:rsidRPr="00502CD2">
        <w:rPr>
          <w:color w:val="FF0000"/>
          <w:spacing w:val="-2"/>
        </w:rPr>
        <w:t>ground</w:t>
      </w:r>
      <w:r w:rsidRPr="00502CD2">
        <w:rPr>
          <w:color w:val="FF0000"/>
          <w:spacing w:val="77"/>
        </w:rPr>
        <w:t xml:space="preserve"> </w:t>
      </w:r>
      <w:r w:rsidRPr="00502CD2">
        <w:rPr>
          <w:color w:val="FF0000"/>
          <w:spacing w:val="-1"/>
        </w:rPr>
        <w:t>(HYD,</w:t>
      </w:r>
      <w:r w:rsidRPr="00502CD2">
        <w:rPr>
          <w:color w:val="FF0000"/>
          <w:spacing w:val="3"/>
        </w:rPr>
        <w:t xml:space="preserve"> </w:t>
      </w:r>
      <w:r w:rsidRPr="00502CD2">
        <w:rPr>
          <w:color w:val="FF0000"/>
          <w:spacing w:val="-3"/>
        </w:rPr>
        <w:t>see</w:t>
      </w:r>
      <w:r w:rsidRPr="00502CD2">
        <w:rPr>
          <w:color w:val="FF0000"/>
        </w:rPr>
        <w:t xml:space="preserve"> </w:t>
      </w:r>
      <w:r w:rsidRPr="00502CD2">
        <w:rPr>
          <w:color w:val="FF0000"/>
          <w:spacing w:val="-1"/>
        </w:rPr>
        <w:t>10.3),</w:t>
      </w:r>
      <w:r w:rsidRPr="00502CD2">
        <w:rPr>
          <w:color w:val="FF0000"/>
          <w:spacing w:val="-2"/>
        </w:rPr>
        <w:t xml:space="preserve"> </w:t>
      </w:r>
      <w:r w:rsidRPr="00502CD2">
        <w:rPr>
          <w:color w:val="FF0000"/>
          <w:spacing w:val="1"/>
        </w:rPr>
        <w:t>it</w:t>
      </w:r>
      <w:r w:rsidRPr="00502CD2">
        <w:rPr>
          <w:color w:val="FF0000"/>
          <w:spacing w:val="-2"/>
        </w:rPr>
        <w:t xml:space="preserve"> shall</w:t>
      </w:r>
      <w:r w:rsidRPr="00502CD2">
        <w:rPr>
          <w:color w:val="FF0000"/>
        </w:rPr>
        <w:t xml:space="preserve"> </w:t>
      </w:r>
      <w:r w:rsidRPr="00502CD2">
        <w:rPr>
          <w:color w:val="FF0000"/>
          <w:spacing w:val="-1"/>
        </w:rPr>
        <w:t>be</w:t>
      </w:r>
      <w:r w:rsidRPr="00502CD2">
        <w:rPr>
          <w:color w:val="FF0000"/>
        </w:rPr>
        <w:t xml:space="preserve"> </w:t>
      </w:r>
      <w:r w:rsidRPr="00502CD2">
        <w:rPr>
          <w:color w:val="FF0000"/>
          <w:spacing w:val="-1"/>
        </w:rPr>
        <w:t>verified that</w:t>
      </w:r>
      <w:r w:rsidRPr="00502CD2">
        <w:rPr>
          <w:color w:val="FF0000"/>
          <w:spacing w:val="-3"/>
        </w:rPr>
        <w:t xml:space="preserve"> vertical equilibrium is maintained in the ground by the combination of design values of soil weight, water pressures (or derived seepage forces) and any available shear resistance in the ground. </w:t>
      </w:r>
    </w:p>
    <w:p w:rsidR="000956A9" w:rsidRDefault="000956A9" w:rsidP="000956A9">
      <w:pPr>
        <w:rPr>
          <w:color w:val="0070C0"/>
        </w:rPr>
      </w:pPr>
    </w:p>
    <w:p w:rsidR="000956A9" w:rsidRDefault="000956A9" w:rsidP="000956A9">
      <w:pPr>
        <w:rPr>
          <w:b/>
          <w:sz w:val="24"/>
          <w:szCs w:val="24"/>
        </w:rPr>
      </w:pPr>
      <w:r>
        <w:rPr>
          <w:b/>
          <w:sz w:val="24"/>
          <w:szCs w:val="24"/>
        </w:rPr>
        <w:t xml:space="preserve">Section 3 </w:t>
      </w:r>
      <w:bookmarkStart w:id="8" w:name="_Toc88288867"/>
      <w:r>
        <w:rPr>
          <w:b/>
          <w:sz w:val="24"/>
          <w:szCs w:val="24"/>
        </w:rPr>
        <w:t xml:space="preserve"> Geotechnical data</w:t>
      </w:r>
      <w:bookmarkEnd w:id="8"/>
    </w:p>
    <w:p w:rsidR="000956A9" w:rsidRDefault="000956A9" w:rsidP="000956A9">
      <w:pPr>
        <w:rPr>
          <w:b/>
        </w:rPr>
      </w:pPr>
    </w:p>
    <w:p w:rsidR="000956A9" w:rsidRDefault="000956A9" w:rsidP="000956A9">
      <w:pPr>
        <w:rPr>
          <w:b/>
        </w:rPr>
      </w:pPr>
      <w:bookmarkStart w:id="9" w:name="_Toc88288869"/>
      <w:r>
        <w:rPr>
          <w:b/>
        </w:rPr>
        <w:t>3.2  Geotechnical investigations</w:t>
      </w:r>
      <w:bookmarkEnd w:id="9"/>
    </w:p>
    <w:p w:rsidR="000956A9" w:rsidRDefault="000956A9" w:rsidP="000956A9">
      <w:pPr>
        <w:rPr>
          <w:b/>
        </w:rPr>
      </w:pPr>
    </w:p>
    <w:p w:rsidR="000956A9" w:rsidRDefault="000956A9" w:rsidP="000956A9">
      <w:pPr>
        <w:pStyle w:val="Heading7"/>
        <w:widowControl w:val="0"/>
        <w:tabs>
          <w:tab w:val="left" w:pos="688"/>
        </w:tabs>
        <w:spacing w:before="75" w:line="240" w:lineRule="auto"/>
        <w:ind w:left="442" w:hanging="442"/>
        <w:rPr>
          <w:b w:val="0"/>
          <w:bCs w:val="0"/>
        </w:rPr>
      </w:pPr>
      <w:r>
        <w:rPr>
          <w:spacing w:val="-1"/>
        </w:rPr>
        <w:t xml:space="preserve">3.2.3  Design </w:t>
      </w:r>
      <w:r>
        <w:rPr>
          <w:spacing w:val="-2"/>
        </w:rPr>
        <w:t>investigations</w:t>
      </w:r>
    </w:p>
    <w:p w:rsidR="000956A9" w:rsidRDefault="000956A9" w:rsidP="000956A9"/>
    <w:p w:rsidR="000956A9" w:rsidRDefault="000956A9" w:rsidP="000956A9">
      <w:pPr>
        <w:pStyle w:val="BodyText"/>
        <w:ind w:right="-2"/>
      </w:pPr>
      <w:r>
        <w:rPr>
          <w:spacing w:val="-1"/>
        </w:rPr>
        <w:lastRenderedPageBreak/>
        <w:t>(7)P</w:t>
      </w:r>
      <w:r>
        <w:rPr>
          <w:spacing w:val="2"/>
        </w:rPr>
        <w:t xml:space="preserve"> </w:t>
      </w:r>
      <w:r>
        <w:rPr>
          <w:spacing w:val="-1"/>
        </w:rPr>
        <w:t>The</w:t>
      </w:r>
      <w:r>
        <w:t xml:space="preserve"> </w:t>
      </w:r>
      <w:r>
        <w:rPr>
          <w:spacing w:val="-1"/>
        </w:rPr>
        <w:t>existing</w:t>
      </w:r>
      <w:r>
        <w:t xml:space="preserve"> </w:t>
      </w:r>
      <w:r>
        <w:rPr>
          <w:spacing w:val="-2"/>
        </w:rPr>
        <w:t>ground-water</w:t>
      </w:r>
      <w:r>
        <w:rPr>
          <w:spacing w:val="2"/>
        </w:rPr>
        <w:t xml:space="preserve"> </w:t>
      </w:r>
      <w:r>
        <w:t>levels</w:t>
      </w:r>
      <w:r>
        <w:rPr>
          <w:spacing w:val="-3"/>
        </w:rPr>
        <w:t xml:space="preserve"> </w:t>
      </w:r>
      <w:r>
        <w:rPr>
          <w:spacing w:val="-2"/>
        </w:rPr>
        <w:t>shall</w:t>
      </w:r>
      <w:r>
        <w:rPr>
          <w:spacing w:val="5"/>
        </w:rPr>
        <w:t xml:space="preserve"> </w:t>
      </w:r>
      <w:r>
        <w:rPr>
          <w:spacing w:val="-1"/>
        </w:rPr>
        <w:t>be</w:t>
      </w:r>
      <w:r>
        <w:t xml:space="preserve"> </w:t>
      </w:r>
      <w:r>
        <w:rPr>
          <w:spacing w:val="-2"/>
        </w:rPr>
        <w:t>established</w:t>
      </w:r>
      <w:r>
        <w:t xml:space="preserve"> </w:t>
      </w:r>
      <w:r>
        <w:rPr>
          <w:spacing w:val="-1"/>
        </w:rPr>
        <w:t>during</w:t>
      </w:r>
      <w:r>
        <w:t xml:space="preserve"> </w:t>
      </w:r>
      <w:r>
        <w:rPr>
          <w:spacing w:val="-1"/>
        </w:rPr>
        <w:t>the</w:t>
      </w:r>
      <w:r>
        <w:t xml:space="preserve"> </w:t>
      </w:r>
      <w:r>
        <w:rPr>
          <w:spacing w:val="-1"/>
        </w:rPr>
        <w:t>investigation.</w:t>
      </w:r>
      <w:r>
        <w:rPr>
          <w:spacing w:val="-2"/>
        </w:rPr>
        <w:t xml:space="preserve"> </w:t>
      </w:r>
      <w:r>
        <w:rPr>
          <w:spacing w:val="-1"/>
        </w:rPr>
        <w:t>Any</w:t>
      </w:r>
      <w:r>
        <w:rPr>
          <w:spacing w:val="-3"/>
        </w:rPr>
        <w:t xml:space="preserve"> </w:t>
      </w:r>
      <w:r>
        <w:rPr>
          <w:spacing w:val="-1"/>
        </w:rPr>
        <w:t>free</w:t>
      </w:r>
      <w:r>
        <w:rPr>
          <w:spacing w:val="53"/>
        </w:rPr>
        <w:t xml:space="preserve"> </w:t>
      </w:r>
      <w:r>
        <w:rPr>
          <w:spacing w:val="-2"/>
        </w:rPr>
        <w:t>water</w:t>
      </w:r>
      <w:r>
        <w:rPr>
          <w:spacing w:val="2"/>
        </w:rPr>
        <w:t xml:space="preserve"> </w:t>
      </w:r>
      <w:r>
        <w:t>levels</w:t>
      </w:r>
      <w:r>
        <w:rPr>
          <w:spacing w:val="-3"/>
        </w:rPr>
        <w:t xml:space="preserve"> </w:t>
      </w:r>
      <w:r>
        <w:rPr>
          <w:spacing w:val="-1"/>
        </w:rPr>
        <w:t>observed</w:t>
      </w:r>
      <w:r>
        <w:t xml:space="preserve"> </w:t>
      </w:r>
      <w:r>
        <w:rPr>
          <w:spacing w:val="-1"/>
        </w:rPr>
        <w:t>during</w:t>
      </w:r>
      <w:r>
        <w:t xml:space="preserve"> </w:t>
      </w:r>
      <w:r>
        <w:rPr>
          <w:spacing w:val="-1"/>
        </w:rPr>
        <w:t>the</w:t>
      </w:r>
      <w:r>
        <w:t xml:space="preserve"> </w:t>
      </w:r>
      <w:r>
        <w:rPr>
          <w:spacing w:val="-1"/>
        </w:rPr>
        <w:t>investigation</w:t>
      </w:r>
      <w:r>
        <w:t xml:space="preserve"> </w:t>
      </w:r>
      <w:r>
        <w:rPr>
          <w:spacing w:val="-3"/>
        </w:rPr>
        <w:t>shall</w:t>
      </w:r>
      <w:r>
        <w:rPr>
          <w:spacing w:val="5"/>
        </w:rPr>
        <w:t xml:space="preserve"> </w:t>
      </w:r>
      <w:r>
        <w:rPr>
          <w:spacing w:val="-1"/>
        </w:rPr>
        <w:t>be</w:t>
      </w:r>
      <w:r>
        <w:t xml:space="preserve"> </w:t>
      </w:r>
      <w:r>
        <w:rPr>
          <w:spacing w:val="-1"/>
        </w:rPr>
        <w:t>recorded</w:t>
      </w:r>
      <w:r>
        <w:t xml:space="preserve"> </w:t>
      </w:r>
      <w:r>
        <w:rPr>
          <w:spacing w:val="-2"/>
        </w:rPr>
        <w:t>(see</w:t>
      </w:r>
      <w:r>
        <w:t xml:space="preserve"> EN </w:t>
      </w:r>
      <w:r>
        <w:rPr>
          <w:spacing w:val="-2"/>
        </w:rPr>
        <w:t>1997-2).</w:t>
      </w:r>
    </w:p>
    <w:p w:rsidR="000956A9" w:rsidRDefault="000956A9" w:rsidP="000956A9">
      <w:pPr>
        <w:pStyle w:val="Absatztrennzeile0"/>
        <w:rPr>
          <w:lang w:val="en-US"/>
        </w:rPr>
      </w:pPr>
    </w:p>
    <w:p w:rsidR="000956A9" w:rsidRDefault="000956A9" w:rsidP="000956A9">
      <w:pPr>
        <w:pStyle w:val="BodyText"/>
        <w:ind w:right="-2"/>
      </w:pPr>
      <w:r>
        <w:rPr>
          <w:spacing w:val="-1"/>
        </w:rPr>
        <w:t>(8)</w:t>
      </w:r>
      <w:r w:rsidRPr="00B477E8">
        <w:rPr>
          <w:color w:val="FF0000"/>
          <w:spacing w:val="-1"/>
        </w:rPr>
        <w:t>P</w:t>
      </w:r>
      <w:r>
        <w:rPr>
          <w:spacing w:val="2"/>
        </w:rPr>
        <w:t xml:space="preserve"> </w:t>
      </w:r>
      <w:r>
        <w:rPr>
          <w:spacing w:val="-1"/>
        </w:rPr>
        <w:t>The</w:t>
      </w:r>
      <w:r>
        <w:t xml:space="preserve"> </w:t>
      </w:r>
      <w:r w:rsidRPr="00B477E8">
        <w:rPr>
          <w:strike/>
          <w:color w:val="FF0000"/>
        </w:rPr>
        <w:t>extreme</w:t>
      </w:r>
      <w:r w:rsidRPr="00B477E8">
        <w:rPr>
          <w:color w:val="FF0000"/>
        </w:rPr>
        <w:t xml:space="preserve"> possible range of </w:t>
      </w:r>
      <w:r>
        <w:rPr>
          <w:spacing w:val="-2"/>
        </w:rPr>
        <w:t>water</w:t>
      </w:r>
      <w:r>
        <w:rPr>
          <w:spacing w:val="2"/>
        </w:rPr>
        <w:t xml:space="preserve"> </w:t>
      </w:r>
      <w:r>
        <w:rPr>
          <w:spacing w:val="-1"/>
        </w:rPr>
        <w:t>levels</w:t>
      </w:r>
      <w:r>
        <w:rPr>
          <w:spacing w:val="-3"/>
        </w:rPr>
        <w:t xml:space="preserve"> </w:t>
      </w:r>
      <w:r>
        <w:rPr>
          <w:spacing w:val="-4"/>
        </w:rPr>
        <w:t>of</w:t>
      </w:r>
      <w:r>
        <w:rPr>
          <w:spacing w:val="8"/>
        </w:rPr>
        <w:t xml:space="preserve"> </w:t>
      </w:r>
      <w:r>
        <w:rPr>
          <w:spacing w:val="-2"/>
        </w:rPr>
        <w:t>any</w:t>
      </w:r>
      <w:r>
        <w:rPr>
          <w:spacing w:val="2"/>
        </w:rPr>
        <w:t xml:space="preserve"> </w:t>
      </w:r>
      <w:r>
        <w:rPr>
          <w:spacing w:val="-2"/>
        </w:rPr>
        <w:t>water</w:t>
      </w:r>
      <w:r>
        <w:rPr>
          <w:spacing w:val="2"/>
        </w:rPr>
        <w:t xml:space="preserve"> </w:t>
      </w:r>
      <w:r>
        <w:rPr>
          <w:spacing w:val="-2"/>
        </w:rPr>
        <w:t>source</w:t>
      </w:r>
      <w:r w:rsidRPr="00502CD2">
        <w:rPr>
          <w:strike/>
          <w:color w:val="FF0000"/>
          <w:spacing w:val="-2"/>
        </w:rPr>
        <w:t>,</w:t>
      </w:r>
      <w:r w:rsidRPr="00502CD2">
        <w:rPr>
          <w:strike/>
          <w:color w:val="FF0000"/>
          <w:spacing w:val="3"/>
        </w:rPr>
        <w:t xml:space="preserve"> </w:t>
      </w:r>
      <w:r w:rsidRPr="00502CD2">
        <w:rPr>
          <w:strike/>
          <w:color w:val="FF0000"/>
          <w:spacing w:val="-3"/>
        </w:rPr>
        <w:t>which</w:t>
      </w:r>
      <w:r w:rsidRPr="00502CD2">
        <w:rPr>
          <w:color w:val="FF0000"/>
        </w:rPr>
        <w:t xml:space="preserve"> that</w:t>
      </w:r>
      <w:r>
        <w:rPr>
          <w:color w:val="7030A0"/>
        </w:rPr>
        <w:t xml:space="preserve"> </w:t>
      </w:r>
      <w:r>
        <w:t>might</w:t>
      </w:r>
      <w:r>
        <w:rPr>
          <w:spacing w:val="-6"/>
        </w:rPr>
        <w:t xml:space="preserve"> </w:t>
      </w:r>
      <w:r>
        <w:rPr>
          <w:spacing w:val="-1"/>
        </w:rPr>
        <w:t>influence</w:t>
      </w:r>
      <w:r>
        <w:t xml:space="preserve"> </w:t>
      </w:r>
      <w:r>
        <w:rPr>
          <w:spacing w:val="-1"/>
        </w:rPr>
        <w:t>the</w:t>
      </w:r>
      <w:r>
        <w:t xml:space="preserve"> </w:t>
      </w:r>
      <w:r>
        <w:rPr>
          <w:spacing w:val="-2"/>
        </w:rPr>
        <w:t>ground-water</w:t>
      </w:r>
      <w:r>
        <w:rPr>
          <w:spacing w:val="59"/>
        </w:rPr>
        <w:t xml:space="preserve"> </w:t>
      </w:r>
      <w:r>
        <w:rPr>
          <w:spacing w:val="-1"/>
        </w:rPr>
        <w:t xml:space="preserve">pressures </w:t>
      </w:r>
      <w:r w:rsidRPr="00502CD2">
        <w:rPr>
          <w:color w:val="FF0000"/>
          <w:spacing w:val="-1"/>
        </w:rPr>
        <w:t>shall</w:t>
      </w:r>
      <w:r w:rsidRPr="00502CD2">
        <w:rPr>
          <w:color w:val="FF0000"/>
          <w:spacing w:val="-3"/>
        </w:rPr>
        <w:t xml:space="preserve"> </w:t>
      </w:r>
      <w:r w:rsidRPr="00502CD2">
        <w:rPr>
          <w:strike/>
          <w:color w:val="FF0000"/>
          <w:spacing w:val="-1"/>
        </w:rPr>
        <w:t>should</w:t>
      </w:r>
      <w:r>
        <w:t xml:space="preserve"> </w:t>
      </w:r>
      <w:r>
        <w:rPr>
          <w:spacing w:val="-1"/>
        </w:rPr>
        <w:t>be</w:t>
      </w:r>
      <w:r>
        <w:t xml:space="preserve"> </w:t>
      </w:r>
      <w:r>
        <w:rPr>
          <w:spacing w:val="-2"/>
        </w:rPr>
        <w:t>established.</w:t>
      </w:r>
    </w:p>
    <w:p w:rsidR="000956A9" w:rsidRDefault="000956A9" w:rsidP="000956A9">
      <w:pPr>
        <w:pStyle w:val="Absatztrennzeile0"/>
        <w:rPr>
          <w:lang w:val="en-US"/>
        </w:rPr>
      </w:pPr>
    </w:p>
    <w:p w:rsidR="000956A9" w:rsidRDefault="000956A9" w:rsidP="000956A9">
      <w:pPr>
        <w:pStyle w:val="BodyText"/>
        <w:ind w:right="-2"/>
        <w:rPr>
          <w:spacing w:val="-2"/>
        </w:rPr>
      </w:pPr>
      <w:r>
        <w:rPr>
          <w:spacing w:val="-1"/>
        </w:rPr>
        <w:t>(9)P</w:t>
      </w:r>
      <w:r>
        <w:rPr>
          <w:spacing w:val="2"/>
        </w:rPr>
        <w:t xml:space="preserve"> </w:t>
      </w:r>
      <w:r>
        <w:rPr>
          <w:spacing w:val="-1"/>
        </w:rPr>
        <w:t>The</w:t>
      </w:r>
      <w:r>
        <w:t xml:space="preserve"> </w:t>
      </w:r>
      <w:r>
        <w:rPr>
          <w:spacing w:val="-1"/>
        </w:rPr>
        <w:t>location</w:t>
      </w:r>
      <w:r>
        <w:t xml:space="preserve"> </w:t>
      </w:r>
      <w:r>
        <w:rPr>
          <w:spacing w:val="-2"/>
        </w:rPr>
        <w:t>and</w:t>
      </w:r>
      <w:r>
        <w:t xml:space="preserve"> </w:t>
      </w:r>
      <w:r>
        <w:rPr>
          <w:spacing w:val="-2"/>
        </w:rPr>
        <w:t>capacities</w:t>
      </w:r>
      <w:r>
        <w:rPr>
          <w:spacing w:val="-3"/>
        </w:rPr>
        <w:t xml:space="preserve"> </w:t>
      </w:r>
      <w:r>
        <w:rPr>
          <w:spacing w:val="-4"/>
        </w:rPr>
        <w:t>of</w:t>
      </w:r>
      <w:r>
        <w:rPr>
          <w:spacing w:val="8"/>
        </w:rPr>
        <w:t xml:space="preserve"> </w:t>
      </w:r>
      <w:r>
        <w:rPr>
          <w:spacing w:val="-2"/>
        </w:rPr>
        <w:t>any</w:t>
      </w:r>
      <w:r>
        <w:rPr>
          <w:spacing w:val="2"/>
        </w:rPr>
        <w:t xml:space="preserve"> </w:t>
      </w:r>
      <w:r>
        <w:rPr>
          <w:spacing w:val="-2"/>
        </w:rPr>
        <w:t>dewatering</w:t>
      </w:r>
      <w:r>
        <w:t xml:space="preserve"> </w:t>
      </w:r>
      <w:r>
        <w:rPr>
          <w:spacing w:val="-1"/>
        </w:rPr>
        <w:t>or</w:t>
      </w:r>
      <w:r>
        <w:rPr>
          <w:spacing w:val="-3"/>
        </w:rPr>
        <w:t xml:space="preserve"> </w:t>
      </w:r>
      <w:r>
        <w:rPr>
          <w:spacing w:val="-2"/>
        </w:rPr>
        <w:t>water</w:t>
      </w:r>
      <w:r>
        <w:rPr>
          <w:spacing w:val="2"/>
        </w:rPr>
        <w:t xml:space="preserve"> </w:t>
      </w:r>
      <w:r>
        <w:rPr>
          <w:spacing w:val="-1"/>
        </w:rPr>
        <w:t>abstraction</w:t>
      </w:r>
      <w:r>
        <w:t xml:space="preserve"> </w:t>
      </w:r>
      <w:r>
        <w:rPr>
          <w:spacing w:val="-1"/>
        </w:rPr>
        <w:t>wells</w:t>
      </w:r>
      <w:r>
        <w:rPr>
          <w:spacing w:val="-8"/>
        </w:rPr>
        <w:t xml:space="preserve"> </w:t>
      </w:r>
      <w:r>
        <w:rPr>
          <w:spacing w:val="1"/>
        </w:rPr>
        <w:t>in</w:t>
      </w:r>
      <w:r>
        <w:t xml:space="preserve"> </w:t>
      </w:r>
      <w:r>
        <w:rPr>
          <w:spacing w:val="-1"/>
        </w:rPr>
        <w:t>the</w:t>
      </w:r>
      <w:r>
        <w:rPr>
          <w:spacing w:val="-10"/>
        </w:rPr>
        <w:t xml:space="preserve"> </w:t>
      </w:r>
      <w:r>
        <w:rPr>
          <w:spacing w:val="-1"/>
        </w:rPr>
        <w:t>vicinity</w:t>
      </w:r>
      <w:r>
        <w:rPr>
          <w:spacing w:val="2"/>
        </w:rPr>
        <w:t xml:space="preserve"> </w:t>
      </w:r>
      <w:r>
        <w:rPr>
          <w:spacing w:val="-4"/>
        </w:rPr>
        <w:t>of</w:t>
      </w:r>
      <w:r>
        <w:rPr>
          <w:spacing w:val="97"/>
        </w:rPr>
        <w:t xml:space="preserve"> </w:t>
      </w:r>
      <w:r>
        <w:rPr>
          <w:spacing w:val="-1"/>
        </w:rPr>
        <w:t>the</w:t>
      </w:r>
      <w:r>
        <w:t xml:space="preserve"> </w:t>
      </w:r>
      <w:r>
        <w:rPr>
          <w:spacing w:val="-1"/>
        </w:rPr>
        <w:t>site</w:t>
      </w:r>
      <w:r>
        <w:t xml:space="preserve"> </w:t>
      </w:r>
      <w:r>
        <w:rPr>
          <w:spacing w:val="-2"/>
        </w:rPr>
        <w:t>shall</w:t>
      </w:r>
      <w:r>
        <w:t xml:space="preserve"> </w:t>
      </w:r>
      <w:r>
        <w:rPr>
          <w:spacing w:val="-1"/>
        </w:rPr>
        <w:t>be</w:t>
      </w:r>
      <w:r>
        <w:t xml:space="preserve"> </w:t>
      </w:r>
      <w:r>
        <w:rPr>
          <w:spacing w:val="-2"/>
        </w:rPr>
        <w:t>established.</w:t>
      </w:r>
    </w:p>
    <w:p w:rsidR="000956A9" w:rsidRDefault="000956A9" w:rsidP="000956A9">
      <w:pPr>
        <w:pStyle w:val="BodyText"/>
        <w:spacing w:line="226" w:lineRule="exact"/>
        <w:ind w:right="1459"/>
        <w:rPr>
          <w:spacing w:val="-2"/>
        </w:rPr>
      </w:pPr>
    </w:p>
    <w:p w:rsidR="000956A9" w:rsidRDefault="000956A9" w:rsidP="000956A9">
      <w:pPr>
        <w:pStyle w:val="BodyText"/>
        <w:spacing w:line="226" w:lineRule="exact"/>
        <w:ind w:right="1459"/>
        <w:rPr>
          <w:b/>
        </w:rPr>
      </w:pPr>
      <w:bookmarkStart w:id="10" w:name="_Toc88288870"/>
      <w:r>
        <w:rPr>
          <w:b/>
        </w:rPr>
        <w:t>3.3  Evaluation of geotechnical parameters</w:t>
      </w:r>
      <w:bookmarkEnd w:id="10"/>
    </w:p>
    <w:p w:rsidR="000956A9" w:rsidRDefault="000956A9" w:rsidP="000956A9">
      <w:pPr>
        <w:pStyle w:val="BodyText"/>
        <w:spacing w:line="226" w:lineRule="exact"/>
        <w:ind w:right="1459"/>
        <w:rPr>
          <w:b/>
        </w:rPr>
      </w:pPr>
    </w:p>
    <w:p w:rsidR="000956A9" w:rsidRDefault="000956A9" w:rsidP="000956A9">
      <w:pPr>
        <w:pStyle w:val="Heading7"/>
        <w:widowControl w:val="0"/>
        <w:tabs>
          <w:tab w:val="left" w:pos="1812"/>
        </w:tabs>
        <w:spacing w:line="240" w:lineRule="auto"/>
        <w:ind w:left="442" w:hanging="442"/>
        <w:rPr>
          <w:spacing w:val="-1"/>
        </w:rPr>
      </w:pPr>
      <w:r>
        <w:rPr>
          <w:spacing w:val="-1"/>
        </w:rPr>
        <w:t>3.3.10  Geotechnical parameters from field tests</w:t>
      </w:r>
    </w:p>
    <w:p w:rsidR="000956A9" w:rsidRDefault="000956A9" w:rsidP="000956A9"/>
    <w:p w:rsidR="000956A9" w:rsidRDefault="000956A9" w:rsidP="000956A9">
      <w:pPr>
        <w:pStyle w:val="Heading7"/>
        <w:widowControl w:val="0"/>
        <w:tabs>
          <w:tab w:val="left" w:pos="1812"/>
        </w:tabs>
        <w:spacing w:line="240" w:lineRule="auto"/>
        <w:ind w:left="442" w:hanging="442"/>
        <w:rPr>
          <w:spacing w:val="-1"/>
        </w:rPr>
      </w:pPr>
      <w:r>
        <w:rPr>
          <w:spacing w:val="-1"/>
        </w:rPr>
        <w:t>3.3.10.2  Standard penetration and dynamic probing test</w:t>
      </w:r>
    </w:p>
    <w:p w:rsidR="000956A9" w:rsidRDefault="000956A9" w:rsidP="000956A9"/>
    <w:p w:rsidR="000956A9" w:rsidRDefault="000956A9" w:rsidP="000956A9">
      <w:r>
        <w:t>(1)P In assessing blow counts, the following features shall be considered:</w:t>
      </w:r>
    </w:p>
    <w:p w:rsidR="000956A9" w:rsidRDefault="000956A9" w:rsidP="000956A9">
      <w:pPr>
        <w:pStyle w:val="Absatztrennzeile0"/>
        <w:rPr>
          <w:lang w:val="en-US"/>
        </w:rPr>
      </w:pPr>
    </w:p>
    <w:p w:rsidR="000956A9" w:rsidRDefault="000956A9" w:rsidP="0019231C">
      <w:pPr>
        <w:pStyle w:val="ListBullet"/>
        <w:numPr>
          <w:ilvl w:val="0"/>
          <w:numId w:val="6"/>
        </w:numPr>
        <w:rPr>
          <w:sz w:val="22"/>
          <w:szCs w:val="22"/>
        </w:rPr>
      </w:pPr>
      <w:r>
        <w:rPr>
          <w:sz w:val="22"/>
          <w:szCs w:val="22"/>
        </w:rPr>
        <w:t>type of test;</w:t>
      </w:r>
    </w:p>
    <w:p w:rsidR="000956A9" w:rsidRDefault="000956A9" w:rsidP="0019231C">
      <w:pPr>
        <w:pStyle w:val="ListBullet"/>
        <w:numPr>
          <w:ilvl w:val="0"/>
          <w:numId w:val="6"/>
        </w:numPr>
        <w:rPr>
          <w:sz w:val="22"/>
          <w:szCs w:val="22"/>
        </w:rPr>
      </w:pPr>
      <w:r>
        <w:rPr>
          <w:sz w:val="22"/>
          <w:szCs w:val="22"/>
        </w:rPr>
        <w:t xml:space="preserve">detailed description of </w:t>
      </w:r>
      <w:r>
        <w:rPr>
          <w:strike/>
          <w:color w:val="FF0000"/>
          <w:sz w:val="22"/>
          <w:szCs w:val="22"/>
        </w:rPr>
        <w:t xml:space="preserve">the </w:t>
      </w:r>
      <w:r>
        <w:rPr>
          <w:sz w:val="22"/>
          <w:szCs w:val="22"/>
        </w:rPr>
        <w:t>test procedure;</w:t>
      </w:r>
    </w:p>
    <w:p w:rsidR="000956A9" w:rsidRDefault="000956A9" w:rsidP="0019231C">
      <w:pPr>
        <w:pStyle w:val="ListBullet"/>
        <w:numPr>
          <w:ilvl w:val="0"/>
          <w:numId w:val="6"/>
        </w:numPr>
        <w:rPr>
          <w:sz w:val="22"/>
          <w:szCs w:val="22"/>
        </w:rPr>
      </w:pPr>
      <w:r>
        <w:rPr>
          <w:sz w:val="22"/>
          <w:szCs w:val="22"/>
        </w:rPr>
        <w:t>ground-water conditions;</w:t>
      </w:r>
    </w:p>
    <w:p w:rsidR="000956A9" w:rsidRDefault="000956A9" w:rsidP="0019231C">
      <w:pPr>
        <w:pStyle w:val="ListBullet"/>
        <w:numPr>
          <w:ilvl w:val="0"/>
          <w:numId w:val="6"/>
        </w:numPr>
        <w:rPr>
          <w:sz w:val="22"/>
          <w:szCs w:val="22"/>
        </w:rPr>
      </w:pPr>
      <w:r>
        <w:rPr>
          <w:strike/>
          <w:color w:val="FF0000"/>
          <w:sz w:val="22"/>
          <w:szCs w:val="22"/>
        </w:rPr>
        <w:t xml:space="preserve">the </w:t>
      </w:r>
      <w:r>
        <w:rPr>
          <w:sz w:val="22"/>
          <w:szCs w:val="22"/>
        </w:rPr>
        <w:t>influence of the overburden pressure;</w:t>
      </w:r>
    </w:p>
    <w:p w:rsidR="000956A9" w:rsidRDefault="000956A9" w:rsidP="0019231C">
      <w:pPr>
        <w:pStyle w:val="ListBullet"/>
        <w:numPr>
          <w:ilvl w:val="0"/>
          <w:numId w:val="6"/>
        </w:numPr>
        <w:rPr>
          <w:sz w:val="22"/>
          <w:szCs w:val="22"/>
        </w:rPr>
      </w:pPr>
      <w:r>
        <w:rPr>
          <w:strike/>
          <w:color w:val="FF0000"/>
          <w:sz w:val="22"/>
          <w:szCs w:val="22"/>
        </w:rPr>
        <w:t xml:space="preserve">the </w:t>
      </w:r>
      <w:r>
        <w:rPr>
          <w:sz w:val="22"/>
          <w:szCs w:val="22"/>
        </w:rPr>
        <w:t>nature of the ground, particularly if cobbles or coarse gravel are encountered.</w:t>
      </w:r>
    </w:p>
    <w:p w:rsidR="000956A9" w:rsidRDefault="000956A9" w:rsidP="000956A9">
      <w:pPr>
        <w:pStyle w:val="ListBullet"/>
        <w:numPr>
          <w:ilvl w:val="0"/>
          <w:numId w:val="0"/>
        </w:numPr>
        <w:ind w:left="283"/>
      </w:pPr>
    </w:p>
    <w:p w:rsidR="000956A9" w:rsidRDefault="000956A9" w:rsidP="000956A9">
      <w:pPr>
        <w:pStyle w:val="Heading7"/>
        <w:widowControl w:val="0"/>
        <w:tabs>
          <w:tab w:val="left" w:pos="1812"/>
        </w:tabs>
        <w:spacing w:line="240" w:lineRule="auto"/>
        <w:ind w:left="442" w:hanging="442"/>
        <w:rPr>
          <w:spacing w:val="-1"/>
        </w:rPr>
      </w:pPr>
      <w:r>
        <w:rPr>
          <w:spacing w:val="-1"/>
        </w:rPr>
        <w:t>3.3.10.7  Compactibility tests</w:t>
      </w:r>
    </w:p>
    <w:p w:rsidR="000956A9" w:rsidRDefault="000956A9" w:rsidP="000956A9"/>
    <w:p w:rsidR="000956A9" w:rsidRDefault="000956A9" w:rsidP="000956A9">
      <w:r>
        <w:t>(1)P In assessing the compactibility of a fill material, the following features shall be taken into account:</w:t>
      </w:r>
    </w:p>
    <w:p w:rsidR="000956A9" w:rsidRDefault="000956A9" w:rsidP="000956A9">
      <w:pPr>
        <w:pStyle w:val="Absatztrennzeile0"/>
        <w:rPr>
          <w:lang w:val="en-US"/>
        </w:rPr>
      </w:pPr>
    </w:p>
    <w:p w:rsidR="000956A9" w:rsidRDefault="000956A9" w:rsidP="0019231C">
      <w:pPr>
        <w:pStyle w:val="ListBullet"/>
        <w:numPr>
          <w:ilvl w:val="0"/>
          <w:numId w:val="6"/>
        </w:numPr>
        <w:rPr>
          <w:sz w:val="22"/>
          <w:szCs w:val="22"/>
        </w:rPr>
      </w:pPr>
      <w:r>
        <w:rPr>
          <w:sz w:val="22"/>
          <w:szCs w:val="22"/>
        </w:rPr>
        <w:t>type of soil or rock;</w:t>
      </w:r>
    </w:p>
    <w:p w:rsidR="000956A9" w:rsidRDefault="000956A9" w:rsidP="0019231C">
      <w:pPr>
        <w:pStyle w:val="ListBullet"/>
        <w:numPr>
          <w:ilvl w:val="0"/>
          <w:numId w:val="6"/>
        </w:numPr>
        <w:rPr>
          <w:sz w:val="22"/>
          <w:szCs w:val="22"/>
        </w:rPr>
      </w:pPr>
      <w:r>
        <w:rPr>
          <w:sz w:val="22"/>
          <w:szCs w:val="22"/>
        </w:rPr>
        <w:t>grain size distribution;</w:t>
      </w:r>
    </w:p>
    <w:p w:rsidR="000956A9" w:rsidRDefault="000956A9" w:rsidP="0019231C">
      <w:pPr>
        <w:pStyle w:val="ListBullet"/>
        <w:numPr>
          <w:ilvl w:val="0"/>
          <w:numId w:val="6"/>
        </w:numPr>
        <w:rPr>
          <w:sz w:val="22"/>
          <w:szCs w:val="22"/>
        </w:rPr>
      </w:pPr>
      <w:r>
        <w:rPr>
          <w:sz w:val="22"/>
          <w:szCs w:val="22"/>
        </w:rPr>
        <w:t>grain shape;</w:t>
      </w:r>
    </w:p>
    <w:p w:rsidR="000956A9" w:rsidRDefault="000956A9" w:rsidP="0019231C">
      <w:pPr>
        <w:pStyle w:val="ListBullet"/>
        <w:numPr>
          <w:ilvl w:val="0"/>
          <w:numId w:val="6"/>
        </w:numPr>
        <w:rPr>
          <w:sz w:val="22"/>
          <w:szCs w:val="22"/>
        </w:rPr>
      </w:pPr>
      <w:r w:rsidRPr="00931EBC">
        <w:rPr>
          <w:strike/>
          <w:color w:val="FF0000"/>
          <w:sz w:val="22"/>
          <w:szCs w:val="22"/>
        </w:rPr>
        <w:t>the</w:t>
      </w:r>
      <w:r>
        <w:rPr>
          <w:strike/>
          <w:color w:val="0070C0"/>
          <w:sz w:val="22"/>
          <w:szCs w:val="22"/>
        </w:rPr>
        <w:t xml:space="preserve"> </w:t>
      </w:r>
      <w:r>
        <w:rPr>
          <w:sz w:val="22"/>
          <w:szCs w:val="22"/>
        </w:rPr>
        <w:t>heterogeneity of the material;</w:t>
      </w:r>
    </w:p>
    <w:p w:rsidR="000956A9" w:rsidRDefault="000956A9" w:rsidP="0019231C">
      <w:pPr>
        <w:pStyle w:val="ListBullet"/>
        <w:numPr>
          <w:ilvl w:val="0"/>
          <w:numId w:val="6"/>
        </w:numPr>
        <w:rPr>
          <w:sz w:val="22"/>
          <w:szCs w:val="22"/>
        </w:rPr>
      </w:pPr>
      <w:r w:rsidRPr="00931EBC">
        <w:rPr>
          <w:strike/>
          <w:color w:val="FF0000"/>
          <w:sz w:val="22"/>
          <w:szCs w:val="22"/>
        </w:rPr>
        <w:t>the</w:t>
      </w:r>
      <w:r>
        <w:rPr>
          <w:strike/>
          <w:color w:val="0070C0"/>
          <w:sz w:val="22"/>
          <w:szCs w:val="22"/>
        </w:rPr>
        <w:t xml:space="preserve"> </w:t>
      </w:r>
      <w:r>
        <w:rPr>
          <w:sz w:val="22"/>
          <w:szCs w:val="22"/>
        </w:rPr>
        <w:t>degree of saturation</w:t>
      </w:r>
      <w:r>
        <w:rPr>
          <w:strike/>
          <w:color w:val="FF0000"/>
          <w:sz w:val="22"/>
          <w:szCs w:val="22"/>
        </w:rPr>
        <w:t xml:space="preserve"> or water content</w:t>
      </w:r>
      <w:r>
        <w:rPr>
          <w:sz w:val="22"/>
          <w:szCs w:val="22"/>
        </w:rPr>
        <w:t>;</w:t>
      </w:r>
    </w:p>
    <w:p w:rsidR="000956A9" w:rsidRDefault="000956A9" w:rsidP="0019231C">
      <w:pPr>
        <w:pStyle w:val="ListBullet"/>
        <w:numPr>
          <w:ilvl w:val="0"/>
          <w:numId w:val="6"/>
        </w:numPr>
        <w:rPr>
          <w:color w:val="FF0000"/>
          <w:sz w:val="22"/>
          <w:szCs w:val="22"/>
        </w:rPr>
      </w:pPr>
      <w:r>
        <w:rPr>
          <w:strike/>
          <w:color w:val="FF0000"/>
          <w:sz w:val="22"/>
          <w:szCs w:val="22"/>
        </w:rPr>
        <w:lastRenderedPageBreak/>
        <w:t xml:space="preserve">the </w:t>
      </w:r>
      <w:r>
        <w:rPr>
          <w:color w:val="FF0000"/>
          <w:sz w:val="22"/>
          <w:szCs w:val="22"/>
        </w:rPr>
        <w:t>water content;</w:t>
      </w:r>
    </w:p>
    <w:p w:rsidR="000956A9" w:rsidRDefault="000956A9" w:rsidP="0019231C">
      <w:pPr>
        <w:pStyle w:val="ListBullet"/>
        <w:numPr>
          <w:ilvl w:val="0"/>
          <w:numId w:val="6"/>
        </w:numPr>
        <w:rPr>
          <w:sz w:val="22"/>
          <w:szCs w:val="22"/>
        </w:rPr>
      </w:pPr>
      <w:r>
        <w:rPr>
          <w:sz w:val="22"/>
          <w:szCs w:val="22"/>
        </w:rPr>
        <w:t>type of plant to be used.</w:t>
      </w:r>
    </w:p>
    <w:p w:rsidR="000956A9" w:rsidRDefault="000956A9" w:rsidP="000956A9">
      <w:pPr>
        <w:rPr>
          <w:lang w:val="en-GB"/>
        </w:rPr>
      </w:pPr>
    </w:p>
    <w:p w:rsidR="000956A9" w:rsidRDefault="000956A9" w:rsidP="000956A9">
      <w:pPr>
        <w:rPr>
          <w:b/>
          <w:lang w:val="en-GB"/>
        </w:rPr>
      </w:pPr>
      <w:bookmarkStart w:id="11" w:name="_Toc88288871"/>
      <w:r>
        <w:rPr>
          <w:b/>
        </w:rPr>
        <w:t>3.4  Ground Investigation Report</w:t>
      </w:r>
      <w:bookmarkEnd w:id="11"/>
    </w:p>
    <w:p w:rsidR="000956A9" w:rsidRDefault="000956A9" w:rsidP="000956A9">
      <w:pPr>
        <w:rPr>
          <w:lang w:val="en-GB"/>
        </w:rPr>
      </w:pPr>
    </w:p>
    <w:p w:rsidR="000956A9" w:rsidRDefault="000956A9" w:rsidP="000956A9">
      <w:pPr>
        <w:pStyle w:val="Heading3"/>
        <w:widowControl w:val="0"/>
        <w:tabs>
          <w:tab w:val="left" w:pos="1812"/>
        </w:tabs>
        <w:spacing w:before="0"/>
        <w:ind w:left="720" w:hanging="720"/>
        <w:rPr>
          <w:b/>
          <w:bCs/>
        </w:rPr>
      </w:pPr>
      <w:r>
        <w:rPr>
          <w:spacing w:val="-1"/>
        </w:rPr>
        <w:t xml:space="preserve">3.4.3  Evaluation </w:t>
      </w:r>
      <w:r>
        <w:t>of</w:t>
      </w:r>
      <w:r>
        <w:rPr>
          <w:spacing w:val="-3"/>
        </w:rPr>
        <w:t xml:space="preserve"> </w:t>
      </w:r>
      <w:r>
        <w:rPr>
          <w:spacing w:val="-2"/>
        </w:rPr>
        <w:t>geotechnical information</w:t>
      </w:r>
    </w:p>
    <w:p w:rsidR="000956A9" w:rsidRDefault="000956A9" w:rsidP="000956A9">
      <w:pPr>
        <w:spacing w:before="6" w:line="220" w:lineRule="exact"/>
      </w:pPr>
    </w:p>
    <w:p w:rsidR="000956A9" w:rsidRDefault="000956A9" w:rsidP="000956A9">
      <w:pPr>
        <w:pStyle w:val="BodyText"/>
        <w:widowControl w:val="0"/>
        <w:tabs>
          <w:tab w:val="left" w:pos="1548"/>
        </w:tabs>
        <w:spacing w:after="0" w:line="240" w:lineRule="auto"/>
      </w:pPr>
      <w:r>
        <w:t xml:space="preserve">(2) In </w:t>
      </w:r>
      <w:r>
        <w:rPr>
          <w:spacing w:val="-2"/>
        </w:rPr>
        <w:t xml:space="preserve">addition, </w:t>
      </w:r>
      <w:r>
        <w:rPr>
          <w:spacing w:val="-1"/>
        </w:rPr>
        <w:t>the</w:t>
      </w:r>
      <w:r>
        <w:t xml:space="preserve"> </w:t>
      </w:r>
      <w:r>
        <w:rPr>
          <w:spacing w:val="-1"/>
        </w:rPr>
        <w:t>evaluation</w:t>
      </w:r>
      <w:r>
        <w:t xml:space="preserve"> </w:t>
      </w:r>
      <w:r>
        <w:rPr>
          <w:spacing w:val="-4"/>
        </w:rPr>
        <w:t>of</w:t>
      </w:r>
      <w:r>
        <w:rPr>
          <w:spacing w:val="3"/>
        </w:rPr>
        <w:t xml:space="preserve"> </w:t>
      </w:r>
      <w:r>
        <w:rPr>
          <w:spacing w:val="-1"/>
        </w:rPr>
        <w:t>the</w:t>
      </w:r>
      <w:r>
        <w:t xml:space="preserve"> </w:t>
      </w:r>
      <w:r>
        <w:rPr>
          <w:spacing w:val="-2"/>
        </w:rPr>
        <w:t>geotechnical</w:t>
      </w:r>
      <w:r>
        <w:t xml:space="preserve"> </w:t>
      </w:r>
      <w:r>
        <w:rPr>
          <w:spacing w:val="-1"/>
        </w:rPr>
        <w:t>data</w:t>
      </w:r>
      <w:r>
        <w:t xml:space="preserve"> </w:t>
      </w:r>
      <w:r>
        <w:rPr>
          <w:spacing w:val="-2"/>
        </w:rPr>
        <w:t>should</w:t>
      </w:r>
      <w:r>
        <w:t xml:space="preserve"> include </w:t>
      </w:r>
      <w:r>
        <w:rPr>
          <w:spacing w:val="-1"/>
        </w:rPr>
        <w:t>the</w:t>
      </w:r>
      <w:r>
        <w:rPr>
          <w:spacing w:val="-10"/>
        </w:rPr>
        <w:t xml:space="preserve"> </w:t>
      </w:r>
      <w:r>
        <w:rPr>
          <w:spacing w:val="-1"/>
        </w:rPr>
        <w:t>following,</w:t>
      </w:r>
      <w:r>
        <w:rPr>
          <w:spacing w:val="65"/>
        </w:rPr>
        <w:t xml:space="preserve"> </w:t>
      </w:r>
      <w:r>
        <w:rPr>
          <w:spacing w:val="-1"/>
        </w:rPr>
        <w:t>if</w:t>
      </w:r>
      <w:r>
        <w:rPr>
          <w:spacing w:val="3"/>
        </w:rPr>
        <w:t xml:space="preserve"> </w:t>
      </w:r>
      <w:r>
        <w:rPr>
          <w:spacing w:val="-2"/>
        </w:rPr>
        <w:t>relevant:</w:t>
      </w:r>
    </w:p>
    <w:p w:rsidR="000956A9" w:rsidRDefault="000956A9" w:rsidP="000956A9">
      <w:pPr>
        <w:pStyle w:val="Absatztrennzeile0"/>
        <w:rPr>
          <w:lang w:val="en-US"/>
        </w:rPr>
      </w:pPr>
    </w:p>
    <w:p w:rsidR="000956A9" w:rsidRDefault="000956A9" w:rsidP="0019231C">
      <w:pPr>
        <w:pStyle w:val="BodyText"/>
        <w:widowControl w:val="0"/>
        <w:numPr>
          <w:ilvl w:val="0"/>
          <w:numId w:val="3"/>
        </w:numPr>
        <w:tabs>
          <w:tab w:val="left" w:pos="405"/>
        </w:tabs>
        <w:spacing w:line="288" w:lineRule="auto"/>
        <w:ind w:left="404"/>
        <w:rPr>
          <w:spacing w:val="-1"/>
        </w:rPr>
      </w:pPr>
      <w:r>
        <w:rPr>
          <w:spacing w:val="-1"/>
        </w:rPr>
        <w:t>tabulation and graphical presentation of the results of the field and laboratory work in relation to the requirements of the project and, if deemed necessary,</w:t>
      </w:r>
    </w:p>
    <w:p w:rsidR="000956A9" w:rsidRDefault="000956A9" w:rsidP="0019231C">
      <w:pPr>
        <w:pStyle w:val="BodyText"/>
        <w:widowControl w:val="0"/>
        <w:numPr>
          <w:ilvl w:val="0"/>
          <w:numId w:val="3"/>
        </w:numPr>
        <w:tabs>
          <w:tab w:val="left" w:pos="405"/>
        </w:tabs>
        <w:spacing w:line="288" w:lineRule="auto"/>
        <w:ind w:left="404"/>
        <w:rPr>
          <w:spacing w:val="-1"/>
        </w:rPr>
      </w:pPr>
      <w:r>
        <w:rPr>
          <w:spacing w:val="-1"/>
        </w:rPr>
        <w:t>histograms illustrating the range of values of the most relevant data and their distribution;</w:t>
      </w:r>
    </w:p>
    <w:p w:rsidR="000956A9" w:rsidRDefault="000956A9" w:rsidP="0019231C">
      <w:pPr>
        <w:pStyle w:val="BodyText"/>
        <w:widowControl w:val="0"/>
        <w:numPr>
          <w:ilvl w:val="0"/>
          <w:numId w:val="3"/>
        </w:numPr>
        <w:tabs>
          <w:tab w:val="left" w:pos="405"/>
        </w:tabs>
        <w:spacing w:line="288" w:lineRule="auto"/>
        <w:ind w:left="404"/>
        <w:rPr>
          <w:spacing w:val="-1"/>
        </w:rPr>
      </w:pPr>
      <w:r w:rsidRPr="00932477">
        <w:rPr>
          <w:color w:val="FF0000"/>
          <w:spacing w:val="-1"/>
        </w:rPr>
        <w:t xml:space="preserve">level </w:t>
      </w:r>
      <w:r w:rsidRPr="00932477">
        <w:rPr>
          <w:strike/>
          <w:color w:val="FF0000"/>
          <w:spacing w:val="-1"/>
        </w:rPr>
        <w:t>depth</w:t>
      </w:r>
      <w:r w:rsidRPr="00932477">
        <w:rPr>
          <w:color w:val="FF0000"/>
          <w:spacing w:val="-1"/>
        </w:rPr>
        <w:t xml:space="preserve"> </w:t>
      </w:r>
      <w:r>
        <w:rPr>
          <w:spacing w:val="-1"/>
        </w:rPr>
        <w:t>of the ground-water table and its seasonal fluctuations;</w:t>
      </w:r>
    </w:p>
    <w:p w:rsidR="000956A9" w:rsidRDefault="000956A9" w:rsidP="000956A9">
      <w:pPr>
        <w:spacing w:before="19" w:line="220" w:lineRule="exact"/>
      </w:pPr>
    </w:p>
    <w:p w:rsidR="000956A9" w:rsidRDefault="000956A9" w:rsidP="000956A9">
      <w:pPr>
        <w:spacing w:before="19" w:line="220" w:lineRule="exact"/>
      </w:pPr>
    </w:p>
    <w:p w:rsidR="000956A9" w:rsidRDefault="000956A9" w:rsidP="000956A9">
      <w:pPr>
        <w:spacing w:before="19" w:line="220" w:lineRule="exact"/>
        <w:rPr>
          <w:b/>
          <w:sz w:val="24"/>
          <w:szCs w:val="24"/>
        </w:rPr>
      </w:pPr>
      <w:r>
        <w:rPr>
          <w:b/>
          <w:sz w:val="24"/>
          <w:szCs w:val="24"/>
        </w:rPr>
        <w:t xml:space="preserve">Section 4  </w:t>
      </w:r>
      <w:bookmarkStart w:id="12" w:name="_Toc88288872"/>
      <w:r>
        <w:rPr>
          <w:b/>
          <w:sz w:val="24"/>
          <w:szCs w:val="24"/>
        </w:rPr>
        <w:t>Supervision of construction, monitoring and maintenance</w:t>
      </w:r>
      <w:bookmarkEnd w:id="12"/>
    </w:p>
    <w:p w:rsidR="000956A9" w:rsidRDefault="000956A9" w:rsidP="000956A9">
      <w:pPr>
        <w:spacing w:before="19" w:line="220" w:lineRule="exact"/>
      </w:pPr>
    </w:p>
    <w:p w:rsidR="000956A9" w:rsidRDefault="000956A9" w:rsidP="000956A9">
      <w:pPr>
        <w:spacing w:before="19" w:line="220" w:lineRule="exact"/>
        <w:rPr>
          <w:b/>
        </w:rPr>
      </w:pPr>
      <w:r>
        <w:rPr>
          <w:b/>
        </w:rPr>
        <w:t xml:space="preserve">4.3  </w:t>
      </w:r>
      <w:bookmarkStart w:id="13" w:name="_Toc88288875"/>
      <w:r>
        <w:rPr>
          <w:b/>
        </w:rPr>
        <w:t>Checking ground conditions</w:t>
      </w:r>
      <w:bookmarkEnd w:id="13"/>
    </w:p>
    <w:p w:rsidR="000956A9" w:rsidRDefault="000956A9" w:rsidP="000956A9">
      <w:pPr>
        <w:spacing w:before="19" w:line="220" w:lineRule="exact"/>
      </w:pPr>
    </w:p>
    <w:p w:rsidR="000956A9" w:rsidRDefault="000956A9" w:rsidP="000956A9">
      <w:pPr>
        <w:pStyle w:val="Heading7"/>
        <w:widowControl w:val="0"/>
        <w:tabs>
          <w:tab w:val="left" w:pos="688"/>
        </w:tabs>
        <w:spacing w:line="240" w:lineRule="auto"/>
        <w:ind w:left="442" w:hanging="442"/>
        <w:rPr>
          <w:b w:val="0"/>
          <w:bCs w:val="0"/>
        </w:rPr>
      </w:pPr>
      <w:r>
        <w:rPr>
          <w:spacing w:val="-1"/>
        </w:rPr>
        <w:t>4.3.2  Ground-water</w:t>
      </w:r>
    </w:p>
    <w:p w:rsidR="000956A9" w:rsidRDefault="000956A9" w:rsidP="000956A9">
      <w:pPr>
        <w:spacing w:before="6" w:line="220" w:lineRule="exact"/>
      </w:pPr>
    </w:p>
    <w:p w:rsidR="000956A9" w:rsidRDefault="000956A9" w:rsidP="000956A9">
      <w:pPr>
        <w:pStyle w:val="BodyText"/>
        <w:ind w:right="1409"/>
        <w:rPr>
          <w:spacing w:val="-2"/>
        </w:rPr>
      </w:pPr>
      <w:r>
        <w:rPr>
          <w:spacing w:val="-1"/>
        </w:rPr>
        <w:t>(1)P</w:t>
      </w:r>
      <w:r>
        <w:rPr>
          <w:spacing w:val="2"/>
        </w:rPr>
        <w:t xml:space="preserve"> </w:t>
      </w:r>
      <w:r>
        <w:t>As</w:t>
      </w:r>
      <w:r>
        <w:rPr>
          <w:spacing w:val="-3"/>
        </w:rPr>
        <w:t xml:space="preserve"> </w:t>
      </w:r>
      <w:r>
        <w:rPr>
          <w:spacing w:val="-1"/>
        </w:rPr>
        <w:t>appropriate,</w:t>
      </w:r>
      <w:r>
        <w:rPr>
          <w:spacing w:val="-2"/>
        </w:rPr>
        <w:t xml:space="preserve"> </w:t>
      </w:r>
      <w:r>
        <w:rPr>
          <w:spacing w:val="-1"/>
        </w:rPr>
        <w:t>the</w:t>
      </w:r>
      <w:r>
        <w:t xml:space="preserve"> </w:t>
      </w:r>
      <w:r>
        <w:rPr>
          <w:spacing w:val="-2"/>
        </w:rPr>
        <w:t>ground-water</w:t>
      </w:r>
      <w:r>
        <w:rPr>
          <w:spacing w:val="2"/>
        </w:rPr>
        <w:t xml:space="preserve"> </w:t>
      </w:r>
      <w:r>
        <w:rPr>
          <w:spacing w:val="-1"/>
        </w:rPr>
        <w:t>levels,</w:t>
      </w:r>
      <w:r>
        <w:rPr>
          <w:spacing w:val="3"/>
        </w:rPr>
        <w:t xml:space="preserve"> </w:t>
      </w:r>
      <w:r>
        <w:rPr>
          <w:spacing w:val="-2"/>
        </w:rPr>
        <w:t>pore-water</w:t>
      </w:r>
      <w:r>
        <w:rPr>
          <w:spacing w:val="2"/>
        </w:rPr>
        <w:t xml:space="preserve"> </w:t>
      </w:r>
      <w:r>
        <w:rPr>
          <w:spacing w:val="-1"/>
        </w:rPr>
        <w:t>pressures</w:t>
      </w:r>
      <w:r>
        <w:rPr>
          <w:spacing w:val="-3"/>
        </w:rPr>
        <w:t xml:space="preserve"> </w:t>
      </w:r>
      <w:r>
        <w:rPr>
          <w:spacing w:val="-2"/>
        </w:rPr>
        <w:t>and</w:t>
      </w:r>
      <w:r>
        <w:t xml:space="preserve"> </w:t>
      </w:r>
      <w:r>
        <w:rPr>
          <w:spacing w:val="-2"/>
        </w:rPr>
        <w:t>ground-water</w:t>
      </w:r>
      <w:r>
        <w:rPr>
          <w:spacing w:val="51"/>
        </w:rPr>
        <w:t xml:space="preserve"> </w:t>
      </w:r>
      <w:r>
        <w:rPr>
          <w:spacing w:val="-1"/>
        </w:rPr>
        <w:t>chemistry</w:t>
      </w:r>
      <w:r>
        <w:rPr>
          <w:spacing w:val="2"/>
        </w:rPr>
        <w:t xml:space="preserve"> </w:t>
      </w:r>
      <w:r>
        <w:rPr>
          <w:spacing w:val="-2"/>
        </w:rPr>
        <w:t>encountered</w:t>
      </w:r>
      <w:r>
        <w:t xml:space="preserve"> </w:t>
      </w:r>
      <w:r>
        <w:rPr>
          <w:spacing w:val="-2"/>
        </w:rPr>
        <w:t>during</w:t>
      </w:r>
      <w:r>
        <w:t xml:space="preserve"> </w:t>
      </w:r>
      <w:r>
        <w:rPr>
          <w:spacing w:val="-2"/>
        </w:rPr>
        <w:t>execution</w:t>
      </w:r>
      <w:r>
        <w:t xml:space="preserve"> </w:t>
      </w:r>
      <w:r>
        <w:rPr>
          <w:spacing w:val="-2"/>
        </w:rPr>
        <w:t>shall</w:t>
      </w:r>
      <w:r>
        <w:rPr>
          <w:spacing w:val="5"/>
        </w:rPr>
        <w:t xml:space="preserve"> </w:t>
      </w:r>
      <w:r>
        <w:rPr>
          <w:spacing w:val="-1"/>
        </w:rPr>
        <w:t>be</w:t>
      </w:r>
      <w:r>
        <w:t xml:space="preserve"> </w:t>
      </w:r>
      <w:r>
        <w:rPr>
          <w:spacing w:val="-2"/>
        </w:rPr>
        <w:t>compared</w:t>
      </w:r>
      <w:r>
        <w:t xml:space="preserve"> </w:t>
      </w:r>
      <w:r>
        <w:rPr>
          <w:spacing w:val="-1"/>
        </w:rPr>
        <w:t>with</w:t>
      </w:r>
      <w:r>
        <w:t xml:space="preserve"> </w:t>
      </w:r>
      <w:r>
        <w:rPr>
          <w:spacing w:val="-2"/>
        </w:rPr>
        <w:t>those</w:t>
      </w:r>
      <w:r>
        <w:t xml:space="preserve"> </w:t>
      </w:r>
      <w:r>
        <w:rPr>
          <w:spacing w:val="-1"/>
        </w:rPr>
        <w:t>assumed</w:t>
      </w:r>
      <w:r>
        <w:t xml:space="preserve"> </w:t>
      </w:r>
      <w:r>
        <w:rPr>
          <w:spacing w:val="1"/>
        </w:rPr>
        <w:t>in</w:t>
      </w:r>
      <w:r>
        <w:t xml:space="preserve"> </w:t>
      </w:r>
      <w:r>
        <w:rPr>
          <w:spacing w:val="-1"/>
        </w:rPr>
        <w:t>the</w:t>
      </w:r>
      <w:r>
        <w:t xml:space="preserve"> </w:t>
      </w:r>
      <w:r>
        <w:rPr>
          <w:spacing w:val="-2"/>
        </w:rPr>
        <w:t>design.</w:t>
      </w:r>
    </w:p>
    <w:p w:rsidR="000956A9" w:rsidRDefault="000956A9" w:rsidP="000956A9">
      <w:pPr>
        <w:pStyle w:val="BodyText"/>
        <w:ind w:right="1409"/>
        <w:rPr>
          <w:spacing w:val="-2"/>
        </w:rPr>
      </w:pPr>
    </w:p>
    <w:p w:rsidR="000956A9" w:rsidRDefault="000956A9" w:rsidP="000956A9">
      <w:pPr>
        <w:pStyle w:val="BodyText"/>
        <w:ind w:right="1409"/>
      </w:pPr>
    </w:p>
    <w:p w:rsidR="000956A9" w:rsidRDefault="000956A9" w:rsidP="000956A9">
      <w:pPr>
        <w:pStyle w:val="Heading4"/>
        <w:tabs>
          <w:tab w:val="left" w:pos="1535"/>
        </w:tabs>
        <w:spacing w:before="69"/>
        <w:ind w:left="120"/>
      </w:pPr>
      <w:r>
        <w:t xml:space="preserve">Section 9 </w:t>
      </w:r>
      <w:r>
        <w:tab/>
      </w:r>
      <w:bookmarkStart w:id="14" w:name="_Toc88288915"/>
      <w:r>
        <w:t>Retaining structures</w:t>
      </w:r>
      <w:bookmarkEnd w:id="14"/>
    </w:p>
    <w:p w:rsidR="000956A9" w:rsidRDefault="000956A9" w:rsidP="000956A9">
      <w:pPr>
        <w:pStyle w:val="Heading7"/>
        <w:widowControl w:val="0"/>
        <w:tabs>
          <w:tab w:val="left" w:pos="1812"/>
        </w:tabs>
        <w:spacing w:line="240" w:lineRule="auto"/>
        <w:ind w:left="442" w:hanging="442"/>
        <w:rPr>
          <w:spacing w:val="-1"/>
        </w:rPr>
      </w:pPr>
      <w:r>
        <w:rPr>
          <w:spacing w:val="-1"/>
        </w:rPr>
        <w:t xml:space="preserve">9.4  </w:t>
      </w:r>
      <w:bookmarkStart w:id="15" w:name="_Toc88288919"/>
      <w:r>
        <w:rPr>
          <w:spacing w:val="-1"/>
        </w:rPr>
        <w:t>Design and construction considerations</w:t>
      </w:r>
      <w:bookmarkEnd w:id="15"/>
    </w:p>
    <w:p w:rsidR="000956A9" w:rsidRDefault="000956A9" w:rsidP="000956A9"/>
    <w:p w:rsidR="000956A9" w:rsidRDefault="000956A9" w:rsidP="000956A9">
      <w:pPr>
        <w:pStyle w:val="Heading7"/>
        <w:widowControl w:val="0"/>
        <w:tabs>
          <w:tab w:val="left" w:pos="1812"/>
        </w:tabs>
        <w:spacing w:line="240" w:lineRule="auto"/>
        <w:ind w:left="442" w:hanging="442"/>
        <w:rPr>
          <w:spacing w:val="-1"/>
        </w:rPr>
      </w:pPr>
      <w:r>
        <w:rPr>
          <w:spacing w:val="-1"/>
        </w:rPr>
        <w:t>9.4.2  Drainage systems</w:t>
      </w:r>
    </w:p>
    <w:p w:rsidR="000956A9" w:rsidRDefault="000956A9" w:rsidP="000956A9"/>
    <w:p w:rsidR="000956A9" w:rsidRDefault="000956A9" w:rsidP="000956A9">
      <w:r>
        <w:t xml:space="preserve">(1)P If the safety and serviceability of the designed structure depend on the successful performance of a drainage system, the consequences of its failure shall be considered, </w:t>
      </w:r>
      <w:r>
        <w:lastRenderedPageBreak/>
        <w:t>having regard for both safety and cost of repair. One of the following conditions (or a combination of them) shall apply:</w:t>
      </w:r>
    </w:p>
    <w:p w:rsidR="000956A9" w:rsidRDefault="000956A9" w:rsidP="000956A9">
      <w:pPr>
        <w:pStyle w:val="Absatztrennzeile0"/>
        <w:rPr>
          <w:lang w:val="en-US"/>
        </w:rPr>
      </w:pPr>
    </w:p>
    <w:p w:rsidR="000956A9" w:rsidRDefault="000956A9" w:rsidP="0019231C">
      <w:pPr>
        <w:pStyle w:val="ListBullet"/>
        <w:numPr>
          <w:ilvl w:val="0"/>
          <w:numId w:val="6"/>
        </w:numPr>
        <w:rPr>
          <w:sz w:val="22"/>
          <w:szCs w:val="22"/>
        </w:rPr>
      </w:pPr>
      <w:r>
        <w:rPr>
          <w:sz w:val="22"/>
          <w:szCs w:val="22"/>
        </w:rPr>
        <w:t>a maintenance programme for the drainage system shall be specified and the design shall allow access for this purpose;</w:t>
      </w:r>
    </w:p>
    <w:p w:rsidR="000956A9" w:rsidRDefault="000956A9" w:rsidP="0019231C">
      <w:pPr>
        <w:pStyle w:val="ListBullet"/>
        <w:numPr>
          <w:ilvl w:val="0"/>
          <w:numId w:val="6"/>
        </w:numPr>
        <w:rPr>
          <w:sz w:val="22"/>
          <w:szCs w:val="22"/>
        </w:rPr>
      </w:pPr>
      <w:r>
        <w:rPr>
          <w:sz w:val="22"/>
          <w:szCs w:val="22"/>
        </w:rPr>
        <w:t>it shall be demonstrated both by comparable experience and by assessment of any water discharge, that the drainage system will operate adequately without maintenance.</w:t>
      </w:r>
    </w:p>
    <w:p w:rsidR="000956A9" w:rsidRDefault="000956A9" w:rsidP="000956A9">
      <w:r>
        <w:t xml:space="preserve">(2) The quantities, pressures and </w:t>
      </w:r>
      <w:r>
        <w:rPr>
          <w:strike/>
          <w:color w:val="FF0000"/>
        </w:rPr>
        <w:t xml:space="preserve">eventual </w:t>
      </w:r>
      <w:r>
        <w:t>chemical content of any water discharge should be taken into account.</w:t>
      </w:r>
    </w:p>
    <w:p w:rsidR="000956A9" w:rsidRDefault="000956A9" w:rsidP="000956A9"/>
    <w:p w:rsidR="000956A9" w:rsidRDefault="000956A9" w:rsidP="000956A9">
      <w:pPr>
        <w:pStyle w:val="Heading7"/>
        <w:widowControl w:val="0"/>
        <w:tabs>
          <w:tab w:val="left" w:pos="1812"/>
        </w:tabs>
        <w:spacing w:line="240" w:lineRule="auto"/>
        <w:ind w:left="442" w:hanging="442"/>
        <w:rPr>
          <w:spacing w:val="-1"/>
        </w:rPr>
      </w:pPr>
      <w:bookmarkStart w:id="16" w:name="_Toc88288921"/>
      <w:r>
        <w:rPr>
          <w:spacing w:val="-1"/>
        </w:rPr>
        <w:t>9.6  Water pressures</w:t>
      </w:r>
      <w:bookmarkEnd w:id="16"/>
    </w:p>
    <w:p w:rsidR="000956A9" w:rsidRDefault="000956A9" w:rsidP="000956A9"/>
    <w:p w:rsidR="000956A9" w:rsidRDefault="000956A9" w:rsidP="000956A9">
      <w:pPr>
        <w:pStyle w:val="BodyText"/>
        <w:ind w:right="-2"/>
      </w:pPr>
      <w:r>
        <w:rPr>
          <w:spacing w:val="-1"/>
        </w:rPr>
        <w:t>(1)P</w:t>
      </w:r>
      <w:r>
        <w:rPr>
          <w:spacing w:val="2"/>
        </w:rPr>
        <w:t xml:space="preserve"> </w:t>
      </w:r>
      <w:r>
        <w:rPr>
          <w:spacing w:val="-2"/>
        </w:rPr>
        <w:t>Determination</w:t>
      </w:r>
      <w:r>
        <w:t xml:space="preserve"> </w:t>
      </w:r>
      <w:r>
        <w:rPr>
          <w:spacing w:val="-4"/>
        </w:rPr>
        <w:t>of</w:t>
      </w:r>
      <w:r>
        <w:rPr>
          <w:spacing w:val="3"/>
        </w:rPr>
        <w:t xml:space="preserve"> </w:t>
      </w:r>
      <w:r>
        <w:rPr>
          <w:spacing w:val="-1"/>
        </w:rPr>
        <w:t>characteristic</w:t>
      </w:r>
      <w:r>
        <w:rPr>
          <w:spacing w:val="-3"/>
        </w:rPr>
        <w:t xml:space="preserve"> </w:t>
      </w:r>
      <w:r>
        <w:rPr>
          <w:spacing w:val="-2"/>
        </w:rPr>
        <w:t>and</w:t>
      </w:r>
      <w:r>
        <w:t xml:space="preserve"> </w:t>
      </w:r>
      <w:r>
        <w:rPr>
          <w:spacing w:val="-2"/>
        </w:rPr>
        <w:t>design</w:t>
      </w:r>
      <w:r>
        <w:t xml:space="preserve"> </w:t>
      </w:r>
      <w:r>
        <w:rPr>
          <w:spacing w:val="-2"/>
        </w:rPr>
        <w:t>water</w:t>
      </w:r>
      <w:r>
        <w:rPr>
          <w:spacing w:val="2"/>
        </w:rPr>
        <w:t xml:space="preserve"> </w:t>
      </w:r>
      <w:r>
        <w:rPr>
          <w:spacing w:val="-1"/>
        </w:rPr>
        <w:t>pressures</w:t>
      </w:r>
      <w:r>
        <w:rPr>
          <w:spacing w:val="-3"/>
        </w:rPr>
        <w:t xml:space="preserve"> </w:t>
      </w:r>
      <w:r>
        <w:rPr>
          <w:spacing w:val="-2"/>
        </w:rPr>
        <w:t>shall</w:t>
      </w:r>
      <w:r>
        <w:rPr>
          <w:spacing w:val="5"/>
        </w:rPr>
        <w:t xml:space="preserve"> </w:t>
      </w:r>
      <w:r>
        <w:rPr>
          <w:spacing w:val="-1"/>
        </w:rPr>
        <w:t>take</w:t>
      </w:r>
      <w:r>
        <w:t xml:space="preserve"> </w:t>
      </w:r>
      <w:r>
        <w:rPr>
          <w:spacing w:val="-2"/>
        </w:rPr>
        <w:t xml:space="preserve">account </w:t>
      </w:r>
      <w:r>
        <w:rPr>
          <w:spacing w:val="-4"/>
        </w:rPr>
        <w:t>of</w:t>
      </w:r>
      <w:r>
        <w:rPr>
          <w:spacing w:val="8"/>
        </w:rPr>
        <w:t xml:space="preserve"> </w:t>
      </w:r>
      <w:r>
        <w:rPr>
          <w:spacing w:val="-3"/>
        </w:rPr>
        <w:t>water</w:t>
      </w:r>
      <w:r>
        <w:rPr>
          <w:spacing w:val="95"/>
        </w:rPr>
        <w:t xml:space="preserve"> </w:t>
      </w:r>
      <w:r>
        <w:t>levels</w:t>
      </w:r>
      <w:r>
        <w:rPr>
          <w:spacing w:val="-3"/>
        </w:rPr>
        <w:t xml:space="preserve"> </w:t>
      </w:r>
      <w:r>
        <w:rPr>
          <w:spacing w:val="-1"/>
        </w:rPr>
        <w:t>both</w:t>
      </w:r>
      <w:r>
        <w:t xml:space="preserve"> </w:t>
      </w:r>
      <w:r>
        <w:rPr>
          <w:spacing w:val="-2"/>
        </w:rPr>
        <w:t>above</w:t>
      </w:r>
      <w:r>
        <w:t xml:space="preserve"> </w:t>
      </w:r>
      <w:r>
        <w:rPr>
          <w:spacing w:val="-2"/>
        </w:rPr>
        <w:t>and</w:t>
      </w:r>
      <w:r>
        <w:t xml:space="preserve"> </w:t>
      </w:r>
      <w:r>
        <w:rPr>
          <w:spacing w:val="1"/>
        </w:rPr>
        <w:t>in</w:t>
      </w:r>
      <w:r>
        <w:t xml:space="preserve"> </w:t>
      </w:r>
      <w:r>
        <w:rPr>
          <w:spacing w:val="-1"/>
        </w:rPr>
        <w:t>the</w:t>
      </w:r>
      <w:r>
        <w:t xml:space="preserve"> </w:t>
      </w:r>
      <w:r>
        <w:rPr>
          <w:spacing w:val="-2"/>
        </w:rPr>
        <w:t>ground.</w:t>
      </w:r>
    </w:p>
    <w:p w:rsidR="000956A9" w:rsidRDefault="000956A9" w:rsidP="000956A9">
      <w:pPr>
        <w:pStyle w:val="BodyText"/>
        <w:ind w:right="-2"/>
      </w:pPr>
      <w:r>
        <w:rPr>
          <w:spacing w:val="-1"/>
        </w:rPr>
        <w:t>(2)P</w:t>
      </w:r>
      <w:r>
        <w:rPr>
          <w:spacing w:val="-3"/>
        </w:rPr>
        <w:t xml:space="preserve"> </w:t>
      </w:r>
      <w:r>
        <w:t xml:space="preserve">When </w:t>
      </w:r>
      <w:r>
        <w:rPr>
          <w:spacing w:val="-1"/>
        </w:rPr>
        <w:t>checking</w:t>
      </w:r>
      <w:r>
        <w:t xml:space="preserve"> </w:t>
      </w:r>
      <w:r>
        <w:rPr>
          <w:spacing w:val="-1"/>
        </w:rPr>
        <w:t>the</w:t>
      </w:r>
      <w:r>
        <w:t xml:space="preserve"> </w:t>
      </w:r>
      <w:r>
        <w:rPr>
          <w:spacing w:val="-1"/>
        </w:rPr>
        <w:t>ultimate</w:t>
      </w:r>
      <w:r>
        <w:t xml:space="preserve"> </w:t>
      </w:r>
      <w:r>
        <w:rPr>
          <w:spacing w:val="-2"/>
        </w:rPr>
        <w:t>and</w:t>
      </w:r>
      <w:r>
        <w:t xml:space="preserve"> </w:t>
      </w:r>
      <w:r>
        <w:rPr>
          <w:spacing w:val="-2"/>
        </w:rPr>
        <w:t>serviceability</w:t>
      </w:r>
      <w:r>
        <w:rPr>
          <w:spacing w:val="-3"/>
        </w:rPr>
        <w:t xml:space="preserve"> </w:t>
      </w:r>
      <w:r>
        <w:rPr>
          <w:spacing w:val="-1"/>
        </w:rPr>
        <w:t>limit</w:t>
      </w:r>
      <w:r>
        <w:rPr>
          <w:spacing w:val="-2"/>
        </w:rPr>
        <w:t xml:space="preserve"> states,</w:t>
      </w:r>
      <w:r>
        <w:rPr>
          <w:spacing w:val="3"/>
        </w:rPr>
        <w:t xml:space="preserve"> </w:t>
      </w:r>
      <w:r>
        <w:rPr>
          <w:spacing w:val="-2"/>
        </w:rPr>
        <w:t>water</w:t>
      </w:r>
      <w:r>
        <w:rPr>
          <w:spacing w:val="2"/>
        </w:rPr>
        <w:t xml:space="preserve"> </w:t>
      </w:r>
      <w:r>
        <w:rPr>
          <w:spacing w:val="-1"/>
        </w:rPr>
        <w:t>pressures</w:t>
      </w:r>
      <w:r>
        <w:rPr>
          <w:spacing w:val="2"/>
        </w:rPr>
        <w:t xml:space="preserve"> </w:t>
      </w:r>
      <w:r>
        <w:rPr>
          <w:spacing w:val="-2"/>
        </w:rPr>
        <w:t>shall</w:t>
      </w:r>
      <w:r>
        <w:rPr>
          <w:spacing w:val="5"/>
        </w:rPr>
        <w:t xml:space="preserve"> </w:t>
      </w:r>
      <w:r>
        <w:rPr>
          <w:spacing w:val="-2"/>
        </w:rPr>
        <w:t>be</w:t>
      </w:r>
      <w:r>
        <w:rPr>
          <w:spacing w:val="63"/>
        </w:rPr>
        <w:t xml:space="preserve"> </w:t>
      </w:r>
      <w:r>
        <w:rPr>
          <w:spacing w:val="-1"/>
        </w:rPr>
        <w:t>accounted</w:t>
      </w:r>
      <w:r>
        <w:t xml:space="preserve"> </w:t>
      </w:r>
      <w:r>
        <w:rPr>
          <w:spacing w:val="1"/>
        </w:rPr>
        <w:t>for</w:t>
      </w:r>
      <w:r>
        <w:rPr>
          <w:spacing w:val="-3"/>
        </w:rPr>
        <w:t xml:space="preserve"> </w:t>
      </w:r>
      <w:r>
        <w:rPr>
          <w:spacing w:val="1"/>
        </w:rPr>
        <w:t>in</w:t>
      </w:r>
      <w:r>
        <w:t xml:space="preserve"> </w:t>
      </w:r>
      <w:r>
        <w:rPr>
          <w:spacing w:val="-1"/>
        </w:rPr>
        <w:t>the</w:t>
      </w:r>
      <w:r>
        <w:t xml:space="preserve"> </w:t>
      </w:r>
      <w:r>
        <w:rPr>
          <w:spacing w:val="-1"/>
        </w:rPr>
        <w:t>combinations</w:t>
      </w:r>
      <w:r>
        <w:rPr>
          <w:spacing w:val="-3"/>
        </w:rPr>
        <w:t xml:space="preserve"> </w:t>
      </w:r>
      <w:r>
        <w:rPr>
          <w:spacing w:val="-4"/>
        </w:rPr>
        <w:t>of</w:t>
      </w:r>
      <w:r>
        <w:rPr>
          <w:spacing w:val="8"/>
        </w:rPr>
        <w:t xml:space="preserve"> </w:t>
      </w:r>
      <w:r>
        <w:rPr>
          <w:spacing w:val="-1"/>
        </w:rPr>
        <w:t>actions</w:t>
      </w:r>
      <w:r>
        <w:rPr>
          <w:spacing w:val="-3"/>
        </w:rPr>
        <w:t xml:space="preserve"> </w:t>
      </w:r>
      <w:r>
        <w:rPr>
          <w:spacing w:val="1"/>
        </w:rPr>
        <w:t>in</w:t>
      </w:r>
      <w:r>
        <w:t xml:space="preserve"> </w:t>
      </w:r>
      <w:r>
        <w:rPr>
          <w:spacing w:val="-1"/>
        </w:rPr>
        <w:t>accordance</w:t>
      </w:r>
      <w:r>
        <w:t xml:space="preserve"> </w:t>
      </w:r>
      <w:r>
        <w:rPr>
          <w:spacing w:val="-1"/>
        </w:rPr>
        <w:t>with</w:t>
      </w:r>
      <w:r>
        <w:t xml:space="preserve"> </w:t>
      </w:r>
      <w:r>
        <w:rPr>
          <w:spacing w:val="-1"/>
        </w:rPr>
        <w:t>2.4.5.3</w:t>
      </w:r>
      <w:r>
        <w:t xml:space="preserve"> </w:t>
      </w:r>
      <w:r>
        <w:rPr>
          <w:spacing w:val="-2"/>
        </w:rPr>
        <w:t>and</w:t>
      </w:r>
      <w:r>
        <w:t xml:space="preserve"> </w:t>
      </w:r>
      <w:r>
        <w:rPr>
          <w:spacing w:val="-2"/>
        </w:rPr>
        <w:t>2.4.6.1,</w:t>
      </w:r>
      <w:r>
        <w:rPr>
          <w:spacing w:val="41"/>
        </w:rPr>
        <w:t xml:space="preserve"> </w:t>
      </w:r>
      <w:r>
        <w:rPr>
          <w:spacing w:val="-1"/>
        </w:rPr>
        <w:t>considering</w:t>
      </w:r>
      <w:r>
        <w:t xml:space="preserve"> </w:t>
      </w:r>
      <w:r>
        <w:rPr>
          <w:spacing w:val="-1"/>
        </w:rPr>
        <w:t>the</w:t>
      </w:r>
      <w:r>
        <w:t xml:space="preserve"> </w:t>
      </w:r>
      <w:r>
        <w:rPr>
          <w:spacing w:val="-2"/>
        </w:rPr>
        <w:t>possible</w:t>
      </w:r>
      <w:r>
        <w:t xml:space="preserve"> </w:t>
      </w:r>
      <w:r>
        <w:rPr>
          <w:spacing w:val="-1"/>
        </w:rPr>
        <w:t>risks</w:t>
      </w:r>
      <w:r>
        <w:rPr>
          <w:spacing w:val="-3"/>
        </w:rPr>
        <w:t xml:space="preserve"> </w:t>
      </w:r>
      <w:r>
        <w:rPr>
          <w:spacing w:val="-1"/>
        </w:rPr>
        <w:t>indicated</w:t>
      </w:r>
      <w:r>
        <w:t xml:space="preserve"> </w:t>
      </w:r>
      <w:r>
        <w:rPr>
          <w:spacing w:val="1"/>
        </w:rPr>
        <w:t>in</w:t>
      </w:r>
      <w:r>
        <w:t xml:space="preserve"> </w:t>
      </w:r>
      <w:r>
        <w:rPr>
          <w:spacing w:val="-2"/>
        </w:rPr>
        <w:t>9.4.1(5).</w:t>
      </w:r>
    </w:p>
    <w:p w:rsidR="000956A9" w:rsidRDefault="000956A9" w:rsidP="000956A9">
      <w:r>
        <w:t xml:space="preserve">(3)P For structures retaining earth of medium or low permeability (silts and clays), </w:t>
      </w:r>
      <w:r>
        <w:rPr>
          <w:color w:val="FF0000"/>
        </w:rPr>
        <w:t>particular attention should be given to 2.4.6.1 (11).</w:t>
      </w:r>
      <w:r>
        <w:rPr>
          <w:strike/>
          <w:color w:val="FF0000"/>
        </w:rPr>
        <w:t>water pressures shall be assumed to act behind the wall. Unless a reliable drainage system is installed (9.4.2(1)P), or infiltration is prevented, the values of water pressures shall correspond to a water table at the surface of the retained material.</w:t>
      </w:r>
    </w:p>
    <w:p w:rsidR="000956A9" w:rsidRDefault="000956A9" w:rsidP="000956A9"/>
    <w:p w:rsidR="000956A9" w:rsidRDefault="000956A9" w:rsidP="000956A9">
      <w:pPr>
        <w:rPr>
          <w:color w:val="FF0000"/>
        </w:rPr>
      </w:pPr>
      <w:r w:rsidRPr="00B477E8">
        <w:rPr>
          <w:color w:val="FF0000"/>
        </w:rPr>
        <w:t>(3a) For retaining structures with shallow foundations subjected to lateral water pressure the eccentricity of the characteristic resultant effective forces in the base of the construction is restricted to a third of the width of the base. This restriction often corresponds to a model in which compressive effective stress is maintained between the structure and the ground over at least half of the base area of the construction. In the remaining gap between the structure and ground the possibility of the full water pressure shall be considered</w:t>
      </w:r>
      <w:r w:rsidRPr="00932477">
        <w:rPr>
          <w:color w:val="FF0000"/>
        </w:rPr>
        <w:t>. An example is given in Figure 9.X.</w:t>
      </w:r>
    </w:p>
    <w:p w:rsidR="000956A9" w:rsidRDefault="000956A9" w:rsidP="000956A9">
      <w:pPr>
        <w:rPr>
          <w:color w:val="FF0000"/>
        </w:rPr>
      </w:pPr>
    </w:p>
    <w:tbl>
      <w:tblPr>
        <w:tblW w:w="0" w:type="auto"/>
        <w:tblLook w:val="04A0" w:firstRow="1" w:lastRow="0" w:firstColumn="1" w:lastColumn="0" w:noHBand="0" w:noVBand="1"/>
      </w:tblPr>
      <w:tblGrid>
        <w:gridCol w:w="8856"/>
      </w:tblGrid>
      <w:tr w:rsidR="000956A9" w:rsidRPr="00B95551" w:rsidTr="00961ED8">
        <w:tc>
          <w:tcPr>
            <w:tcW w:w="9210" w:type="dxa"/>
            <w:shd w:val="clear" w:color="auto" w:fill="auto"/>
          </w:tcPr>
          <w:p w:rsidR="000956A9" w:rsidRPr="00B95551" w:rsidRDefault="0019231C" w:rsidP="00961ED8">
            <w:pPr>
              <w:jc w:val="center"/>
              <w:rPr>
                <w:color w:val="0070C0"/>
              </w:rPr>
            </w:pPr>
            <w:r>
              <w:rPr>
                <w:noProof/>
                <w:lang w:val="en-GB" w:eastAsia="en-GB"/>
              </w:rPr>
              <w:lastRenderedPageBreak/>
              <w:drawing>
                <wp:inline distT="0" distB="0" distL="0" distR="0">
                  <wp:extent cx="3038475" cy="3133725"/>
                  <wp:effectExtent l="0" t="0" r="9525" b="9525"/>
                  <wp:docPr id="3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38475" cy="3133725"/>
                          </a:xfrm>
                          <a:prstGeom prst="rect">
                            <a:avLst/>
                          </a:prstGeom>
                          <a:noFill/>
                          <a:ln>
                            <a:noFill/>
                          </a:ln>
                        </pic:spPr>
                      </pic:pic>
                    </a:graphicData>
                  </a:graphic>
                </wp:inline>
              </w:drawing>
            </w:r>
          </w:p>
        </w:tc>
      </w:tr>
      <w:tr w:rsidR="000956A9" w:rsidRPr="00B95551" w:rsidTr="00961ED8">
        <w:tc>
          <w:tcPr>
            <w:tcW w:w="9210" w:type="dxa"/>
            <w:shd w:val="clear" w:color="auto" w:fill="auto"/>
          </w:tcPr>
          <w:p w:rsidR="000956A9" w:rsidRPr="00932477" w:rsidRDefault="000956A9" w:rsidP="00961ED8">
            <w:pPr>
              <w:jc w:val="center"/>
              <w:rPr>
                <w:b/>
                <w:color w:val="FF0000"/>
                <w:spacing w:val="2"/>
              </w:rPr>
            </w:pPr>
            <w:r w:rsidRPr="00932477">
              <w:rPr>
                <w:b/>
                <w:color w:val="FF0000"/>
                <w:spacing w:val="-1"/>
              </w:rPr>
              <w:t>Figure</w:t>
            </w:r>
            <w:r w:rsidRPr="00932477">
              <w:rPr>
                <w:b/>
                <w:color w:val="FF0000"/>
              </w:rPr>
              <w:t xml:space="preserve"> </w:t>
            </w:r>
            <w:r w:rsidRPr="00932477">
              <w:rPr>
                <w:b/>
                <w:color w:val="FF0000"/>
                <w:spacing w:val="-1"/>
              </w:rPr>
              <w:t>9.X</w:t>
            </w:r>
            <w:r w:rsidRPr="00932477">
              <w:rPr>
                <w:b/>
                <w:color w:val="FF0000"/>
                <w:spacing w:val="-5"/>
              </w:rPr>
              <w:t xml:space="preserve"> </w:t>
            </w:r>
            <w:r w:rsidRPr="00932477">
              <w:rPr>
                <w:b/>
                <w:color w:val="FF0000"/>
              </w:rPr>
              <w:t>—</w:t>
            </w:r>
            <w:r w:rsidRPr="00932477">
              <w:rPr>
                <w:b/>
                <w:color w:val="FF0000"/>
                <w:spacing w:val="2"/>
              </w:rPr>
              <w:t xml:space="preserve"> </w:t>
            </w:r>
            <w:r w:rsidRPr="00932477">
              <w:rPr>
                <w:b/>
                <w:color w:val="FF0000"/>
                <w:spacing w:val="-2"/>
              </w:rPr>
              <w:t>Example</w:t>
            </w:r>
            <w:r w:rsidRPr="00932477">
              <w:rPr>
                <w:b/>
                <w:color w:val="FF0000"/>
                <w:spacing w:val="-5"/>
              </w:rPr>
              <w:t xml:space="preserve"> </w:t>
            </w:r>
            <w:r w:rsidRPr="00932477">
              <w:rPr>
                <w:b/>
                <w:color w:val="FF0000"/>
              </w:rPr>
              <w:t>of</w:t>
            </w:r>
            <w:r w:rsidRPr="00932477">
              <w:rPr>
                <w:b/>
                <w:color w:val="FF0000"/>
                <w:spacing w:val="2"/>
              </w:rPr>
              <w:t xml:space="preserve"> water pressure related to </w:t>
            </w:r>
          </w:p>
          <w:p w:rsidR="000956A9" w:rsidRPr="00B95551" w:rsidRDefault="000956A9" w:rsidP="00961ED8">
            <w:pPr>
              <w:jc w:val="center"/>
              <w:rPr>
                <w:noProof/>
              </w:rPr>
            </w:pPr>
            <w:r w:rsidRPr="00932477">
              <w:rPr>
                <w:b/>
                <w:color w:val="FF0000"/>
                <w:spacing w:val="2"/>
              </w:rPr>
              <w:t>eccentric loading to the base of a structure</w:t>
            </w:r>
          </w:p>
        </w:tc>
      </w:tr>
    </w:tbl>
    <w:p w:rsidR="000956A9" w:rsidRPr="006D2D1E" w:rsidRDefault="000956A9" w:rsidP="000956A9"/>
    <w:p w:rsidR="000956A9" w:rsidRDefault="000956A9" w:rsidP="000956A9">
      <w:r>
        <w:t>(4)P Where sudden changes in a free water level may occur, both the non-steady condition occurring immediately after the change and the steady condition shall be examined.</w:t>
      </w:r>
    </w:p>
    <w:p w:rsidR="000956A9" w:rsidRDefault="000956A9" w:rsidP="000956A9"/>
    <w:p w:rsidR="000956A9" w:rsidRDefault="000956A9" w:rsidP="000956A9">
      <w:r>
        <w:t>(5)P Where no special drainage or flow prevention measures are taken, the possible effects of water-filled tension or shrinkage cracks shall be considered.</w:t>
      </w:r>
    </w:p>
    <w:p w:rsidR="000956A9" w:rsidRPr="002D58F4" w:rsidRDefault="000956A9" w:rsidP="000956A9">
      <w:pPr>
        <w:rPr>
          <w:color w:val="FF0000"/>
        </w:rPr>
      </w:pPr>
    </w:p>
    <w:p w:rsidR="000956A9" w:rsidRPr="002D58F4" w:rsidRDefault="000956A9" w:rsidP="000956A9">
      <w:pPr>
        <w:pStyle w:val="BodyText"/>
        <w:rPr>
          <w:color w:val="FF0000"/>
        </w:rPr>
      </w:pPr>
      <w:r w:rsidRPr="002D58F4">
        <w:rPr>
          <w:color w:val="FF0000"/>
        </w:rPr>
        <w:t>(5a)</w:t>
      </w:r>
      <w:r w:rsidRPr="002D58F4">
        <w:rPr>
          <w:color w:val="FF0000"/>
          <w:spacing w:val="-7"/>
        </w:rPr>
        <w:t xml:space="preserve"> </w:t>
      </w:r>
      <w:r w:rsidRPr="002D58F4">
        <w:rPr>
          <w:color w:val="FF0000"/>
        </w:rPr>
        <w:t>A reduction or limitation</w:t>
      </w:r>
      <w:r w:rsidRPr="002D58F4">
        <w:rPr>
          <w:color w:val="FF0000"/>
          <w:spacing w:val="-8"/>
        </w:rPr>
        <w:t xml:space="preserve"> of water pressures by means of building measures, i.e</w:t>
      </w:r>
      <w:r w:rsidRPr="00932477">
        <w:rPr>
          <w:color w:val="FF0000"/>
          <w:spacing w:val="-8"/>
        </w:rPr>
        <w:t xml:space="preserve">. seals, </w:t>
      </w:r>
      <w:r w:rsidRPr="002D58F4">
        <w:rPr>
          <w:color w:val="FF0000"/>
          <w:spacing w:val="-8"/>
        </w:rPr>
        <w:t xml:space="preserve">drainage or wells may only be considered, if </w:t>
      </w:r>
    </w:p>
    <w:p w:rsidR="000956A9" w:rsidRPr="002D58F4" w:rsidRDefault="000956A9" w:rsidP="0019231C">
      <w:pPr>
        <w:pStyle w:val="ListBullet"/>
        <w:numPr>
          <w:ilvl w:val="0"/>
          <w:numId w:val="6"/>
        </w:numPr>
        <w:rPr>
          <w:color w:val="FF0000"/>
          <w:sz w:val="22"/>
          <w:szCs w:val="22"/>
        </w:rPr>
      </w:pPr>
      <w:r w:rsidRPr="002D58F4">
        <w:rPr>
          <w:color w:val="FF0000"/>
          <w:sz w:val="22"/>
          <w:szCs w:val="22"/>
        </w:rPr>
        <w:t xml:space="preserve">their function can be maintained during the whole lifetime of the construction or </w:t>
      </w:r>
    </w:p>
    <w:p w:rsidR="000956A9" w:rsidRPr="002D58F4" w:rsidRDefault="000956A9" w:rsidP="0019231C">
      <w:pPr>
        <w:pStyle w:val="ListBullet"/>
        <w:numPr>
          <w:ilvl w:val="0"/>
          <w:numId w:val="6"/>
        </w:numPr>
        <w:spacing w:after="120" w:line="288" w:lineRule="auto"/>
        <w:ind w:left="284" w:hanging="284"/>
        <w:rPr>
          <w:color w:val="FF0000"/>
          <w:sz w:val="22"/>
          <w:szCs w:val="22"/>
        </w:rPr>
      </w:pPr>
      <w:r w:rsidRPr="002D58F4">
        <w:rPr>
          <w:color w:val="FF0000"/>
          <w:sz w:val="22"/>
          <w:szCs w:val="22"/>
        </w:rPr>
        <w:t xml:space="preserve">their function will be regularly monitored and can be repaired without serious restrictions to the usage of the construction or if </w:t>
      </w:r>
    </w:p>
    <w:p w:rsidR="000956A9" w:rsidRPr="002D58F4" w:rsidRDefault="000956A9" w:rsidP="0019231C">
      <w:pPr>
        <w:pStyle w:val="ListBullet"/>
        <w:numPr>
          <w:ilvl w:val="0"/>
          <w:numId w:val="6"/>
        </w:numPr>
        <w:rPr>
          <w:color w:val="FF0000"/>
          <w:sz w:val="22"/>
          <w:szCs w:val="22"/>
          <w:lang w:val="en-US"/>
        </w:rPr>
      </w:pPr>
      <w:r w:rsidRPr="002D58F4">
        <w:rPr>
          <w:color w:val="FF0000"/>
          <w:sz w:val="22"/>
          <w:szCs w:val="22"/>
        </w:rPr>
        <w:t xml:space="preserve">additional measures of flooding or ballasting will be available when needed. </w:t>
      </w:r>
    </w:p>
    <w:p w:rsidR="000956A9" w:rsidRPr="002D58F4" w:rsidRDefault="000956A9" w:rsidP="000956A9">
      <w:pPr>
        <w:pStyle w:val="BodyText"/>
        <w:ind w:right="115"/>
        <w:rPr>
          <w:color w:val="FF0000"/>
        </w:rPr>
      </w:pPr>
      <w:r w:rsidRPr="002D58F4">
        <w:rPr>
          <w:color w:val="FF0000"/>
          <w:spacing w:val="-1"/>
        </w:rPr>
        <w:t>Already during the design it has to be described in detail how the function can be repaired or how the flooding or ballasting can be proceeded automatically.</w:t>
      </w:r>
    </w:p>
    <w:p w:rsidR="000956A9" w:rsidRPr="002D58F4" w:rsidRDefault="000956A9" w:rsidP="000956A9">
      <w:pPr>
        <w:spacing w:line="240" w:lineRule="exact"/>
        <w:rPr>
          <w:color w:val="FF0000"/>
          <w:sz w:val="24"/>
          <w:szCs w:val="24"/>
        </w:rPr>
      </w:pPr>
    </w:p>
    <w:p w:rsidR="000956A9" w:rsidRPr="002D58F4" w:rsidRDefault="000956A9" w:rsidP="000956A9">
      <w:pPr>
        <w:pStyle w:val="BodyText"/>
        <w:ind w:right="115"/>
        <w:rPr>
          <w:color w:val="FF0000"/>
        </w:rPr>
      </w:pPr>
      <w:r w:rsidRPr="002D58F4">
        <w:rPr>
          <w:color w:val="FF0000"/>
        </w:rPr>
        <w:lastRenderedPageBreak/>
        <w:t>(5b)</w:t>
      </w:r>
      <w:r w:rsidRPr="002D58F4">
        <w:rPr>
          <w:color w:val="FF0000"/>
          <w:spacing w:val="-2"/>
        </w:rPr>
        <w:t xml:space="preserve"> For the case that regular monitoring of the function is chosen a verification is necessary that ultimate limit states </w:t>
      </w:r>
      <w:r w:rsidRPr="002D58F4">
        <w:rPr>
          <w:color w:val="FF0000"/>
        </w:rPr>
        <w:t>UPL,</w:t>
      </w:r>
      <w:r w:rsidRPr="002D58F4">
        <w:rPr>
          <w:color w:val="FF0000"/>
          <w:spacing w:val="33"/>
        </w:rPr>
        <w:t xml:space="preserve"> </w:t>
      </w:r>
      <w:r w:rsidRPr="002D58F4">
        <w:rPr>
          <w:color w:val="FF0000"/>
        </w:rPr>
        <w:t>HYD,</w:t>
      </w:r>
      <w:r w:rsidRPr="002D58F4">
        <w:rPr>
          <w:color w:val="FF0000"/>
          <w:spacing w:val="34"/>
        </w:rPr>
        <w:t xml:space="preserve"> </w:t>
      </w:r>
      <w:r w:rsidRPr="002D58F4">
        <w:rPr>
          <w:color w:val="FF0000"/>
        </w:rPr>
        <w:t>STR and</w:t>
      </w:r>
      <w:r w:rsidRPr="002D58F4">
        <w:rPr>
          <w:color w:val="FF0000"/>
          <w:spacing w:val="33"/>
        </w:rPr>
        <w:t xml:space="preserve"> </w:t>
      </w:r>
      <w:r w:rsidRPr="002D58F4">
        <w:rPr>
          <w:color w:val="FF0000"/>
        </w:rPr>
        <w:t>GEO</w:t>
      </w:r>
      <w:r w:rsidRPr="002D58F4">
        <w:rPr>
          <w:color w:val="FF0000"/>
          <w:spacing w:val="-2"/>
        </w:rPr>
        <w:t xml:space="preserve"> with partial factors for accidental situations ar</w:t>
      </w:r>
      <w:r w:rsidRPr="00932477">
        <w:rPr>
          <w:color w:val="FF0000"/>
          <w:spacing w:val="-2"/>
        </w:rPr>
        <w:t xml:space="preserve">e not reached if the </w:t>
      </w:r>
      <w:r w:rsidRPr="002D58F4">
        <w:rPr>
          <w:color w:val="FF0000"/>
          <w:spacing w:val="-2"/>
        </w:rPr>
        <w:t xml:space="preserve">technical system of water pressure control fails. </w:t>
      </w:r>
    </w:p>
    <w:p w:rsidR="000956A9" w:rsidRPr="00E668BB" w:rsidRDefault="000956A9" w:rsidP="000956A9"/>
    <w:p w:rsidR="000956A9" w:rsidRDefault="000956A9" w:rsidP="000956A9">
      <w:pPr>
        <w:pStyle w:val="Heading4"/>
        <w:tabs>
          <w:tab w:val="left" w:pos="1535"/>
        </w:tabs>
        <w:spacing w:before="69"/>
        <w:ind w:left="120"/>
        <w:rPr>
          <w:spacing w:val="-1"/>
        </w:rPr>
      </w:pPr>
      <w:r>
        <w:t>Section</w:t>
      </w:r>
      <w:r>
        <w:rPr>
          <w:spacing w:val="-3"/>
        </w:rPr>
        <w:t xml:space="preserve"> </w:t>
      </w:r>
      <w:r>
        <w:t>10</w:t>
      </w:r>
      <w:r>
        <w:tab/>
      </w:r>
      <w:r>
        <w:rPr>
          <w:spacing w:val="-1"/>
        </w:rPr>
        <w:t>Hydraulic</w:t>
      </w:r>
      <w:r>
        <w:rPr>
          <w:spacing w:val="1"/>
        </w:rPr>
        <w:t xml:space="preserve"> </w:t>
      </w:r>
      <w:r>
        <w:rPr>
          <w:spacing w:val="-1"/>
        </w:rPr>
        <w:t>failure</w:t>
      </w:r>
    </w:p>
    <w:p w:rsidR="000956A9" w:rsidRDefault="000956A9" w:rsidP="000956A9">
      <w:pPr>
        <w:pStyle w:val="Heading7"/>
        <w:widowControl w:val="0"/>
        <w:tabs>
          <w:tab w:val="left" w:pos="1812"/>
        </w:tabs>
        <w:spacing w:line="240" w:lineRule="auto"/>
        <w:ind w:left="442" w:hanging="442"/>
        <w:rPr>
          <w:spacing w:val="-1"/>
        </w:rPr>
      </w:pPr>
      <w:r>
        <w:rPr>
          <w:spacing w:val="-1"/>
        </w:rPr>
        <w:t>10.1  General</w:t>
      </w:r>
    </w:p>
    <w:p w:rsidR="000956A9" w:rsidRDefault="000956A9" w:rsidP="000956A9">
      <w:pPr>
        <w:spacing w:before="6" w:line="240" w:lineRule="exact"/>
        <w:rPr>
          <w:sz w:val="24"/>
          <w:szCs w:val="24"/>
        </w:rPr>
      </w:pPr>
    </w:p>
    <w:p w:rsidR="000956A9" w:rsidRDefault="000956A9" w:rsidP="000956A9">
      <w:pPr>
        <w:pStyle w:val="BodyText"/>
        <w:ind w:right="-2"/>
      </w:pPr>
      <w:r>
        <w:rPr>
          <w:spacing w:val="-1"/>
        </w:rPr>
        <w:t>(1)P</w:t>
      </w:r>
      <w:r>
        <w:rPr>
          <w:spacing w:val="2"/>
        </w:rPr>
        <w:t xml:space="preserve"> </w:t>
      </w:r>
      <w:r>
        <w:rPr>
          <w:spacing w:val="-1"/>
        </w:rPr>
        <w:t>The</w:t>
      </w:r>
      <w:r>
        <w:t xml:space="preserve"> </w:t>
      </w:r>
      <w:r>
        <w:rPr>
          <w:spacing w:val="-2"/>
        </w:rPr>
        <w:t>provisions</w:t>
      </w:r>
      <w:r>
        <w:rPr>
          <w:spacing w:val="-3"/>
        </w:rPr>
        <w:t xml:space="preserve"> </w:t>
      </w:r>
      <w:r>
        <w:rPr>
          <w:spacing w:val="-1"/>
        </w:rPr>
        <w:t>of</w:t>
      </w:r>
      <w:r>
        <w:rPr>
          <w:spacing w:val="3"/>
        </w:rPr>
        <w:t xml:space="preserve"> </w:t>
      </w:r>
      <w:r>
        <w:rPr>
          <w:spacing w:val="-1"/>
        </w:rPr>
        <w:t>this</w:t>
      </w:r>
      <w:r>
        <w:rPr>
          <w:spacing w:val="-3"/>
        </w:rPr>
        <w:t xml:space="preserve"> </w:t>
      </w:r>
      <w:r>
        <w:rPr>
          <w:spacing w:val="-1"/>
        </w:rPr>
        <w:t>Section</w:t>
      </w:r>
      <w:r>
        <w:t xml:space="preserve"> </w:t>
      </w:r>
      <w:r>
        <w:rPr>
          <w:spacing w:val="-1"/>
        </w:rPr>
        <w:t>apply</w:t>
      </w:r>
      <w:r>
        <w:rPr>
          <w:spacing w:val="-3"/>
        </w:rPr>
        <w:t xml:space="preserve"> </w:t>
      </w:r>
      <w:r>
        <w:t xml:space="preserve">to </w:t>
      </w:r>
      <w:r w:rsidRPr="002D58F4">
        <w:rPr>
          <w:color w:val="FF0000"/>
        </w:rPr>
        <w:t xml:space="preserve">three </w:t>
      </w:r>
      <w:r w:rsidRPr="002D58F4">
        <w:rPr>
          <w:strike/>
          <w:color w:val="FF0000"/>
          <w:spacing w:val="-1"/>
        </w:rPr>
        <w:t>four</w:t>
      </w:r>
      <w:r w:rsidRPr="002D58F4">
        <w:rPr>
          <w:strike/>
          <w:color w:val="FF0000"/>
          <w:spacing w:val="-3"/>
        </w:rPr>
        <w:t xml:space="preserve"> </w:t>
      </w:r>
      <w:r>
        <w:rPr>
          <w:spacing w:val="-1"/>
        </w:rPr>
        <w:t>modes</w:t>
      </w:r>
      <w:r>
        <w:rPr>
          <w:spacing w:val="-8"/>
        </w:rPr>
        <w:t xml:space="preserve"> </w:t>
      </w:r>
      <w:r>
        <w:rPr>
          <w:spacing w:val="-1"/>
        </w:rPr>
        <w:t>of</w:t>
      </w:r>
      <w:r>
        <w:rPr>
          <w:spacing w:val="3"/>
        </w:rPr>
        <w:t xml:space="preserve"> </w:t>
      </w:r>
      <w:r>
        <w:rPr>
          <w:spacing w:val="-2"/>
        </w:rPr>
        <w:t>ground</w:t>
      </w:r>
      <w:r>
        <w:t xml:space="preserve"> failure </w:t>
      </w:r>
      <w:r>
        <w:rPr>
          <w:spacing w:val="-1"/>
        </w:rPr>
        <w:t>induced</w:t>
      </w:r>
      <w:r>
        <w:t xml:space="preserve"> </w:t>
      </w:r>
      <w:r>
        <w:rPr>
          <w:spacing w:val="-1"/>
        </w:rPr>
        <w:t>by</w:t>
      </w:r>
      <w:r>
        <w:rPr>
          <w:spacing w:val="2"/>
        </w:rPr>
        <w:t xml:space="preserve"> </w:t>
      </w:r>
      <w:r>
        <w:rPr>
          <w:spacing w:val="-2"/>
        </w:rPr>
        <w:t>pore-water</w:t>
      </w:r>
      <w:r>
        <w:rPr>
          <w:spacing w:val="63"/>
        </w:rPr>
        <w:t xml:space="preserve"> </w:t>
      </w:r>
      <w:r>
        <w:rPr>
          <w:spacing w:val="-2"/>
        </w:rPr>
        <w:t>pressure</w:t>
      </w:r>
      <w:r>
        <w:t xml:space="preserve"> </w:t>
      </w:r>
      <w:r>
        <w:rPr>
          <w:spacing w:val="-1"/>
        </w:rPr>
        <w:t>or</w:t>
      </w:r>
      <w:r>
        <w:rPr>
          <w:spacing w:val="2"/>
        </w:rPr>
        <w:t xml:space="preserve"> </w:t>
      </w:r>
      <w:r>
        <w:rPr>
          <w:spacing w:val="-2"/>
        </w:rPr>
        <w:t>pore-water</w:t>
      </w:r>
      <w:r>
        <w:rPr>
          <w:spacing w:val="2"/>
        </w:rPr>
        <w:t xml:space="preserve"> </w:t>
      </w:r>
      <w:r>
        <w:rPr>
          <w:spacing w:val="-2"/>
        </w:rPr>
        <w:t>seepage,</w:t>
      </w:r>
      <w:r>
        <w:rPr>
          <w:spacing w:val="3"/>
        </w:rPr>
        <w:t xml:space="preserve"> </w:t>
      </w:r>
      <w:r>
        <w:rPr>
          <w:spacing w:val="-2"/>
        </w:rPr>
        <w:t>which</w:t>
      </w:r>
      <w:r>
        <w:t xml:space="preserve"> </w:t>
      </w:r>
      <w:r>
        <w:rPr>
          <w:spacing w:val="-2"/>
        </w:rPr>
        <w:t>shall</w:t>
      </w:r>
      <w:r>
        <w:rPr>
          <w:spacing w:val="5"/>
        </w:rPr>
        <w:t xml:space="preserve"> </w:t>
      </w:r>
      <w:r>
        <w:rPr>
          <w:spacing w:val="-1"/>
        </w:rPr>
        <w:t>be</w:t>
      </w:r>
      <w:r>
        <w:t xml:space="preserve"> </w:t>
      </w:r>
      <w:r>
        <w:rPr>
          <w:spacing w:val="-2"/>
        </w:rPr>
        <w:t>checked,</w:t>
      </w:r>
      <w:r>
        <w:rPr>
          <w:spacing w:val="3"/>
        </w:rPr>
        <w:t xml:space="preserve"> </w:t>
      </w:r>
      <w:r>
        <w:rPr>
          <w:spacing w:val="-1"/>
        </w:rPr>
        <w:t>as</w:t>
      </w:r>
      <w:r>
        <w:rPr>
          <w:spacing w:val="-3"/>
        </w:rPr>
        <w:t xml:space="preserve"> </w:t>
      </w:r>
      <w:r>
        <w:rPr>
          <w:spacing w:val="-1"/>
        </w:rPr>
        <w:t>relevant:</w:t>
      </w:r>
    </w:p>
    <w:p w:rsidR="000956A9" w:rsidRDefault="000956A9" w:rsidP="0019231C">
      <w:pPr>
        <w:pStyle w:val="BodyText"/>
        <w:widowControl w:val="0"/>
        <w:numPr>
          <w:ilvl w:val="0"/>
          <w:numId w:val="6"/>
        </w:numPr>
        <w:tabs>
          <w:tab w:val="left" w:pos="405"/>
        </w:tabs>
        <w:spacing w:line="288" w:lineRule="auto"/>
        <w:rPr>
          <w:spacing w:val="-1"/>
        </w:rPr>
      </w:pPr>
      <w:r>
        <w:rPr>
          <w:spacing w:val="-1"/>
        </w:rPr>
        <w:t>failure by uplift (buoyancy);</w:t>
      </w:r>
    </w:p>
    <w:p w:rsidR="000956A9" w:rsidRDefault="000956A9" w:rsidP="0019231C">
      <w:pPr>
        <w:pStyle w:val="BodyText"/>
        <w:widowControl w:val="0"/>
        <w:numPr>
          <w:ilvl w:val="0"/>
          <w:numId w:val="6"/>
        </w:numPr>
        <w:tabs>
          <w:tab w:val="left" w:pos="405"/>
        </w:tabs>
        <w:spacing w:line="288" w:lineRule="auto"/>
        <w:rPr>
          <w:spacing w:val="-1"/>
        </w:rPr>
      </w:pPr>
      <w:r>
        <w:rPr>
          <w:spacing w:val="-1"/>
        </w:rPr>
        <w:t xml:space="preserve">failure by heave </w:t>
      </w:r>
      <w:r w:rsidRPr="002D58F4">
        <w:rPr>
          <w:color w:val="FF0000"/>
          <w:spacing w:val="-1"/>
        </w:rPr>
        <w:t>(upwards seepage)</w:t>
      </w:r>
      <w:r>
        <w:rPr>
          <w:spacing w:val="-1"/>
        </w:rPr>
        <w:t>;</w:t>
      </w:r>
    </w:p>
    <w:p w:rsidR="000956A9" w:rsidRDefault="000956A9" w:rsidP="0019231C">
      <w:pPr>
        <w:pStyle w:val="BodyText"/>
        <w:widowControl w:val="0"/>
        <w:numPr>
          <w:ilvl w:val="0"/>
          <w:numId w:val="6"/>
        </w:numPr>
        <w:tabs>
          <w:tab w:val="left" w:pos="405"/>
        </w:tabs>
        <w:spacing w:line="288" w:lineRule="auto"/>
        <w:rPr>
          <w:spacing w:val="-1"/>
        </w:rPr>
      </w:pPr>
      <w:r>
        <w:rPr>
          <w:spacing w:val="-1"/>
        </w:rPr>
        <w:t>failure by internal erosion</w:t>
      </w:r>
      <w:r>
        <w:rPr>
          <w:color w:val="0070C0"/>
          <w:spacing w:val="-1"/>
        </w:rPr>
        <w:t xml:space="preserve"> </w:t>
      </w:r>
      <w:r w:rsidRPr="002D58F4">
        <w:rPr>
          <w:color w:val="FF0000"/>
          <w:spacing w:val="-1"/>
        </w:rPr>
        <w:t>and piping.</w:t>
      </w:r>
      <w:r>
        <w:rPr>
          <w:strike/>
          <w:color w:val="0070C0"/>
          <w:spacing w:val="-1"/>
        </w:rPr>
        <w:t>;</w:t>
      </w:r>
    </w:p>
    <w:p w:rsidR="000956A9" w:rsidRPr="002D58F4" w:rsidRDefault="000956A9" w:rsidP="0019231C">
      <w:pPr>
        <w:pStyle w:val="BodyText"/>
        <w:widowControl w:val="0"/>
        <w:numPr>
          <w:ilvl w:val="0"/>
          <w:numId w:val="6"/>
        </w:numPr>
        <w:tabs>
          <w:tab w:val="left" w:pos="405"/>
        </w:tabs>
        <w:spacing w:line="288" w:lineRule="auto"/>
        <w:rPr>
          <w:strike/>
          <w:color w:val="FF0000"/>
          <w:spacing w:val="-1"/>
        </w:rPr>
      </w:pPr>
      <w:r w:rsidRPr="002D58F4">
        <w:rPr>
          <w:strike/>
          <w:color w:val="FF0000"/>
          <w:spacing w:val="-1"/>
        </w:rPr>
        <w:t>failure by piping.</w:t>
      </w:r>
    </w:p>
    <w:p w:rsidR="000956A9" w:rsidRDefault="000956A9" w:rsidP="000956A9">
      <w:pPr>
        <w:spacing w:before="9" w:line="240" w:lineRule="exact"/>
      </w:pPr>
    </w:p>
    <w:p w:rsidR="000956A9" w:rsidRDefault="000956A9" w:rsidP="000956A9">
      <w:pPr>
        <w:spacing w:line="253" w:lineRule="auto"/>
        <w:ind w:left="142" w:right="-2"/>
        <w:rPr>
          <w:rFonts w:eastAsia="Arial" w:cs="Arial"/>
          <w:sz w:val="20"/>
        </w:rPr>
      </w:pPr>
      <w:r>
        <w:rPr>
          <w:spacing w:val="-1"/>
          <w:sz w:val="20"/>
        </w:rPr>
        <w:t>NOTE</w:t>
      </w:r>
      <w:r>
        <w:rPr>
          <w:sz w:val="20"/>
        </w:rPr>
        <w:t xml:space="preserve"> 1</w:t>
      </w:r>
      <w:r>
        <w:rPr>
          <w:spacing w:val="12"/>
          <w:sz w:val="20"/>
        </w:rPr>
        <w:t xml:space="preserve"> </w:t>
      </w:r>
      <w:r w:rsidRPr="002D58F4">
        <w:rPr>
          <w:color w:val="FF0000"/>
          <w:spacing w:val="-2"/>
          <w:sz w:val="20"/>
        </w:rPr>
        <w:t xml:space="preserve">Uplift </w:t>
      </w:r>
      <w:r w:rsidRPr="002D58F4">
        <w:rPr>
          <w:strike/>
          <w:color w:val="FF0000"/>
          <w:spacing w:val="-1"/>
          <w:sz w:val="20"/>
        </w:rPr>
        <w:t>Buoyancy</w:t>
      </w:r>
      <w:r>
        <w:rPr>
          <w:spacing w:val="2"/>
          <w:sz w:val="20"/>
        </w:rPr>
        <w:t xml:space="preserve"> </w:t>
      </w:r>
      <w:r>
        <w:rPr>
          <w:spacing w:val="-2"/>
          <w:sz w:val="20"/>
        </w:rPr>
        <w:t>occurs</w:t>
      </w:r>
      <w:r>
        <w:rPr>
          <w:spacing w:val="2"/>
          <w:sz w:val="20"/>
        </w:rPr>
        <w:t xml:space="preserve"> </w:t>
      </w:r>
      <w:r>
        <w:rPr>
          <w:spacing w:val="-3"/>
          <w:sz w:val="20"/>
        </w:rPr>
        <w:t>when</w:t>
      </w:r>
      <w:r>
        <w:rPr>
          <w:spacing w:val="6"/>
          <w:sz w:val="20"/>
        </w:rPr>
        <w:t xml:space="preserve"> </w:t>
      </w:r>
      <w:r>
        <w:rPr>
          <w:spacing w:val="-2"/>
          <w:sz w:val="20"/>
        </w:rPr>
        <w:t>pore-water</w:t>
      </w:r>
      <w:r>
        <w:rPr>
          <w:spacing w:val="4"/>
          <w:sz w:val="20"/>
        </w:rPr>
        <w:t xml:space="preserve"> </w:t>
      </w:r>
      <w:r>
        <w:rPr>
          <w:spacing w:val="-1"/>
          <w:sz w:val="20"/>
        </w:rPr>
        <w:t>pressure</w:t>
      </w:r>
      <w:r>
        <w:rPr>
          <w:spacing w:val="2"/>
          <w:sz w:val="20"/>
        </w:rPr>
        <w:t xml:space="preserve"> </w:t>
      </w:r>
      <w:r>
        <w:rPr>
          <w:spacing w:val="-3"/>
          <w:sz w:val="20"/>
        </w:rPr>
        <w:t>under</w:t>
      </w:r>
      <w:r>
        <w:rPr>
          <w:spacing w:val="10"/>
          <w:sz w:val="20"/>
        </w:rPr>
        <w:t xml:space="preserve"> </w:t>
      </w:r>
      <w:r>
        <w:rPr>
          <w:sz w:val="20"/>
        </w:rPr>
        <w:t>a</w:t>
      </w:r>
      <w:r>
        <w:rPr>
          <w:spacing w:val="2"/>
          <w:sz w:val="20"/>
        </w:rPr>
        <w:t xml:space="preserve"> </w:t>
      </w:r>
      <w:r>
        <w:rPr>
          <w:spacing w:val="-2"/>
          <w:sz w:val="20"/>
        </w:rPr>
        <w:t>structure</w:t>
      </w:r>
      <w:r>
        <w:rPr>
          <w:spacing w:val="1"/>
          <w:sz w:val="20"/>
        </w:rPr>
        <w:t xml:space="preserve"> </w:t>
      </w:r>
      <w:r>
        <w:rPr>
          <w:spacing w:val="-1"/>
          <w:sz w:val="20"/>
        </w:rPr>
        <w:t>or</w:t>
      </w:r>
      <w:r>
        <w:rPr>
          <w:spacing w:val="10"/>
          <w:sz w:val="20"/>
        </w:rPr>
        <w:t xml:space="preserve"> </w:t>
      </w:r>
      <w:r>
        <w:rPr>
          <w:sz w:val="20"/>
        </w:rPr>
        <w:t>a</w:t>
      </w:r>
      <w:r>
        <w:rPr>
          <w:spacing w:val="2"/>
          <w:sz w:val="20"/>
        </w:rPr>
        <w:t xml:space="preserve"> </w:t>
      </w:r>
      <w:r>
        <w:rPr>
          <w:spacing w:val="-2"/>
          <w:sz w:val="20"/>
        </w:rPr>
        <w:t>low</w:t>
      </w:r>
      <w:r>
        <w:rPr>
          <w:spacing w:val="5"/>
          <w:sz w:val="20"/>
        </w:rPr>
        <w:t xml:space="preserve"> </w:t>
      </w:r>
      <w:r>
        <w:rPr>
          <w:spacing w:val="-2"/>
          <w:sz w:val="20"/>
        </w:rPr>
        <w:t>permeability</w:t>
      </w:r>
      <w:r>
        <w:rPr>
          <w:spacing w:val="2"/>
          <w:sz w:val="20"/>
        </w:rPr>
        <w:t xml:space="preserve"> </w:t>
      </w:r>
      <w:r>
        <w:rPr>
          <w:spacing w:val="-2"/>
          <w:sz w:val="20"/>
        </w:rPr>
        <w:t>ground</w:t>
      </w:r>
      <w:r>
        <w:rPr>
          <w:spacing w:val="2"/>
          <w:sz w:val="20"/>
        </w:rPr>
        <w:t xml:space="preserve"> </w:t>
      </w:r>
      <w:r>
        <w:rPr>
          <w:spacing w:val="-2"/>
          <w:sz w:val="20"/>
        </w:rPr>
        <w:t>layer</w:t>
      </w:r>
      <w:r>
        <w:rPr>
          <w:spacing w:val="55"/>
          <w:w w:val="101"/>
          <w:sz w:val="20"/>
        </w:rPr>
        <w:t xml:space="preserve"> </w:t>
      </w:r>
      <w:r>
        <w:rPr>
          <w:spacing w:val="-2"/>
          <w:sz w:val="20"/>
        </w:rPr>
        <w:t>becomes</w:t>
      </w:r>
      <w:r>
        <w:rPr>
          <w:spacing w:val="2"/>
          <w:sz w:val="20"/>
        </w:rPr>
        <w:t xml:space="preserve"> </w:t>
      </w:r>
      <w:r>
        <w:rPr>
          <w:spacing w:val="-2"/>
          <w:sz w:val="20"/>
        </w:rPr>
        <w:t>larger</w:t>
      </w:r>
      <w:r>
        <w:rPr>
          <w:spacing w:val="4"/>
          <w:sz w:val="20"/>
        </w:rPr>
        <w:t xml:space="preserve"> </w:t>
      </w:r>
      <w:r>
        <w:rPr>
          <w:sz w:val="20"/>
        </w:rPr>
        <w:t>than</w:t>
      </w:r>
      <w:r>
        <w:rPr>
          <w:spacing w:val="2"/>
          <w:sz w:val="20"/>
        </w:rPr>
        <w:t xml:space="preserve"> </w:t>
      </w:r>
      <w:r>
        <w:rPr>
          <w:spacing w:val="-2"/>
          <w:sz w:val="20"/>
        </w:rPr>
        <w:t>the</w:t>
      </w:r>
      <w:r>
        <w:rPr>
          <w:spacing w:val="-3"/>
          <w:sz w:val="20"/>
        </w:rPr>
        <w:t xml:space="preserve"> </w:t>
      </w:r>
      <w:r>
        <w:rPr>
          <w:spacing w:val="-1"/>
          <w:sz w:val="20"/>
        </w:rPr>
        <w:t>mean</w:t>
      </w:r>
      <w:r>
        <w:rPr>
          <w:spacing w:val="8"/>
          <w:sz w:val="20"/>
        </w:rPr>
        <w:t xml:space="preserve"> </w:t>
      </w:r>
      <w:r>
        <w:rPr>
          <w:spacing w:val="-2"/>
          <w:sz w:val="20"/>
        </w:rPr>
        <w:t>overburden</w:t>
      </w:r>
      <w:r>
        <w:rPr>
          <w:spacing w:val="7"/>
          <w:sz w:val="20"/>
        </w:rPr>
        <w:t xml:space="preserve"> </w:t>
      </w:r>
      <w:r>
        <w:rPr>
          <w:spacing w:val="-2"/>
          <w:sz w:val="20"/>
        </w:rPr>
        <w:t>pressure</w:t>
      </w:r>
      <w:r>
        <w:rPr>
          <w:spacing w:val="2"/>
          <w:sz w:val="20"/>
        </w:rPr>
        <w:t xml:space="preserve"> </w:t>
      </w:r>
      <w:r>
        <w:rPr>
          <w:spacing w:val="-1"/>
          <w:sz w:val="20"/>
        </w:rPr>
        <w:t>(</w:t>
      </w:r>
      <w:r w:rsidRPr="002D58F4">
        <w:rPr>
          <w:color w:val="FF0000"/>
          <w:spacing w:val="-1"/>
          <w:sz w:val="20"/>
        </w:rPr>
        <w:t>derived from</w:t>
      </w:r>
      <w:r>
        <w:rPr>
          <w:spacing w:val="-1"/>
          <w:sz w:val="20"/>
        </w:rPr>
        <w:t xml:space="preserve"> </w:t>
      </w:r>
      <w:r w:rsidRPr="002D58F4">
        <w:rPr>
          <w:strike/>
          <w:color w:val="FF0000"/>
          <w:spacing w:val="-1"/>
          <w:sz w:val="20"/>
        </w:rPr>
        <w:t>due</w:t>
      </w:r>
      <w:r w:rsidRPr="002D58F4">
        <w:rPr>
          <w:strike/>
          <w:color w:val="FF0000"/>
          <w:spacing w:val="-4"/>
          <w:sz w:val="20"/>
        </w:rPr>
        <w:t xml:space="preserve"> </w:t>
      </w:r>
      <w:r w:rsidRPr="002D58F4">
        <w:rPr>
          <w:strike/>
          <w:color w:val="FF0000"/>
          <w:spacing w:val="1"/>
          <w:sz w:val="20"/>
        </w:rPr>
        <w:t>to</w:t>
      </w:r>
      <w:r>
        <w:rPr>
          <w:spacing w:val="3"/>
          <w:sz w:val="20"/>
        </w:rPr>
        <w:t xml:space="preserve"> </w:t>
      </w:r>
      <w:r>
        <w:rPr>
          <w:spacing w:val="-2"/>
          <w:sz w:val="20"/>
        </w:rPr>
        <w:t>the</w:t>
      </w:r>
      <w:r>
        <w:rPr>
          <w:spacing w:val="2"/>
          <w:sz w:val="20"/>
        </w:rPr>
        <w:t xml:space="preserve"> </w:t>
      </w:r>
      <w:r>
        <w:rPr>
          <w:spacing w:val="-1"/>
          <w:sz w:val="20"/>
        </w:rPr>
        <w:t>structure</w:t>
      </w:r>
      <w:r>
        <w:rPr>
          <w:spacing w:val="2"/>
          <w:sz w:val="20"/>
        </w:rPr>
        <w:t xml:space="preserve"> </w:t>
      </w:r>
      <w:r>
        <w:rPr>
          <w:spacing w:val="-2"/>
          <w:sz w:val="20"/>
        </w:rPr>
        <w:t>and/or</w:t>
      </w:r>
      <w:r>
        <w:rPr>
          <w:spacing w:val="5"/>
          <w:sz w:val="20"/>
        </w:rPr>
        <w:t xml:space="preserve"> </w:t>
      </w:r>
      <w:r>
        <w:rPr>
          <w:spacing w:val="-2"/>
          <w:sz w:val="20"/>
        </w:rPr>
        <w:t>the</w:t>
      </w:r>
      <w:r>
        <w:rPr>
          <w:spacing w:val="2"/>
          <w:sz w:val="20"/>
        </w:rPr>
        <w:t xml:space="preserve"> </w:t>
      </w:r>
      <w:r>
        <w:rPr>
          <w:spacing w:val="-1"/>
          <w:sz w:val="20"/>
        </w:rPr>
        <w:t>overlying</w:t>
      </w:r>
      <w:r>
        <w:rPr>
          <w:spacing w:val="2"/>
          <w:sz w:val="20"/>
        </w:rPr>
        <w:t xml:space="preserve"> </w:t>
      </w:r>
      <w:r>
        <w:rPr>
          <w:spacing w:val="-2"/>
          <w:sz w:val="20"/>
        </w:rPr>
        <w:t>ground</w:t>
      </w:r>
      <w:r>
        <w:rPr>
          <w:spacing w:val="62"/>
          <w:w w:val="101"/>
          <w:sz w:val="20"/>
        </w:rPr>
        <w:t xml:space="preserve"> </w:t>
      </w:r>
      <w:r>
        <w:rPr>
          <w:spacing w:val="-2"/>
          <w:sz w:val="20"/>
        </w:rPr>
        <w:t>layer).</w:t>
      </w:r>
    </w:p>
    <w:p w:rsidR="000956A9" w:rsidRDefault="000956A9" w:rsidP="000956A9">
      <w:pPr>
        <w:spacing w:before="3" w:line="240" w:lineRule="exact"/>
        <w:rPr>
          <w:sz w:val="20"/>
        </w:rPr>
      </w:pPr>
    </w:p>
    <w:p w:rsidR="000956A9" w:rsidRDefault="000956A9" w:rsidP="000956A9">
      <w:pPr>
        <w:tabs>
          <w:tab w:val="left" w:pos="9070"/>
        </w:tabs>
        <w:spacing w:line="255" w:lineRule="auto"/>
        <w:ind w:left="142" w:right="-2"/>
        <w:rPr>
          <w:rFonts w:eastAsia="Arial" w:cs="Arial"/>
          <w:sz w:val="20"/>
        </w:rPr>
      </w:pPr>
      <w:r>
        <w:rPr>
          <w:spacing w:val="-1"/>
          <w:sz w:val="20"/>
        </w:rPr>
        <w:t>NOTE</w:t>
      </w:r>
      <w:r>
        <w:rPr>
          <w:sz w:val="20"/>
        </w:rPr>
        <w:t xml:space="preserve"> 2</w:t>
      </w:r>
      <w:r>
        <w:rPr>
          <w:spacing w:val="11"/>
          <w:sz w:val="20"/>
        </w:rPr>
        <w:t xml:space="preserve"> </w:t>
      </w:r>
      <w:r>
        <w:rPr>
          <w:spacing w:val="-1"/>
          <w:sz w:val="20"/>
        </w:rPr>
        <w:t>Failure</w:t>
      </w:r>
      <w:r>
        <w:rPr>
          <w:spacing w:val="1"/>
          <w:sz w:val="20"/>
        </w:rPr>
        <w:t xml:space="preserve"> </w:t>
      </w:r>
      <w:r>
        <w:rPr>
          <w:spacing w:val="-1"/>
          <w:sz w:val="20"/>
        </w:rPr>
        <w:t>by</w:t>
      </w:r>
      <w:r>
        <w:rPr>
          <w:spacing w:val="1"/>
          <w:sz w:val="20"/>
        </w:rPr>
        <w:t xml:space="preserve"> </w:t>
      </w:r>
      <w:r>
        <w:rPr>
          <w:spacing w:val="-2"/>
          <w:sz w:val="20"/>
        </w:rPr>
        <w:t>heave</w:t>
      </w:r>
      <w:r>
        <w:rPr>
          <w:spacing w:val="1"/>
          <w:sz w:val="20"/>
        </w:rPr>
        <w:t xml:space="preserve"> </w:t>
      </w:r>
      <w:r>
        <w:rPr>
          <w:spacing w:val="-2"/>
          <w:sz w:val="20"/>
        </w:rPr>
        <w:t>occurs</w:t>
      </w:r>
      <w:r>
        <w:rPr>
          <w:spacing w:val="1"/>
          <w:sz w:val="20"/>
        </w:rPr>
        <w:t xml:space="preserve"> </w:t>
      </w:r>
      <w:r>
        <w:rPr>
          <w:spacing w:val="-3"/>
          <w:sz w:val="20"/>
        </w:rPr>
        <w:t>when</w:t>
      </w:r>
      <w:r>
        <w:rPr>
          <w:spacing w:val="6"/>
          <w:sz w:val="20"/>
        </w:rPr>
        <w:t xml:space="preserve"> </w:t>
      </w:r>
      <w:r>
        <w:rPr>
          <w:spacing w:val="-2"/>
          <w:sz w:val="20"/>
        </w:rPr>
        <w:t>upwards</w:t>
      </w:r>
      <w:r>
        <w:rPr>
          <w:spacing w:val="1"/>
          <w:sz w:val="20"/>
        </w:rPr>
        <w:t xml:space="preserve"> </w:t>
      </w:r>
      <w:r>
        <w:rPr>
          <w:spacing w:val="-2"/>
          <w:sz w:val="20"/>
        </w:rPr>
        <w:t>seepage</w:t>
      </w:r>
      <w:r>
        <w:rPr>
          <w:spacing w:val="1"/>
          <w:sz w:val="20"/>
        </w:rPr>
        <w:t xml:space="preserve"> </w:t>
      </w:r>
      <w:r>
        <w:rPr>
          <w:spacing w:val="-2"/>
          <w:sz w:val="20"/>
        </w:rPr>
        <w:t>forces</w:t>
      </w:r>
      <w:r>
        <w:rPr>
          <w:spacing w:val="7"/>
          <w:sz w:val="20"/>
        </w:rPr>
        <w:t xml:space="preserve"> </w:t>
      </w:r>
      <w:r>
        <w:rPr>
          <w:spacing w:val="-2"/>
          <w:sz w:val="20"/>
        </w:rPr>
        <w:t>act</w:t>
      </w:r>
      <w:r>
        <w:rPr>
          <w:spacing w:val="8"/>
          <w:sz w:val="20"/>
        </w:rPr>
        <w:t xml:space="preserve"> </w:t>
      </w:r>
      <w:r>
        <w:rPr>
          <w:spacing w:val="-2"/>
          <w:sz w:val="20"/>
        </w:rPr>
        <w:t>against</w:t>
      </w:r>
      <w:r>
        <w:rPr>
          <w:spacing w:val="4"/>
          <w:sz w:val="20"/>
        </w:rPr>
        <w:t xml:space="preserve"> </w:t>
      </w:r>
      <w:r>
        <w:rPr>
          <w:sz w:val="20"/>
        </w:rPr>
        <w:t>the</w:t>
      </w:r>
      <w:r>
        <w:rPr>
          <w:spacing w:val="1"/>
          <w:sz w:val="20"/>
        </w:rPr>
        <w:t xml:space="preserve"> </w:t>
      </w:r>
      <w:r>
        <w:rPr>
          <w:spacing w:val="-3"/>
          <w:sz w:val="20"/>
        </w:rPr>
        <w:t>weight</w:t>
      </w:r>
      <w:r>
        <w:rPr>
          <w:spacing w:val="9"/>
          <w:sz w:val="20"/>
        </w:rPr>
        <w:t xml:space="preserve"> </w:t>
      </w:r>
      <w:r>
        <w:rPr>
          <w:spacing w:val="-3"/>
          <w:sz w:val="20"/>
        </w:rPr>
        <w:t>of</w:t>
      </w:r>
      <w:r>
        <w:rPr>
          <w:spacing w:val="3"/>
          <w:sz w:val="20"/>
        </w:rPr>
        <w:t xml:space="preserve"> </w:t>
      </w:r>
      <w:r>
        <w:rPr>
          <w:sz w:val="20"/>
        </w:rPr>
        <w:t>the</w:t>
      </w:r>
      <w:r>
        <w:rPr>
          <w:spacing w:val="1"/>
          <w:sz w:val="20"/>
        </w:rPr>
        <w:t xml:space="preserve"> </w:t>
      </w:r>
      <w:r>
        <w:rPr>
          <w:spacing w:val="-2"/>
          <w:sz w:val="20"/>
        </w:rPr>
        <w:t>soil,</w:t>
      </w:r>
      <w:r>
        <w:rPr>
          <w:spacing w:val="67"/>
          <w:w w:val="101"/>
          <w:sz w:val="20"/>
        </w:rPr>
        <w:t xml:space="preserve"> </w:t>
      </w:r>
      <w:r>
        <w:rPr>
          <w:spacing w:val="-1"/>
          <w:sz w:val="20"/>
        </w:rPr>
        <w:t>reducing</w:t>
      </w:r>
      <w:r>
        <w:rPr>
          <w:spacing w:val="1"/>
          <w:sz w:val="20"/>
        </w:rPr>
        <w:t xml:space="preserve"> </w:t>
      </w:r>
      <w:r>
        <w:rPr>
          <w:sz w:val="20"/>
        </w:rPr>
        <w:t>the</w:t>
      </w:r>
      <w:r>
        <w:rPr>
          <w:spacing w:val="1"/>
          <w:sz w:val="20"/>
        </w:rPr>
        <w:t xml:space="preserve"> </w:t>
      </w:r>
      <w:r>
        <w:rPr>
          <w:spacing w:val="-2"/>
          <w:sz w:val="20"/>
        </w:rPr>
        <w:t>vertical</w:t>
      </w:r>
      <w:r>
        <w:rPr>
          <w:spacing w:val="4"/>
          <w:sz w:val="20"/>
        </w:rPr>
        <w:t xml:space="preserve"> </w:t>
      </w:r>
      <w:r>
        <w:rPr>
          <w:spacing w:val="-1"/>
          <w:sz w:val="20"/>
        </w:rPr>
        <w:t>effective</w:t>
      </w:r>
      <w:r>
        <w:rPr>
          <w:spacing w:val="1"/>
          <w:sz w:val="20"/>
        </w:rPr>
        <w:t xml:space="preserve"> </w:t>
      </w:r>
      <w:r>
        <w:rPr>
          <w:spacing w:val="-2"/>
          <w:sz w:val="20"/>
        </w:rPr>
        <w:t>stress</w:t>
      </w:r>
      <w:r>
        <w:rPr>
          <w:spacing w:val="2"/>
          <w:sz w:val="20"/>
        </w:rPr>
        <w:t xml:space="preserve"> </w:t>
      </w:r>
      <w:r>
        <w:rPr>
          <w:spacing w:val="1"/>
          <w:sz w:val="20"/>
        </w:rPr>
        <w:t>to</w:t>
      </w:r>
      <w:r>
        <w:rPr>
          <w:spacing w:val="2"/>
          <w:sz w:val="20"/>
        </w:rPr>
        <w:t xml:space="preserve"> </w:t>
      </w:r>
      <w:r>
        <w:rPr>
          <w:spacing w:val="-2"/>
          <w:sz w:val="20"/>
        </w:rPr>
        <w:t>zero.</w:t>
      </w:r>
      <w:r>
        <w:rPr>
          <w:spacing w:val="9"/>
          <w:sz w:val="20"/>
        </w:rPr>
        <w:t xml:space="preserve"> </w:t>
      </w:r>
      <w:r>
        <w:rPr>
          <w:spacing w:val="-3"/>
          <w:sz w:val="20"/>
        </w:rPr>
        <w:t>Soil</w:t>
      </w:r>
      <w:r>
        <w:rPr>
          <w:spacing w:val="10"/>
          <w:sz w:val="20"/>
        </w:rPr>
        <w:t xml:space="preserve"> </w:t>
      </w:r>
      <w:r>
        <w:rPr>
          <w:spacing w:val="-2"/>
          <w:sz w:val="20"/>
        </w:rPr>
        <w:t>particles</w:t>
      </w:r>
      <w:r>
        <w:rPr>
          <w:spacing w:val="7"/>
          <w:sz w:val="20"/>
        </w:rPr>
        <w:t xml:space="preserve"> </w:t>
      </w:r>
      <w:r>
        <w:rPr>
          <w:spacing w:val="-2"/>
          <w:sz w:val="20"/>
        </w:rPr>
        <w:t>are</w:t>
      </w:r>
      <w:r>
        <w:rPr>
          <w:spacing w:val="1"/>
          <w:sz w:val="20"/>
        </w:rPr>
        <w:t xml:space="preserve"> </w:t>
      </w:r>
      <w:r>
        <w:rPr>
          <w:spacing w:val="-2"/>
          <w:sz w:val="20"/>
        </w:rPr>
        <w:t>then</w:t>
      </w:r>
      <w:r>
        <w:rPr>
          <w:spacing w:val="1"/>
          <w:sz w:val="20"/>
        </w:rPr>
        <w:t xml:space="preserve"> </w:t>
      </w:r>
      <w:r>
        <w:rPr>
          <w:spacing w:val="-2"/>
          <w:sz w:val="20"/>
        </w:rPr>
        <w:t>lifted</w:t>
      </w:r>
      <w:r>
        <w:rPr>
          <w:spacing w:val="6"/>
          <w:sz w:val="20"/>
        </w:rPr>
        <w:t xml:space="preserve"> </w:t>
      </w:r>
      <w:r>
        <w:rPr>
          <w:spacing w:val="-1"/>
          <w:sz w:val="20"/>
        </w:rPr>
        <w:t>away</w:t>
      </w:r>
      <w:r>
        <w:rPr>
          <w:spacing w:val="3"/>
          <w:sz w:val="20"/>
        </w:rPr>
        <w:t xml:space="preserve"> </w:t>
      </w:r>
      <w:r>
        <w:rPr>
          <w:spacing w:val="-1"/>
          <w:sz w:val="20"/>
        </w:rPr>
        <w:t>by</w:t>
      </w:r>
      <w:r>
        <w:rPr>
          <w:spacing w:val="2"/>
          <w:sz w:val="20"/>
        </w:rPr>
        <w:t xml:space="preserve"> </w:t>
      </w:r>
      <w:r>
        <w:rPr>
          <w:sz w:val="20"/>
        </w:rPr>
        <w:t>the</w:t>
      </w:r>
      <w:r>
        <w:rPr>
          <w:spacing w:val="1"/>
          <w:sz w:val="20"/>
        </w:rPr>
        <w:t xml:space="preserve"> </w:t>
      </w:r>
      <w:r>
        <w:rPr>
          <w:spacing w:val="-2"/>
          <w:sz w:val="20"/>
        </w:rPr>
        <w:t>vertical</w:t>
      </w:r>
      <w:r>
        <w:rPr>
          <w:spacing w:val="4"/>
          <w:sz w:val="20"/>
        </w:rPr>
        <w:t xml:space="preserve"> </w:t>
      </w:r>
      <w:r>
        <w:rPr>
          <w:spacing w:val="-3"/>
          <w:sz w:val="20"/>
        </w:rPr>
        <w:t>water</w:t>
      </w:r>
      <w:r>
        <w:rPr>
          <w:spacing w:val="10"/>
          <w:sz w:val="20"/>
        </w:rPr>
        <w:t xml:space="preserve"> </w:t>
      </w:r>
      <w:r>
        <w:rPr>
          <w:spacing w:val="-1"/>
          <w:sz w:val="20"/>
        </w:rPr>
        <w:t>flow</w:t>
      </w:r>
      <w:r>
        <w:rPr>
          <w:spacing w:val="77"/>
          <w:w w:val="101"/>
          <w:sz w:val="20"/>
        </w:rPr>
        <w:t xml:space="preserve"> </w:t>
      </w:r>
      <w:r>
        <w:rPr>
          <w:spacing w:val="-1"/>
          <w:sz w:val="20"/>
        </w:rPr>
        <w:t>and</w:t>
      </w:r>
      <w:r>
        <w:rPr>
          <w:spacing w:val="3"/>
          <w:sz w:val="20"/>
        </w:rPr>
        <w:t xml:space="preserve"> </w:t>
      </w:r>
      <w:r>
        <w:rPr>
          <w:spacing w:val="-1"/>
          <w:sz w:val="20"/>
        </w:rPr>
        <w:t>failure</w:t>
      </w:r>
      <w:r>
        <w:rPr>
          <w:spacing w:val="4"/>
          <w:sz w:val="20"/>
        </w:rPr>
        <w:t xml:space="preserve"> </w:t>
      </w:r>
      <w:r>
        <w:rPr>
          <w:spacing w:val="-2"/>
          <w:sz w:val="20"/>
        </w:rPr>
        <w:t>occurs</w:t>
      </w:r>
      <w:r>
        <w:rPr>
          <w:spacing w:val="5"/>
          <w:sz w:val="20"/>
        </w:rPr>
        <w:t xml:space="preserve"> </w:t>
      </w:r>
      <w:r>
        <w:rPr>
          <w:spacing w:val="-2"/>
          <w:sz w:val="20"/>
        </w:rPr>
        <w:t>(boiling).</w:t>
      </w:r>
    </w:p>
    <w:p w:rsidR="000956A9" w:rsidRDefault="000956A9" w:rsidP="000956A9">
      <w:pPr>
        <w:spacing w:line="240" w:lineRule="exact"/>
        <w:rPr>
          <w:sz w:val="20"/>
        </w:rPr>
      </w:pPr>
    </w:p>
    <w:p w:rsidR="000956A9" w:rsidRDefault="000956A9" w:rsidP="000956A9">
      <w:pPr>
        <w:spacing w:line="253" w:lineRule="auto"/>
        <w:ind w:left="120" w:right="-2"/>
        <w:rPr>
          <w:rFonts w:eastAsia="Arial" w:cs="Arial"/>
          <w:sz w:val="20"/>
        </w:rPr>
      </w:pPr>
      <w:r>
        <w:rPr>
          <w:spacing w:val="-1"/>
          <w:sz w:val="20"/>
        </w:rPr>
        <w:t xml:space="preserve">NOTE </w:t>
      </w:r>
      <w:r>
        <w:rPr>
          <w:sz w:val="20"/>
        </w:rPr>
        <w:t>3</w:t>
      </w:r>
      <w:r>
        <w:rPr>
          <w:spacing w:val="12"/>
          <w:sz w:val="20"/>
        </w:rPr>
        <w:t xml:space="preserve"> </w:t>
      </w:r>
      <w:r>
        <w:rPr>
          <w:spacing w:val="-1"/>
          <w:sz w:val="20"/>
        </w:rPr>
        <w:t>Failure</w:t>
      </w:r>
      <w:r>
        <w:rPr>
          <w:spacing w:val="1"/>
          <w:sz w:val="20"/>
        </w:rPr>
        <w:t xml:space="preserve"> </w:t>
      </w:r>
      <w:r>
        <w:rPr>
          <w:spacing w:val="-1"/>
          <w:sz w:val="20"/>
        </w:rPr>
        <w:t>by</w:t>
      </w:r>
      <w:r>
        <w:rPr>
          <w:spacing w:val="-4"/>
          <w:sz w:val="20"/>
        </w:rPr>
        <w:t xml:space="preserve"> </w:t>
      </w:r>
      <w:r>
        <w:rPr>
          <w:spacing w:val="-2"/>
          <w:sz w:val="20"/>
        </w:rPr>
        <w:t>internal</w:t>
      </w:r>
      <w:r>
        <w:rPr>
          <w:spacing w:val="4"/>
          <w:sz w:val="20"/>
        </w:rPr>
        <w:t xml:space="preserve"> </w:t>
      </w:r>
      <w:r>
        <w:rPr>
          <w:spacing w:val="-2"/>
          <w:sz w:val="20"/>
        </w:rPr>
        <w:t>erosion</w:t>
      </w:r>
      <w:r>
        <w:rPr>
          <w:spacing w:val="1"/>
          <w:sz w:val="20"/>
        </w:rPr>
        <w:t xml:space="preserve"> is</w:t>
      </w:r>
      <w:r>
        <w:rPr>
          <w:spacing w:val="2"/>
          <w:sz w:val="20"/>
        </w:rPr>
        <w:t xml:space="preserve"> </w:t>
      </w:r>
      <w:r>
        <w:rPr>
          <w:spacing w:val="-2"/>
          <w:sz w:val="20"/>
        </w:rPr>
        <w:t>produced</w:t>
      </w:r>
      <w:r>
        <w:rPr>
          <w:spacing w:val="6"/>
          <w:sz w:val="20"/>
        </w:rPr>
        <w:t xml:space="preserve"> </w:t>
      </w:r>
      <w:r>
        <w:rPr>
          <w:spacing w:val="-1"/>
          <w:sz w:val="20"/>
        </w:rPr>
        <w:t>by</w:t>
      </w:r>
      <w:r>
        <w:rPr>
          <w:spacing w:val="2"/>
          <w:sz w:val="20"/>
        </w:rPr>
        <w:t xml:space="preserve"> </w:t>
      </w:r>
      <w:r>
        <w:rPr>
          <w:spacing w:val="-2"/>
          <w:sz w:val="20"/>
        </w:rPr>
        <w:t>the</w:t>
      </w:r>
      <w:r>
        <w:rPr>
          <w:spacing w:val="1"/>
          <w:sz w:val="20"/>
        </w:rPr>
        <w:t xml:space="preserve"> </w:t>
      </w:r>
      <w:r>
        <w:rPr>
          <w:spacing w:val="-2"/>
          <w:sz w:val="20"/>
        </w:rPr>
        <w:t>transport</w:t>
      </w:r>
      <w:r>
        <w:rPr>
          <w:spacing w:val="4"/>
          <w:sz w:val="20"/>
        </w:rPr>
        <w:t xml:space="preserve"> </w:t>
      </w:r>
      <w:r>
        <w:rPr>
          <w:spacing w:val="-3"/>
          <w:sz w:val="20"/>
        </w:rPr>
        <w:t>of</w:t>
      </w:r>
      <w:r>
        <w:rPr>
          <w:spacing w:val="4"/>
          <w:sz w:val="20"/>
        </w:rPr>
        <w:t xml:space="preserve"> </w:t>
      </w:r>
      <w:r>
        <w:rPr>
          <w:spacing w:val="-1"/>
          <w:sz w:val="20"/>
        </w:rPr>
        <w:t>soil</w:t>
      </w:r>
      <w:r>
        <w:rPr>
          <w:spacing w:val="5"/>
          <w:sz w:val="20"/>
        </w:rPr>
        <w:t xml:space="preserve"> </w:t>
      </w:r>
      <w:r>
        <w:rPr>
          <w:spacing w:val="-2"/>
          <w:sz w:val="20"/>
        </w:rPr>
        <w:t>particles</w:t>
      </w:r>
      <w:r>
        <w:rPr>
          <w:spacing w:val="7"/>
          <w:sz w:val="20"/>
        </w:rPr>
        <w:t xml:space="preserve"> </w:t>
      </w:r>
      <w:r>
        <w:rPr>
          <w:spacing w:val="-1"/>
          <w:sz w:val="20"/>
        </w:rPr>
        <w:t>within</w:t>
      </w:r>
      <w:r>
        <w:rPr>
          <w:spacing w:val="6"/>
          <w:sz w:val="20"/>
        </w:rPr>
        <w:t xml:space="preserve"> </w:t>
      </w:r>
      <w:r>
        <w:rPr>
          <w:sz w:val="20"/>
        </w:rPr>
        <w:t>a</w:t>
      </w:r>
      <w:r>
        <w:rPr>
          <w:spacing w:val="1"/>
          <w:sz w:val="20"/>
        </w:rPr>
        <w:t xml:space="preserve"> </w:t>
      </w:r>
      <w:r>
        <w:rPr>
          <w:spacing w:val="-3"/>
          <w:sz w:val="20"/>
        </w:rPr>
        <w:t>soil</w:t>
      </w:r>
      <w:r>
        <w:rPr>
          <w:spacing w:val="5"/>
          <w:sz w:val="20"/>
        </w:rPr>
        <w:t xml:space="preserve"> </w:t>
      </w:r>
      <w:r>
        <w:rPr>
          <w:spacing w:val="-2"/>
          <w:sz w:val="20"/>
        </w:rPr>
        <w:t>stratum,</w:t>
      </w:r>
      <w:r>
        <w:rPr>
          <w:spacing w:val="4"/>
          <w:sz w:val="20"/>
        </w:rPr>
        <w:t xml:space="preserve"> </w:t>
      </w:r>
      <w:r>
        <w:rPr>
          <w:spacing w:val="-1"/>
          <w:sz w:val="20"/>
        </w:rPr>
        <w:t>at</w:t>
      </w:r>
      <w:r>
        <w:rPr>
          <w:spacing w:val="82"/>
          <w:w w:val="101"/>
          <w:sz w:val="20"/>
        </w:rPr>
        <w:t xml:space="preserve"> </w:t>
      </w:r>
      <w:r>
        <w:rPr>
          <w:sz w:val="20"/>
        </w:rPr>
        <w:t xml:space="preserve">the </w:t>
      </w:r>
      <w:r>
        <w:rPr>
          <w:spacing w:val="-2"/>
          <w:sz w:val="20"/>
        </w:rPr>
        <w:t>interface</w:t>
      </w:r>
      <w:r>
        <w:rPr>
          <w:spacing w:val="1"/>
          <w:sz w:val="20"/>
        </w:rPr>
        <w:t xml:space="preserve"> </w:t>
      </w:r>
      <w:r>
        <w:rPr>
          <w:spacing w:val="-1"/>
          <w:sz w:val="20"/>
        </w:rPr>
        <w:t>of</w:t>
      </w:r>
      <w:r>
        <w:rPr>
          <w:spacing w:val="4"/>
          <w:sz w:val="20"/>
        </w:rPr>
        <w:t xml:space="preserve"> </w:t>
      </w:r>
      <w:r>
        <w:rPr>
          <w:spacing w:val="-2"/>
          <w:sz w:val="20"/>
        </w:rPr>
        <w:t>soil</w:t>
      </w:r>
      <w:r>
        <w:rPr>
          <w:spacing w:val="4"/>
          <w:sz w:val="20"/>
        </w:rPr>
        <w:t xml:space="preserve"> </w:t>
      </w:r>
      <w:r>
        <w:rPr>
          <w:spacing w:val="-2"/>
          <w:sz w:val="20"/>
        </w:rPr>
        <w:t>strata,</w:t>
      </w:r>
      <w:r>
        <w:rPr>
          <w:spacing w:val="9"/>
          <w:sz w:val="20"/>
        </w:rPr>
        <w:t xml:space="preserve"> </w:t>
      </w:r>
      <w:r>
        <w:rPr>
          <w:spacing w:val="-3"/>
          <w:sz w:val="20"/>
        </w:rPr>
        <w:t>or</w:t>
      </w:r>
      <w:r>
        <w:rPr>
          <w:spacing w:val="3"/>
          <w:sz w:val="20"/>
        </w:rPr>
        <w:t xml:space="preserve"> </w:t>
      </w:r>
      <w:r>
        <w:rPr>
          <w:spacing w:val="-1"/>
          <w:sz w:val="20"/>
        </w:rPr>
        <w:t>at</w:t>
      </w:r>
      <w:r>
        <w:rPr>
          <w:spacing w:val="3"/>
          <w:sz w:val="20"/>
        </w:rPr>
        <w:t xml:space="preserve"> </w:t>
      </w:r>
      <w:r>
        <w:rPr>
          <w:spacing w:val="-2"/>
          <w:sz w:val="20"/>
        </w:rPr>
        <w:t>the</w:t>
      </w:r>
      <w:r>
        <w:rPr>
          <w:spacing w:val="1"/>
          <w:sz w:val="20"/>
        </w:rPr>
        <w:t xml:space="preserve"> </w:t>
      </w:r>
      <w:r>
        <w:rPr>
          <w:spacing w:val="-1"/>
          <w:sz w:val="20"/>
        </w:rPr>
        <w:t>interface</w:t>
      </w:r>
      <w:r>
        <w:rPr>
          <w:spacing w:val="1"/>
          <w:sz w:val="20"/>
        </w:rPr>
        <w:t xml:space="preserve"> </w:t>
      </w:r>
      <w:r>
        <w:rPr>
          <w:spacing w:val="-3"/>
          <w:sz w:val="20"/>
        </w:rPr>
        <w:t>between</w:t>
      </w:r>
      <w:r>
        <w:rPr>
          <w:spacing w:val="6"/>
          <w:sz w:val="20"/>
        </w:rPr>
        <w:t xml:space="preserve"> </w:t>
      </w:r>
      <w:r>
        <w:rPr>
          <w:sz w:val="20"/>
        </w:rPr>
        <w:t xml:space="preserve">the </w:t>
      </w:r>
      <w:r>
        <w:rPr>
          <w:spacing w:val="-1"/>
          <w:sz w:val="20"/>
        </w:rPr>
        <w:t>soil</w:t>
      </w:r>
      <w:r>
        <w:rPr>
          <w:sz w:val="20"/>
        </w:rPr>
        <w:t xml:space="preserve"> </w:t>
      </w:r>
      <w:r>
        <w:rPr>
          <w:spacing w:val="-1"/>
          <w:sz w:val="20"/>
        </w:rPr>
        <w:t>and</w:t>
      </w:r>
      <w:r>
        <w:rPr>
          <w:spacing w:val="6"/>
          <w:sz w:val="20"/>
        </w:rPr>
        <w:t xml:space="preserve"> </w:t>
      </w:r>
      <w:r>
        <w:rPr>
          <w:sz w:val="20"/>
        </w:rPr>
        <w:t>a</w:t>
      </w:r>
      <w:r>
        <w:rPr>
          <w:spacing w:val="1"/>
          <w:sz w:val="20"/>
        </w:rPr>
        <w:t xml:space="preserve"> </w:t>
      </w:r>
      <w:r>
        <w:rPr>
          <w:spacing w:val="-2"/>
          <w:sz w:val="20"/>
        </w:rPr>
        <w:t>structure.</w:t>
      </w:r>
      <w:r>
        <w:rPr>
          <w:spacing w:val="9"/>
          <w:sz w:val="20"/>
        </w:rPr>
        <w:t xml:space="preserve"> </w:t>
      </w:r>
      <w:r>
        <w:rPr>
          <w:spacing w:val="-2"/>
          <w:sz w:val="20"/>
        </w:rPr>
        <w:t>This</w:t>
      </w:r>
      <w:r>
        <w:rPr>
          <w:spacing w:val="-4"/>
          <w:sz w:val="20"/>
        </w:rPr>
        <w:t xml:space="preserve"> </w:t>
      </w:r>
      <w:r>
        <w:rPr>
          <w:sz w:val="20"/>
        </w:rPr>
        <w:t>may</w:t>
      </w:r>
      <w:r>
        <w:rPr>
          <w:spacing w:val="2"/>
          <w:sz w:val="20"/>
        </w:rPr>
        <w:t xml:space="preserve"> </w:t>
      </w:r>
      <w:r>
        <w:rPr>
          <w:spacing w:val="-2"/>
          <w:sz w:val="20"/>
        </w:rPr>
        <w:t>finally</w:t>
      </w:r>
      <w:r>
        <w:rPr>
          <w:sz w:val="20"/>
        </w:rPr>
        <w:t xml:space="preserve"> </w:t>
      </w:r>
      <w:r>
        <w:rPr>
          <w:spacing w:val="-2"/>
          <w:sz w:val="20"/>
        </w:rPr>
        <w:t>result</w:t>
      </w:r>
      <w:r>
        <w:rPr>
          <w:spacing w:val="4"/>
          <w:sz w:val="20"/>
        </w:rPr>
        <w:t xml:space="preserve"> </w:t>
      </w:r>
      <w:r>
        <w:rPr>
          <w:spacing w:val="1"/>
          <w:sz w:val="20"/>
        </w:rPr>
        <w:t>in</w:t>
      </w:r>
      <w:r>
        <w:rPr>
          <w:spacing w:val="75"/>
          <w:w w:val="101"/>
          <w:sz w:val="20"/>
        </w:rPr>
        <w:t xml:space="preserve"> </w:t>
      </w:r>
      <w:r>
        <w:rPr>
          <w:spacing w:val="-2"/>
          <w:sz w:val="20"/>
        </w:rPr>
        <w:t>regressive</w:t>
      </w:r>
      <w:r>
        <w:rPr>
          <w:spacing w:val="2"/>
          <w:sz w:val="20"/>
        </w:rPr>
        <w:t xml:space="preserve"> </w:t>
      </w:r>
      <w:r>
        <w:rPr>
          <w:spacing w:val="-2"/>
          <w:sz w:val="20"/>
        </w:rPr>
        <w:t>erosion,</w:t>
      </w:r>
      <w:r>
        <w:rPr>
          <w:spacing w:val="4"/>
          <w:sz w:val="20"/>
        </w:rPr>
        <w:t xml:space="preserve"> </w:t>
      </w:r>
      <w:r>
        <w:rPr>
          <w:spacing w:val="-2"/>
          <w:sz w:val="20"/>
        </w:rPr>
        <w:t>leading</w:t>
      </w:r>
      <w:r>
        <w:rPr>
          <w:spacing w:val="3"/>
          <w:sz w:val="20"/>
        </w:rPr>
        <w:t xml:space="preserve"> </w:t>
      </w:r>
      <w:r>
        <w:rPr>
          <w:spacing w:val="1"/>
          <w:sz w:val="20"/>
        </w:rPr>
        <w:t>to</w:t>
      </w:r>
      <w:r>
        <w:rPr>
          <w:spacing w:val="2"/>
          <w:sz w:val="20"/>
        </w:rPr>
        <w:t xml:space="preserve"> </w:t>
      </w:r>
      <w:r>
        <w:rPr>
          <w:spacing w:val="-2"/>
          <w:sz w:val="20"/>
        </w:rPr>
        <w:t>collapse</w:t>
      </w:r>
      <w:r>
        <w:rPr>
          <w:spacing w:val="2"/>
          <w:sz w:val="20"/>
        </w:rPr>
        <w:t xml:space="preserve"> </w:t>
      </w:r>
      <w:r>
        <w:rPr>
          <w:spacing w:val="-3"/>
          <w:sz w:val="20"/>
        </w:rPr>
        <w:t>of</w:t>
      </w:r>
      <w:r>
        <w:rPr>
          <w:spacing w:val="4"/>
          <w:sz w:val="20"/>
        </w:rPr>
        <w:t xml:space="preserve"> </w:t>
      </w:r>
      <w:r>
        <w:rPr>
          <w:sz w:val="20"/>
        </w:rPr>
        <w:t>the</w:t>
      </w:r>
      <w:r>
        <w:rPr>
          <w:spacing w:val="3"/>
          <w:sz w:val="20"/>
        </w:rPr>
        <w:t xml:space="preserve"> </w:t>
      </w:r>
      <w:r>
        <w:rPr>
          <w:spacing w:val="-2"/>
          <w:sz w:val="20"/>
        </w:rPr>
        <w:t>soil</w:t>
      </w:r>
      <w:r>
        <w:rPr>
          <w:spacing w:val="5"/>
          <w:sz w:val="20"/>
        </w:rPr>
        <w:t xml:space="preserve"> </w:t>
      </w:r>
      <w:r>
        <w:rPr>
          <w:spacing w:val="-2"/>
          <w:sz w:val="20"/>
        </w:rPr>
        <w:t>structure.</w:t>
      </w:r>
    </w:p>
    <w:p w:rsidR="000956A9" w:rsidRDefault="000956A9" w:rsidP="000956A9">
      <w:pPr>
        <w:spacing w:before="3" w:line="240" w:lineRule="exact"/>
        <w:rPr>
          <w:sz w:val="20"/>
        </w:rPr>
      </w:pPr>
    </w:p>
    <w:p w:rsidR="000956A9" w:rsidRDefault="000956A9" w:rsidP="000956A9">
      <w:pPr>
        <w:spacing w:line="255" w:lineRule="auto"/>
        <w:ind w:left="120" w:right="-2"/>
        <w:rPr>
          <w:rFonts w:eastAsia="Arial" w:cs="Arial"/>
          <w:sz w:val="20"/>
        </w:rPr>
      </w:pPr>
      <w:r>
        <w:rPr>
          <w:spacing w:val="-1"/>
          <w:sz w:val="20"/>
        </w:rPr>
        <w:t xml:space="preserve">NOTE </w:t>
      </w:r>
      <w:r>
        <w:rPr>
          <w:sz w:val="20"/>
        </w:rPr>
        <w:t>4</w:t>
      </w:r>
      <w:r>
        <w:rPr>
          <w:spacing w:val="11"/>
          <w:sz w:val="20"/>
        </w:rPr>
        <w:t xml:space="preserve"> </w:t>
      </w:r>
      <w:r>
        <w:rPr>
          <w:spacing w:val="-1"/>
          <w:sz w:val="20"/>
        </w:rPr>
        <w:t>Failure</w:t>
      </w:r>
      <w:r>
        <w:rPr>
          <w:spacing w:val="1"/>
          <w:sz w:val="20"/>
        </w:rPr>
        <w:t xml:space="preserve"> </w:t>
      </w:r>
      <w:r>
        <w:rPr>
          <w:spacing w:val="-1"/>
          <w:sz w:val="20"/>
        </w:rPr>
        <w:t>by</w:t>
      </w:r>
      <w:r>
        <w:rPr>
          <w:spacing w:val="1"/>
          <w:sz w:val="20"/>
        </w:rPr>
        <w:t xml:space="preserve"> </w:t>
      </w:r>
      <w:r>
        <w:rPr>
          <w:spacing w:val="-2"/>
          <w:sz w:val="20"/>
        </w:rPr>
        <w:t>piping</w:t>
      </w:r>
      <w:r>
        <w:rPr>
          <w:spacing w:val="1"/>
          <w:sz w:val="20"/>
        </w:rPr>
        <w:t xml:space="preserve"> is </w:t>
      </w:r>
      <w:r>
        <w:rPr>
          <w:sz w:val="20"/>
        </w:rPr>
        <w:t xml:space="preserve">a </w:t>
      </w:r>
      <w:r>
        <w:rPr>
          <w:spacing w:val="-2"/>
          <w:sz w:val="20"/>
        </w:rPr>
        <w:t>particular</w:t>
      </w:r>
      <w:r>
        <w:rPr>
          <w:spacing w:val="4"/>
          <w:sz w:val="20"/>
        </w:rPr>
        <w:t xml:space="preserve"> </w:t>
      </w:r>
      <w:r>
        <w:rPr>
          <w:spacing w:val="-1"/>
          <w:sz w:val="20"/>
        </w:rPr>
        <w:t>form</w:t>
      </w:r>
      <w:r>
        <w:rPr>
          <w:spacing w:val="3"/>
          <w:sz w:val="20"/>
        </w:rPr>
        <w:t xml:space="preserve"> </w:t>
      </w:r>
      <w:r>
        <w:rPr>
          <w:spacing w:val="-1"/>
          <w:sz w:val="20"/>
        </w:rPr>
        <w:t>of</w:t>
      </w:r>
      <w:r>
        <w:rPr>
          <w:spacing w:val="-2"/>
          <w:sz w:val="20"/>
        </w:rPr>
        <w:t xml:space="preserve"> failure</w:t>
      </w:r>
      <w:r w:rsidRPr="00970CA6">
        <w:rPr>
          <w:color w:val="0070C0"/>
          <w:spacing w:val="-1"/>
          <w:sz w:val="20"/>
        </w:rPr>
        <w:t xml:space="preserve"> </w:t>
      </w:r>
      <w:r w:rsidRPr="008D1A0F">
        <w:rPr>
          <w:color w:val="FF0000"/>
          <w:spacing w:val="-1"/>
          <w:sz w:val="20"/>
        </w:rPr>
        <w:t>by</w:t>
      </w:r>
      <w:r w:rsidRPr="008D1A0F">
        <w:rPr>
          <w:color w:val="FF0000"/>
          <w:spacing w:val="-3"/>
          <w:sz w:val="20"/>
        </w:rPr>
        <w:t xml:space="preserve"> </w:t>
      </w:r>
      <w:r w:rsidRPr="008D1A0F">
        <w:rPr>
          <w:color w:val="FF0000"/>
          <w:spacing w:val="-2"/>
          <w:sz w:val="20"/>
        </w:rPr>
        <w:t>internal</w:t>
      </w:r>
      <w:r w:rsidRPr="008D1A0F">
        <w:rPr>
          <w:color w:val="FF0000"/>
          <w:spacing w:val="4"/>
          <w:sz w:val="20"/>
        </w:rPr>
        <w:t xml:space="preserve"> </w:t>
      </w:r>
      <w:r w:rsidRPr="008D1A0F">
        <w:rPr>
          <w:color w:val="FF0000"/>
          <w:spacing w:val="-2"/>
          <w:sz w:val="20"/>
        </w:rPr>
        <w:t>erosion</w:t>
      </w:r>
      <w:r>
        <w:rPr>
          <w:spacing w:val="-2"/>
          <w:sz w:val="20"/>
        </w:rPr>
        <w:t>,</w:t>
      </w:r>
      <w:r>
        <w:rPr>
          <w:spacing w:val="3"/>
          <w:sz w:val="20"/>
        </w:rPr>
        <w:t xml:space="preserve"> </w:t>
      </w:r>
      <w:r>
        <w:rPr>
          <w:sz w:val="20"/>
        </w:rPr>
        <w:t>for</w:t>
      </w:r>
      <w:r>
        <w:rPr>
          <w:spacing w:val="3"/>
          <w:sz w:val="20"/>
        </w:rPr>
        <w:t xml:space="preserve"> </w:t>
      </w:r>
      <w:r>
        <w:rPr>
          <w:spacing w:val="-2"/>
          <w:sz w:val="20"/>
        </w:rPr>
        <w:t>example</w:t>
      </w:r>
      <w:r>
        <w:rPr>
          <w:spacing w:val="1"/>
          <w:sz w:val="20"/>
        </w:rPr>
        <w:t xml:space="preserve"> </w:t>
      </w:r>
      <w:r>
        <w:rPr>
          <w:spacing w:val="-1"/>
          <w:sz w:val="20"/>
        </w:rPr>
        <w:t xml:space="preserve">of </w:t>
      </w:r>
      <w:r>
        <w:rPr>
          <w:sz w:val="20"/>
        </w:rPr>
        <w:t>a</w:t>
      </w:r>
      <w:r>
        <w:rPr>
          <w:spacing w:val="5"/>
          <w:sz w:val="20"/>
        </w:rPr>
        <w:t xml:space="preserve"> </w:t>
      </w:r>
      <w:r>
        <w:rPr>
          <w:spacing w:val="-2"/>
          <w:sz w:val="20"/>
        </w:rPr>
        <w:t>reservoir,</w:t>
      </w:r>
      <w:r>
        <w:rPr>
          <w:spacing w:val="3"/>
          <w:sz w:val="20"/>
        </w:rPr>
        <w:t xml:space="preserve"> </w:t>
      </w:r>
      <w:r w:rsidRPr="008D1A0F">
        <w:rPr>
          <w:strike/>
          <w:color w:val="FF0000"/>
          <w:spacing w:val="-1"/>
          <w:sz w:val="20"/>
        </w:rPr>
        <w:t>by</w:t>
      </w:r>
      <w:r w:rsidRPr="008D1A0F">
        <w:rPr>
          <w:strike/>
          <w:color w:val="FF0000"/>
          <w:spacing w:val="-3"/>
          <w:sz w:val="20"/>
        </w:rPr>
        <w:t xml:space="preserve"> </w:t>
      </w:r>
      <w:r w:rsidRPr="008D1A0F">
        <w:rPr>
          <w:strike/>
          <w:color w:val="FF0000"/>
          <w:spacing w:val="-2"/>
          <w:sz w:val="20"/>
        </w:rPr>
        <w:t>internal</w:t>
      </w:r>
      <w:r w:rsidRPr="008D1A0F">
        <w:rPr>
          <w:strike/>
          <w:color w:val="FF0000"/>
          <w:spacing w:val="4"/>
          <w:sz w:val="20"/>
        </w:rPr>
        <w:t xml:space="preserve"> </w:t>
      </w:r>
      <w:r w:rsidRPr="008D1A0F">
        <w:rPr>
          <w:strike/>
          <w:color w:val="FF0000"/>
          <w:spacing w:val="-2"/>
          <w:sz w:val="20"/>
        </w:rPr>
        <w:t>erosion</w:t>
      </w:r>
      <w:r>
        <w:rPr>
          <w:spacing w:val="-2"/>
          <w:sz w:val="20"/>
        </w:rPr>
        <w:t>,</w:t>
      </w:r>
      <w:r>
        <w:rPr>
          <w:spacing w:val="87"/>
          <w:w w:val="101"/>
          <w:sz w:val="20"/>
        </w:rPr>
        <w:t xml:space="preserve"> </w:t>
      </w:r>
      <w:r>
        <w:rPr>
          <w:spacing w:val="-2"/>
          <w:sz w:val="20"/>
        </w:rPr>
        <w:t>where</w:t>
      </w:r>
      <w:r>
        <w:rPr>
          <w:spacing w:val="1"/>
          <w:sz w:val="20"/>
        </w:rPr>
        <w:t xml:space="preserve"> </w:t>
      </w:r>
      <w:r>
        <w:rPr>
          <w:spacing w:val="-1"/>
          <w:sz w:val="20"/>
        </w:rPr>
        <w:t>erosion</w:t>
      </w:r>
      <w:r>
        <w:rPr>
          <w:spacing w:val="7"/>
          <w:sz w:val="20"/>
        </w:rPr>
        <w:t xml:space="preserve"> </w:t>
      </w:r>
      <w:r>
        <w:rPr>
          <w:spacing w:val="-2"/>
          <w:sz w:val="20"/>
        </w:rPr>
        <w:t>begins</w:t>
      </w:r>
      <w:r>
        <w:rPr>
          <w:spacing w:val="7"/>
          <w:sz w:val="20"/>
        </w:rPr>
        <w:t xml:space="preserve"> </w:t>
      </w:r>
      <w:r>
        <w:rPr>
          <w:spacing w:val="-3"/>
          <w:sz w:val="20"/>
        </w:rPr>
        <w:t>at</w:t>
      </w:r>
      <w:r>
        <w:rPr>
          <w:spacing w:val="4"/>
          <w:sz w:val="20"/>
        </w:rPr>
        <w:t xml:space="preserve"> </w:t>
      </w:r>
      <w:r>
        <w:rPr>
          <w:sz w:val="20"/>
        </w:rPr>
        <w:t>the</w:t>
      </w:r>
      <w:r>
        <w:rPr>
          <w:spacing w:val="1"/>
          <w:sz w:val="20"/>
        </w:rPr>
        <w:t xml:space="preserve"> </w:t>
      </w:r>
      <w:r>
        <w:rPr>
          <w:spacing w:val="-3"/>
          <w:sz w:val="20"/>
        </w:rPr>
        <w:t>surface,</w:t>
      </w:r>
      <w:r>
        <w:rPr>
          <w:spacing w:val="4"/>
          <w:sz w:val="20"/>
        </w:rPr>
        <w:t xml:space="preserve"> </w:t>
      </w:r>
      <w:r>
        <w:rPr>
          <w:spacing w:val="-2"/>
          <w:sz w:val="20"/>
        </w:rPr>
        <w:t>then</w:t>
      </w:r>
      <w:r>
        <w:rPr>
          <w:spacing w:val="6"/>
          <w:sz w:val="20"/>
        </w:rPr>
        <w:t xml:space="preserve"> </w:t>
      </w:r>
      <w:r>
        <w:rPr>
          <w:spacing w:val="-3"/>
          <w:sz w:val="20"/>
        </w:rPr>
        <w:t>regresses</w:t>
      </w:r>
      <w:r>
        <w:rPr>
          <w:spacing w:val="7"/>
          <w:sz w:val="20"/>
        </w:rPr>
        <w:t xml:space="preserve"> </w:t>
      </w:r>
      <w:r>
        <w:rPr>
          <w:spacing w:val="-2"/>
          <w:sz w:val="20"/>
        </w:rPr>
        <w:t>until</w:t>
      </w:r>
      <w:r>
        <w:rPr>
          <w:spacing w:val="4"/>
          <w:sz w:val="20"/>
        </w:rPr>
        <w:t xml:space="preserve"> </w:t>
      </w:r>
      <w:r>
        <w:rPr>
          <w:sz w:val="20"/>
        </w:rPr>
        <w:t>a</w:t>
      </w:r>
      <w:r>
        <w:rPr>
          <w:spacing w:val="7"/>
          <w:sz w:val="20"/>
        </w:rPr>
        <w:t xml:space="preserve"> </w:t>
      </w:r>
      <w:r>
        <w:rPr>
          <w:spacing w:val="-3"/>
          <w:sz w:val="20"/>
        </w:rPr>
        <w:t>pipe-shaped</w:t>
      </w:r>
      <w:r>
        <w:rPr>
          <w:spacing w:val="7"/>
          <w:sz w:val="20"/>
        </w:rPr>
        <w:t xml:space="preserve"> </w:t>
      </w:r>
      <w:r>
        <w:rPr>
          <w:spacing w:val="-2"/>
          <w:sz w:val="20"/>
        </w:rPr>
        <w:t>discharge</w:t>
      </w:r>
      <w:r>
        <w:rPr>
          <w:spacing w:val="2"/>
          <w:sz w:val="20"/>
        </w:rPr>
        <w:t xml:space="preserve"> </w:t>
      </w:r>
      <w:r>
        <w:rPr>
          <w:spacing w:val="-2"/>
          <w:sz w:val="20"/>
        </w:rPr>
        <w:t>tunnel</w:t>
      </w:r>
      <w:r>
        <w:rPr>
          <w:spacing w:val="5"/>
          <w:sz w:val="20"/>
        </w:rPr>
        <w:t xml:space="preserve"> </w:t>
      </w:r>
      <w:r>
        <w:rPr>
          <w:spacing w:val="-2"/>
          <w:sz w:val="20"/>
        </w:rPr>
        <w:t>is</w:t>
      </w:r>
      <w:r>
        <w:rPr>
          <w:spacing w:val="1"/>
          <w:sz w:val="20"/>
        </w:rPr>
        <w:t xml:space="preserve"> </w:t>
      </w:r>
      <w:r>
        <w:rPr>
          <w:spacing w:val="-2"/>
          <w:sz w:val="20"/>
        </w:rPr>
        <w:t>formed</w:t>
      </w:r>
      <w:r>
        <w:rPr>
          <w:spacing w:val="2"/>
          <w:sz w:val="20"/>
        </w:rPr>
        <w:t xml:space="preserve"> </w:t>
      </w:r>
      <w:r>
        <w:rPr>
          <w:spacing w:val="1"/>
          <w:sz w:val="20"/>
        </w:rPr>
        <w:t xml:space="preserve">in </w:t>
      </w:r>
      <w:r>
        <w:rPr>
          <w:sz w:val="20"/>
        </w:rPr>
        <w:t>the</w:t>
      </w:r>
      <w:r>
        <w:rPr>
          <w:spacing w:val="101"/>
          <w:w w:val="101"/>
          <w:sz w:val="20"/>
        </w:rPr>
        <w:t xml:space="preserve"> </w:t>
      </w:r>
      <w:r>
        <w:rPr>
          <w:spacing w:val="-2"/>
          <w:sz w:val="20"/>
        </w:rPr>
        <w:t>soil</w:t>
      </w:r>
      <w:r>
        <w:rPr>
          <w:spacing w:val="4"/>
          <w:sz w:val="20"/>
        </w:rPr>
        <w:t xml:space="preserve"> </w:t>
      </w:r>
      <w:r>
        <w:rPr>
          <w:spacing w:val="-2"/>
          <w:sz w:val="20"/>
        </w:rPr>
        <w:t>mass</w:t>
      </w:r>
      <w:r>
        <w:rPr>
          <w:spacing w:val="7"/>
          <w:sz w:val="20"/>
        </w:rPr>
        <w:t xml:space="preserve"> </w:t>
      </w:r>
      <w:r>
        <w:rPr>
          <w:spacing w:val="-3"/>
          <w:sz w:val="20"/>
        </w:rPr>
        <w:t>or</w:t>
      </w:r>
      <w:r>
        <w:rPr>
          <w:spacing w:val="4"/>
          <w:sz w:val="20"/>
        </w:rPr>
        <w:t xml:space="preserve"> </w:t>
      </w:r>
      <w:r>
        <w:rPr>
          <w:spacing w:val="-3"/>
          <w:sz w:val="20"/>
        </w:rPr>
        <w:t>between</w:t>
      </w:r>
      <w:r>
        <w:rPr>
          <w:spacing w:val="5"/>
          <w:sz w:val="20"/>
        </w:rPr>
        <w:t xml:space="preserve"> </w:t>
      </w:r>
      <w:r>
        <w:rPr>
          <w:sz w:val="20"/>
        </w:rPr>
        <w:t>the</w:t>
      </w:r>
      <w:r>
        <w:rPr>
          <w:spacing w:val="2"/>
          <w:sz w:val="20"/>
        </w:rPr>
        <w:t xml:space="preserve"> </w:t>
      </w:r>
      <w:r>
        <w:rPr>
          <w:spacing w:val="-2"/>
          <w:sz w:val="20"/>
        </w:rPr>
        <w:t>soil</w:t>
      </w:r>
      <w:r>
        <w:rPr>
          <w:spacing w:val="10"/>
          <w:sz w:val="20"/>
        </w:rPr>
        <w:t xml:space="preserve"> </w:t>
      </w:r>
      <w:r>
        <w:rPr>
          <w:spacing w:val="-3"/>
          <w:sz w:val="20"/>
        </w:rPr>
        <w:t>and</w:t>
      </w:r>
      <w:r>
        <w:rPr>
          <w:spacing w:val="7"/>
          <w:sz w:val="20"/>
        </w:rPr>
        <w:t xml:space="preserve"> </w:t>
      </w:r>
      <w:r>
        <w:rPr>
          <w:sz w:val="20"/>
        </w:rPr>
        <w:t>a</w:t>
      </w:r>
      <w:r>
        <w:rPr>
          <w:spacing w:val="-4"/>
          <w:sz w:val="20"/>
        </w:rPr>
        <w:t xml:space="preserve"> </w:t>
      </w:r>
      <w:r>
        <w:rPr>
          <w:spacing w:val="-1"/>
          <w:sz w:val="20"/>
        </w:rPr>
        <w:t>foundation</w:t>
      </w:r>
      <w:r>
        <w:rPr>
          <w:spacing w:val="1"/>
          <w:sz w:val="20"/>
        </w:rPr>
        <w:t xml:space="preserve"> </w:t>
      </w:r>
      <w:r>
        <w:rPr>
          <w:spacing w:val="-1"/>
          <w:sz w:val="20"/>
        </w:rPr>
        <w:t>or</w:t>
      </w:r>
      <w:r>
        <w:rPr>
          <w:spacing w:val="4"/>
          <w:sz w:val="20"/>
        </w:rPr>
        <w:t xml:space="preserve"> </w:t>
      </w:r>
      <w:r>
        <w:rPr>
          <w:spacing w:val="-1"/>
          <w:sz w:val="20"/>
        </w:rPr>
        <w:t xml:space="preserve">at </w:t>
      </w:r>
      <w:r>
        <w:rPr>
          <w:sz w:val="20"/>
        </w:rPr>
        <w:t>the</w:t>
      </w:r>
      <w:r>
        <w:rPr>
          <w:spacing w:val="2"/>
          <w:sz w:val="20"/>
        </w:rPr>
        <w:t xml:space="preserve"> </w:t>
      </w:r>
      <w:r>
        <w:rPr>
          <w:spacing w:val="-2"/>
          <w:sz w:val="20"/>
        </w:rPr>
        <w:t>interface</w:t>
      </w:r>
      <w:r>
        <w:rPr>
          <w:spacing w:val="1"/>
          <w:sz w:val="20"/>
        </w:rPr>
        <w:t xml:space="preserve"> </w:t>
      </w:r>
      <w:r>
        <w:rPr>
          <w:spacing w:val="-3"/>
          <w:sz w:val="20"/>
        </w:rPr>
        <w:t>between</w:t>
      </w:r>
      <w:r>
        <w:rPr>
          <w:spacing w:val="7"/>
          <w:sz w:val="20"/>
        </w:rPr>
        <w:t xml:space="preserve"> </w:t>
      </w:r>
      <w:r>
        <w:rPr>
          <w:spacing w:val="-2"/>
          <w:sz w:val="20"/>
        </w:rPr>
        <w:t>cohesive</w:t>
      </w:r>
      <w:r>
        <w:rPr>
          <w:spacing w:val="1"/>
          <w:sz w:val="20"/>
        </w:rPr>
        <w:t xml:space="preserve"> </w:t>
      </w:r>
      <w:r>
        <w:rPr>
          <w:spacing w:val="-1"/>
          <w:sz w:val="20"/>
        </w:rPr>
        <w:t>and</w:t>
      </w:r>
      <w:r>
        <w:rPr>
          <w:spacing w:val="2"/>
          <w:sz w:val="20"/>
        </w:rPr>
        <w:t xml:space="preserve"> </w:t>
      </w:r>
      <w:r>
        <w:rPr>
          <w:spacing w:val="-2"/>
          <w:sz w:val="20"/>
        </w:rPr>
        <w:t>non-cohesive</w:t>
      </w:r>
      <w:r>
        <w:rPr>
          <w:spacing w:val="88"/>
          <w:w w:val="101"/>
          <w:sz w:val="20"/>
        </w:rPr>
        <w:t xml:space="preserve"> </w:t>
      </w:r>
      <w:r>
        <w:rPr>
          <w:spacing w:val="-2"/>
          <w:sz w:val="20"/>
        </w:rPr>
        <w:t>soil</w:t>
      </w:r>
      <w:r>
        <w:rPr>
          <w:spacing w:val="4"/>
          <w:sz w:val="20"/>
        </w:rPr>
        <w:t xml:space="preserve"> </w:t>
      </w:r>
      <w:r>
        <w:rPr>
          <w:spacing w:val="-2"/>
          <w:sz w:val="20"/>
        </w:rPr>
        <w:t>strata.</w:t>
      </w:r>
      <w:r>
        <w:rPr>
          <w:spacing w:val="3"/>
          <w:sz w:val="20"/>
        </w:rPr>
        <w:t xml:space="preserve"> </w:t>
      </w:r>
      <w:r w:rsidRPr="008D1A0F">
        <w:rPr>
          <w:color w:val="FF0000"/>
          <w:spacing w:val="3"/>
          <w:sz w:val="20"/>
        </w:rPr>
        <w:t xml:space="preserve">At the final </w:t>
      </w:r>
      <w:r w:rsidRPr="008D1A0F">
        <w:rPr>
          <w:color w:val="FF0000"/>
          <w:spacing w:val="-2"/>
          <w:sz w:val="20"/>
        </w:rPr>
        <w:t xml:space="preserve">failure state </w:t>
      </w:r>
      <w:r w:rsidRPr="008D1A0F">
        <w:rPr>
          <w:strike/>
          <w:color w:val="FF0000"/>
          <w:spacing w:val="-2"/>
          <w:sz w:val="20"/>
        </w:rPr>
        <w:t>Failure</w:t>
      </w:r>
      <w:r w:rsidRPr="008D1A0F">
        <w:rPr>
          <w:strike/>
          <w:color w:val="FF0000"/>
          <w:sz w:val="20"/>
        </w:rPr>
        <w:t xml:space="preserve"> </w:t>
      </w:r>
      <w:r w:rsidRPr="008D1A0F">
        <w:rPr>
          <w:strike/>
          <w:color w:val="FF0000"/>
          <w:spacing w:val="-2"/>
          <w:sz w:val="20"/>
        </w:rPr>
        <w:t>occurs</w:t>
      </w:r>
      <w:r w:rsidRPr="008D1A0F">
        <w:rPr>
          <w:strike/>
          <w:color w:val="FF0000"/>
          <w:spacing w:val="1"/>
          <w:sz w:val="20"/>
        </w:rPr>
        <w:t xml:space="preserve"> </w:t>
      </w:r>
      <w:r w:rsidRPr="008D1A0F">
        <w:rPr>
          <w:strike/>
          <w:color w:val="FF0000"/>
          <w:spacing w:val="-1"/>
          <w:sz w:val="20"/>
        </w:rPr>
        <w:t>as</w:t>
      </w:r>
      <w:r w:rsidRPr="008D1A0F">
        <w:rPr>
          <w:strike/>
          <w:color w:val="FF0000"/>
          <w:spacing w:val="1"/>
          <w:sz w:val="20"/>
        </w:rPr>
        <w:t xml:space="preserve"> </w:t>
      </w:r>
      <w:r w:rsidRPr="008D1A0F">
        <w:rPr>
          <w:strike/>
          <w:color w:val="FF0000"/>
          <w:spacing w:val="-2"/>
          <w:sz w:val="20"/>
        </w:rPr>
        <w:t>soon</w:t>
      </w:r>
      <w:r w:rsidRPr="008D1A0F">
        <w:rPr>
          <w:strike/>
          <w:color w:val="FF0000"/>
          <w:spacing w:val="5"/>
          <w:sz w:val="20"/>
        </w:rPr>
        <w:t xml:space="preserve"> </w:t>
      </w:r>
      <w:r w:rsidRPr="008D1A0F">
        <w:rPr>
          <w:strike/>
          <w:color w:val="FF0000"/>
          <w:spacing w:val="-3"/>
          <w:sz w:val="20"/>
        </w:rPr>
        <w:t>as</w:t>
      </w:r>
      <w:r w:rsidRPr="00970CA6">
        <w:rPr>
          <w:strike/>
          <w:color w:val="0070C0"/>
          <w:spacing w:val="1"/>
          <w:sz w:val="20"/>
        </w:rPr>
        <w:t xml:space="preserve"> </w:t>
      </w:r>
      <w:r>
        <w:rPr>
          <w:sz w:val="20"/>
        </w:rPr>
        <w:t>the</w:t>
      </w:r>
      <w:r>
        <w:rPr>
          <w:spacing w:val="1"/>
          <w:sz w:val="20"/>
        </w:rPr>
        <w:t xml:space="preserve"> </w:t>
      </w:r>
      <w:r>
        <w:rPr>
          <w:spacing w:val="-2"/>
          <w:sz w:val="20"/>
        </w:rPr>
        <w:t>upstream</w:t>
      </w:r>
      <w:r>
        <w:rPr>
          <w:spacing w:val="8"/>
          <w:sz w:val="20"/>
        </w:rPr>
        <w:t xml:space="preserve"> </w:t>
      </w:r>
      <w:r>
        <w:rPr>
          <w:spacing w:val="-3"/>
          <w:sz w:val="20"/>
        </w:rPr>
        <w:t>end</w:t>
      </w:r>
      <w:r>
        <w:rPr>
          <w:spacing w:val="7"/>
          <w:sz w:val="20"/>
        </w:rPr>
        <w:t xml:space="preserve"> </w:t>
      </w:r>
      <w:r>
        <w:rPr>
          <w:spacing w:val="-3"/>
          <w:sz w:val="20"/>
        </w:rPr>
        <w:t>of</w:t>
      </w:r>
      <w:r>
        <w:rPr>
          <w:spacing w:val="3"/>
          <w:sz w:val="20"/>
        </w:rPr>
        <w:t xml:space="preserve"> </w:t>
      </w:r>
      <w:r>
        <w:rPr>
          <w:sz w:val="20"/>
        </w:rPr>
        <w:t>the</w:t>
      </w:r>
      <w:r>
        <w:rPr>
          <w:spacing w:val="1"/>
          <w:sz w:val="20"/>
        </w:rPr>
        <w:t xml:space="preserve"> </w:t>
      </w:r>
      <w:r>
        <w:rPr>
          <w:spacing w:val="-3"/>
          <w:sz w:val="20"/>
        </w:rPr>
        <w:t>eroded</w:t>
      </w:r>
      <w:r>
        <w:rPr>
          <w:spacing w:val="6"/>
          <w:sz w:val="20"/>
        </w:rPr>
        <w:t xml:space="preserve"> </w:t>
      </w:r>
      <w:r>
        <w:rPr>
          <w:spacing w:val="-2"/>
          <w:sz w:val="20"/>
        </w:rPr>
        <w:t>tunnel</w:t>
      </w:r>
      <w:r>
        <w:rPr>
          <w:spacing w:val="4"/>
          <w:sz w:val="20"/>
        </w:rPr>
        <w:t xml:space="preserve"> </w:t>
      </w:r>
      <w:r>
        <w:rPr>
          <w:spacing w:val="-2"/>
          <w:sz w:val="20"/>
        </w:rPr>
        <w:t>reaches</w:t>
      </w:r>
      <w:r>
        <w:rPr>
          <w:spacing w:val="1"/>
          <w:sz w:val="20"/>
        </w:rPr>
        <w:t xml:space="preserve"> </w:t>
      </w:r>
      <w:r>
        <w:rPr>
          <w:sz w:val="20"/>
        </w:rPr>
        <w:t>the</w:t>
      </w:r>
      <w:r>
        <w:rPr>
          <w:spacing w:val="1"/>
          <w:sz w:val="20"/>
        </w:rPr>
        <w:t xml:space="preserve"> </w:t>
      </w:r>
      <w:r>
        <w:rPr>
          <w:spacing w:val="-2"/>
          <w:sz w:val="20"/>
        </w:rPr>
        <w:t>bottom</w:t>
      </w:r>
      <w:r>
        <w:rPr>
          <w:spacing w:val="3"/>
          <w:sz w:val="20"/>
        </w:rPr>
        <w:t xml:space="preserve"> </w:t>
      </w:r>
      <w:r>
        <w:rPr>
          <w:spacing w:val="-1"/>
          <w:sz w:val="20"/>
        </w:rPr>
        <w:t>of</w:t>
      </w:r>
      <w:r>
        <w:rPr>
          <w:spacing w:val="3"/>
          <w:sz w:val="20"/>
        </w:rPr>
        <w:t xml:space="preserve"> </w:t>
      </w:r>
      <w:r>
        <w:rPr>
          <w:spacing w:val="-2"/>
          <w:sz w:val="20"/>
        </w:rPr>
        <w:t>the</w:t>
      </w:r>
      <w:r>
        <w:rPr>
          <w:spacing w:val="83"/>
          <w:w w:val="101"/>
          <w:sz w:val="20"/>
        </w:rPr>
        <w:t xml:space="preserve"> </w:t>
      </w:r>
      <w:r>
        <w:rPr>
          <w:spacing w:val="-2"/>
          <w:sz w:val="20"/>
        </w:rPr>
        <w:t>reservoir.</w:t>
      </w:r>
    </w:p>
    <w:p w:rsidR="000956A9" w:rsidRDefault="000956A9" w:rsidP="000956A9">
      <w:pPr>
        <w:spacing w:before="16" w:line="220" w:lineRule="exact"/>
        <w:rPr>
          <w:sz w:val="20"/>
        </w:rPr>
      </w:pPr>
    </w:p>
    <w:p w:rsidR="000956A9" w:rsidRDefault="000956A9" w:rsidP="000956A9">
      <w:pPr>
        <w:spacing w:line="255" w:lineRule="auto"/>
        <w:ind w:left="120" w:right="-2"/>
        <w:rPr>
          <w:rFonts w:eastAsia="Arial" w:cs="Arial"/>
          <w:sz w:val="20"/>
        </w:rPr>
      </w:pPr>
      <w:r>
        <w:rPr>
          <w:spacing w:val="-1"/>
          <w:sz w:val="20"/>
        </w:rPr>
        <w:t xml:space="preserve">NOTE </w:t>
      </w:r>
      <w:r>
        <w:rPr>
          <w:sz w:val="20"/>
        </w:rPr>
        <w:t>5</w:t>
      </w:r>
      <w:r>
        <w:rPr>
          <w:spacing w:val="11"/>
          <w:sz w:val="20"/>
        </w:rPr>
        <w:t xml:space="preserve"> </w:t>
      </w:r>
      <w:r>
        <w:rPr>
          <w:spacing w:val="-1"/>
          <w:sz w:val="20"/>
        </w:rPr>
        <w:t>The</w:t>
      </w:r>
      <w:r>
        <w:rPr>
          <w:spacing w:val="1"/>
          <w:sz w:val="20"/>
        </w:rPr>
        <w:t xml:space="preserve"> </w:t>
      </w:r>
      <w:r>
        <w:rPr>
          <w:spacing w:val="-1"/>
          <w:sz w:val="20"/>
        </w:rPr>
        <w:t>conditions</w:t>
      </w:r>
      <w:r>
        <w:rPr>
          <w:spacing w:val="1"/>
          <w:sz w:val="20"/>
        </w:rPr>
        <w:t xml:space="preserve"> </w:t>
      </w:r>
      <w:r>
        <w:rPr>
          <w:spacing w:val="-2"/>
          <w:sz w:val="20"/>
        </w:rPr>
        <w:t>for</w:t>
      </w:r>
      <w:r>
        <w:rPr>
          <w:spacing w:val="3"/>
          <w:sz w:val="20"/>
        </w:rPr>
        <w:t xml:space="preserve"> </w:t>
      </w:r>
      <w:r>
        <w:rPr>
          <w:spacing w:val="-2"/>
          <w:sz w:val="20"/>
        </w:rPr>
        <w:t>hydraulic</w:t>
      </w:r>
      <w:r>
        <w:rPr>
          <w:spacing w:val="1"/>
          <w:sz w:val="20"/>
        </w:rPr>
        <w:t xml:space="preserve"> </w:t>
      </w:r>
      <w:r>
        <w:rPr>
          <w:spacing w:val="-1"/>
          <w:sz w:val="20"/>
        </w:rPr>
        <w:t>failure</w:t>
      </w:r>
      <w:r>
        <w:rPr>
          <w:spacing w:val="1"/>
          <w:sz w:val="20"/>
        </w:rPr>
        <w:t xml:space="preserve"> </w:t>
      </w:r>
      <w:r>
        <w:rPr>
          <w:spacing w:val="-1"/>
          <w:sz w:val="20"/>
        </w:rPr>
        <w:t>of</w:t>
      </w:r>
      <w:r>
        <w:rPr>
          <w:spacing w:val="3"/>
          <w:sz w:val="20"/>
        </w:rPr>
        <w:t xml:space="preserve"> </w:t>
      </w:r>
      <w:r>
        <w:rPr>
          <w:spacing w:val="-2"/>
          <w:sz w:val="20"/>
        </w:rPr>
        <w:t>the</w:t>
      </w:r>
      <w:r>
        <w:rPr>
          <w:spacing w:val="1"/>
          <w:sz w:val="20"/>
        </w:rPr>
        <w:t xml:space="preserve"> </w:t>
      </w:r>
      <w:r>
        <w:rPr>
          <w:spacing w:val="-2"/>
          <w:sz w:val="20"/>
        </w:rPr>
        <w:t>ground</w:t>
      </w:r>
      <w:r>
        <w:rPr>
          <w:spacing w:val="6"/>
          <w:sz w:val="20"/>
        </w:rPr>
        <w:t xml:space="preserve"> </w:t>
      </w:r>
      <w:r w:rsidRPr="008D1A0F">
        <w:rPr>
          <w:color w:val="FF0000"/>
          <w:spacing w:val="6"/>
          <w:sz w:val="20"/>
        </w:rPr>
        <w:t xml:space="preserve">by uplift and heave </w:t>
      </w:r>
      <w:r>
        <w:rPr>
          <w:spacing w:val="-2"/>
          <w:sz w:val="20"/>
        </w:rPr>
        <w:t>can</w:t>
      </w:r>
      <w:r>
        <w:rPr>
          <w:spacing w:val="6"/>
          <w:sz w:val="20"/>
        </w:rPr>
        <w:t xml:space="preserve"> </w:t>
      </w:r>
      <w:r>
        <w:rPr>
          <w:spacing w:val="-1"/>
          <w:sz w:val="20"/>
        </w:rPr>
        <w:t>be</w:t>
      </w:r>
      <w:r>
        <w:rPr>
          <w:spacing w:val="1"/>
          <w:sz w:val="20"/>
        </w:rPr>
        <w:t xml:space="preserve"> </w:t>
      </w:r>
      <w:r>
        <w:rPr>
          <w:spacing w:val="-3"/>
          <w:sz w:val="20"/>
        </w:rPr>
        <w:t>expressed</w:t>
      </w:r>
      <w:r>
        <w:rPr>
          <w:spacing w:val="6"/>
          <w:sz w:val="20"/>
        </w:rPr>
        <w:t xml:space="preserve"> </w:t>
      </w:r>
      <w:r>
        <w:rPr>
          <w:spacing w:val="1"/>
          <w:sz w:val="20"/>
        </w:rPr>
        <w:t xml:space="preserve">in </w:t>
      </w:r>
      <w:r>
        <w:rPr>
          <w:spacing w:val="-1"/>
          <w:sz w:val="20"/>
        </w:rPr>
        <w:t>terms</w:t>
      </w:r>
      <w:r>
        <w:rPr>
          <w:spacing w:val="1"/>
          <w:sz w:val="20"/>
        </w:rPr>
        <w:t xml:space="preserve"> </w:t>
      </w:r>
      <w:r>
        <w:rPr>
          <w:spacing w:val="-3"/>
          <w:sz w:val="20"/>
        </w:rPr>
        <w:t>of</w:t>
      </w:r>
      <w:r>
        <w:rPr>
          <w:spacing w:val="3"/>
          <w:sz w:val="20"/>
        </w:rPr>
        <w:t xml:space="preserve"> </w:t>
      </w:r>
      <w:r>
        <w:rPr>
          <w:spacing w:val="-1"/>
          <w:sz w:val="20"/>
        </w:rPr>
        <w:t>total</w:t>
      </w:r>
      <w:r>
        <w:rPr>
          <w:spacing w:val="4"/>
          <w:sz w:val="20"/>
        </w:rPr>
        <w:t xml:space="preserve"> </w:t>
      </w:r>
      <w:r>
        <w:rPr>
          <w:spacing w:val="-2"/>
          <w:sz w:val="20"/>
        </w:rPr>
        <w:t>stress</w:t>
      </w:r>
      <w:r>
        <w:rPr>
          <w:spacing w:val="1"/>
          <w:sz w:val="20"/>
        </w:rPr>
        <w:t xml:space="preserve"> </w:t>
      </w:r>
      <w:r>
        <w:rPr>
          <w:spacing w:val="-1"/>
          <w:sz w:val="20"/>
        </w:rPr>
        <w:t>and</w:t>
      </w:r>
      <w:r>
        <w:rPr>
          <w:spacing w:val="56"/>
          <w:w w:val="101"/>
          <w:sz w:val="20"/>
        </w:rPr>
        <w:t xml:space="preserve"> </w:t>
      </w:r>
      <w:r>
        <w:rPr>
          <w:spacing w:val="-2"/>
          <w:sz w:val="20"/>
        </w:rPr>
        <w:t>pore-water</w:t>
      </w:r>
      <w:r>
        <w:rPr>
          <w:spacing w:val="4"/>
          <w:sz w:val="20"/>
        </w:rPr>
        <w:t xml:space="preserve"> </w:t>
      </w:r>
      <w:r>
        <w:rPr>
          <w:spacing w:val="-1"/>
          <w:sz w:val="20"/>
        </w:rPr>
        <w:t>pressure</w:t>
      </w:r>
      <w:r>
        <w:rPr>
          <w:spacing w:val="2"/>
          <w:sz w:val="20"/>
        </w:rPr>
        <w:t xml:space="preserve"> </w:t>
      </w:r>
      <w:r>
        <w:rPr>
          <w:spacing w:val="-3"/>
          <w:sz w:val="20"/>
        </w:rPr>
        <w:t>or</w:t>
      </w:r>
      <w:r>
        <w:rPr>
          <w:spacing w:val="4"/>
          <w:sz w:val="20"/>
        </w:rPr>
        <w:t xml:space="preserve"> </w:t>
      </w:r>
      <w:r>
        <w:rPr>
          <w:spacing w:val="1"/>
          <w:sz w:val="20"/>
        </w:rPr>
        <w:t>in</w:t>
      </w:r>
      <w:r>
        <w:rPr>
          <w:spacing w:val="2"/>
          <w:sz w:val="20"/>
        </w:rPr>
        <w:t xml:space="preserve"> </w:t>
      </w:r>
      <w:r>
        <w:rPr>
          <w:spacing w:val="-2"/>
          <w:sz w:val="20"/>
        </w:rPr>
        <w:t>terms</w:t>
      </w:r>
      <w:r>
        <w:rPr>
          <w:spacing w:val="3"/>
          <w:sz w:val="20"/>
        </w:rPr>
        <w:t xml:space="preserve"> </w:t>
      </w:r>
      <w:r>
        <w:rPr>
          <w:spacing w:val="-1"/>
          <w:sz w:val="20"/>
        </w:rPr>
        <w:t>of</w:t>
      </w:r>
      <w:r>
        <w:rPr>
          <w:spacing w:val="5"/>
          <w:sz w:val="20"/>
        </w:rPr>
        <w:t xml:space="preserve"> </w:t>
      </w:r>
      <w:r>
        <w:rPr>
          <w:spacing w:val="-2"/>
          <w:sz w:val="20"/>
        </w:rPr>
        <w:t>effective</w:t>
      </w:r>
      <w:r>
        <w:rPr>
          <w:spacing w:val="2"/>
          <w:sz w:val="20"/>
        </w:rPr>
        <w:t xml:space="preserve"> </w:t>
      </w:r>
      <w:r>
        <w:rPr>
          <w:spacing w:val="-2"/>
          <w:sz w:val="20"/>
        </w:rPr>
        <w:t>stresses</w:t>
      </w:r>
      <w:r>
        <w:rPr>
          <w:spacing w:val="7"/>
          <w:sz w:val="20"/>
        </w:rPr>
        <w:t xml:space="preserve"> </w:t>
      </w:r>
      <w:r>
        <w:rPr>
          <w:spacing w:val="-1"/>
          <w:sz w:val="20"/>
        </w:rPr>
        <w:t>and</w:t>
      </w:r>
      <w:r>
        <w:rPr>
          <w:spacing w:val="2"/>
          <w:sz w:val="20"/>
        </w:rPr>
        <w:t xml:space="preserve"> </w:t>
      </w:r>
      <w:r>
        <w:rPr>
          <w:spacing w:val="-2"/>
          <w:sz w:val="20"/>
        </w:rPr>
        <w:t>hydraulic</w:t>
      </w:r>
      <w:r>
        <w:rPr>
          <w:spacing w:val="3"/>
          <w:sz w:val="20"/>
        </w:rPr>
        <w:t xml:space="preserve"> </w:t>
      </w:r>
      <w:r>
        <w:rPr>
          <w:spacing w:val="-2"/>
          <w:sz w:val="20"/>
        </w:rPr>
        <w:t>gradient.</w:t>
      </w:r>
      <w:r>
        <w:rPr>
          <w:spacing w:val="11"/>
          <w:sz w:val="20"/>
        </w:rPr>
        <w:t xml:space="preserve"> </w:t>
      </w:r>
      <w:r>
        <w:rPr>
          <w:spacing w:val="-3"/>
          <w:sz w:val="20"/>
        </w:rPr>
        <w:t>Total</w:t>
      </w:r>
      <w:r>
        <w:rPr>
          <w:spacing w:val="5"/>
          <w:sz w:val="20"/>
        </w:rPr>
        <w:t xml:space="preserve"> </w:t>
      </w:r>
      <w:r>
        <w:rPr>
          <w:spacing w:val="-2"/>
          <w:sz w:val="20"/>
        </w:rPr>
        <w:t>stress</w:t>
      </w:r>
      <w:r>
        <w:rPr>
          <w:spacing w:val="8"/>
          <w:sz w:val="20"/>
        </w:rPr>
        <w:t xml:space="preserve"> </w:t>
      </w:r>
      <w:r>
        <w:rPr>
          <w:spacing w:val="-2"/>
          <w:sz w:val="20"/>
        </w:rPr>
        <w:t>analysis</w:t>
      </w:r>
      <w:r>
        <w:rPr>
          <w:spacing w:val="-3"/>
          <w:sz w:val="20"/>
        </w:rPr>
        <w:t xml:space="preserve"> </w:t>
      </w:r>
      <w:r>
        <w:rPr>
          <w:spacing w:val="1"/>
          <w:sz w:val="20"/>
        </w:rPr>
        <w:t>is</w:t>
      </w:r>
      <w:r>
        <w:rPr>
          <w:spacing w:val="79"/>
          <w:w w:val="101"/>
          <w:sz w:val="20"/>
        </w:rPr>
        <w:t xml:space="preserve"> </w:t>
      </w:r>
      <w:r>
        <w:rPr>
          <w:spacing w:val="-2"/>
          <w:sz w:val="20"/>
        </w:rPr>
        <w:t>applied</w:t>
      </w:r>
      <w:r>
        <w:rPr>
          <w:spacing w:val="6"/>
          <w:sz w:val="20"/>
        </w:rPr>
        <w:t xml:space="preserve"> </w:t>
      </w:r>
      <w:r>
        <w:rPr>
          <w:spacing w:val="1"/>
          <w:sz w:val="20"/>
        </w:rPr>
        <w:t>to</w:t>
      </w:r>
      <w:r>
        <w:rPr>
          <w:spacing w:val="-4"/>
          <w:sz w:val="20"/>
        </w:rPr>
        <w:t xml:space="preserve"> </w:t>
      </w:r>
      <w:r>
        <w:rPr>
          <w:spacing w:val="-1"/>
          <w:sz w:val="20"/>
        </w:rPr>
        <w:t>failure</w:t>
      </w:r>
      <w:r>
        <w:rPr>
          <w:spacing w:val="2"/>
          <w:sz w:val="20"/>
        </w:rPr>
        <w:t xml:space="preserve"> </w:t>
      </w:r>
      <w:r>
        <w:rPr>
          <w:spacing w:val="-1"/>
          <w:sz w:val="20"/>
        </w:rPr>
        <w:t>by</w:t>
      </w:r>
      <w:r>
        <w:rPr>
          <w:spacing w:val="1"/>
          <w:sz w:val="20"/>
        </w:rPr>
        <w:t xml:space="preserve"> </w:t>
      </w:r>
      <w:r>
        <w:rPr>
          <w:spacing w:val="-1"/>
          <w:sz w:val="20"/>
        </w:rPr>
        <w:t>uplift.</w:t>
      </w:r>
      <w:r>
        <w:rPr>
          <w:spacing w:val="10"/>
          <w:sz w:val="20"/>
        </w:rPr>
        <w:t xml:space="preserve"> </w:t>
      </w:r>
      <w:r>
        <w:rPr>
          <w:spacing w:val="-3"/>
          <w:sz w:val="20"/>
        </w:rPr>
        <w:t>For</w:t>
      </w:r>
      <w:r>
        <w:rPr>
          <w:spacing w:val="4"/>
          <w:sz w:val="20"/>
        </w:rPr>
        <w:t xml:space="preserve"> </w:t>
      </w:r>
      <w:r>
        <w:rPr>
          <w:spacing w:val="-1"/>
          <w:sz w:val="20"/>
        </w:rPr>
        <w:t>failure</w:t>
      </w:r>
      <w:r>
        <w:rPr>
          <w:spacing w:val="1"/>
          <w:sz w:val="20"/>
        </w:rPr>
        <w:t xml:space="preserve"> by </w:t>
      </w:r>
      <w:r w:rsidRPr="002B16FD">
        <w:rPr>
          <w:color w:val="FF0000"/>
          <w:spacing w:val="1"/>
          <w:sz w:val="20"/>
        </w:rPr>
        <w:t>hydraulic</w:t>
      </w:r>
      <w:r>
        <w:rPr>
          <w:spacing w:val="1"/>
          <w:sz w:val="20"/>
        </w:rPr>
        <w:t xml:space="preserve"> </w:t>
      </w:r>
      <w:r>
        <w:rPr>
          <w:spacing w:val="-3"/>
          <w:sz w:val="20"/>
        </w:rPr>
        <w:t>heave,</w:t>
      </w:r>
      <w:r>
        <w:rPr>
          <w:spacing w:val="10"/>
          <w:sz w:val="20"/>
        </w:rPr>
        <w:t xml:space="preserve"> </w:t>
      </w:r>
      <w:r>
        <w:rPr>
          <w:spacing w:val="-2"/>
          <w:sz w:val="20"/>
        </w:rPr>
        <w:t>both</w:t>
      </w:r>
      <w:r>
        <w:rPr>
          <w:spacing w:val="2"/>
          <w:sz w:val="20"/>
        </w:rPr>
        <w:t xml:space="preserve"> </w:t>
      </w:r>
      <w:r>
        <w:rPr>
          <w:spacing w:val="-2"/>
          <w:sz w:val="20"/>
        </w:rPr>
        <w:t>total</w:t>
      </w:r>
      <w:r>
        <w:rPr>
          <w:spacing w:val="4"/>
          <w:sz w:val="20"/>
        </w:rPr>
        <w:t xml:space="preserve"> </w:t>
      </w:r>
      <w:r>
        <w:rPr>
          <w:spacing w:val="-1"/>
          <w:sz w:val="20"/>
        </w:rPr>
        <w:t>and</w:t>
      </w:r>
      <w:r>
        <w:rPr>
          <w:spacing w:val="2"/>
          <w:sz w:val="20"/>
        </w:rPr>
        <w:t xml:space="preserve"> </w:t>
      </w:r>
      <w:r>
        <w:rPr>
          <w:spacing w:val="-2"/>
          <w:sz w:val="20"/>
        </w:rPr>
        <w:t>effective</w:t>
      </w:r>
      <w:r>
        <w:rPr>
          <w:spacing w:val="1"/>
          <w:sz w:val="20"/>
        </w:rPr>
        <w:t xml:space="preserve"> </w:t>
      </w:r>
      <w:r>
        <w:rPr>
          <w:spacing w:val="-3"/>
          <w:sz w:val="20"/>
        </w:rPr>
        <w:t>stresses</w:t>
      </w:r>
      <w:r>
        <w:rPr>
          <w:spacing w:val="7"/>
          <w:sz w:val="20"/>
        </w:rPr>
        <w:t xml:space="preserve"> </w:t>
      </w:r>
      <w:r w:rsidRPr="00422E58">
        <w:rPr>
          <w:color w:val="FF0000"/>
          <w:sz w:val="20"/>
        </w:rPr>
        <w:t>may be</w:t>
      </w:r>
      <w:r>
        <w:rPr>
          <w:color w:val="FF0000"/>
          <w:sz w:val="20"/>
        </w:rPr>
        <w:t xml:space="preserve"> used</w:t>
      </w:r>
      <w:r w:rsidRPr="00422E58">
        <w:rPr>
          <w:color w:val="FF0000"/>
          <w:sz w:val="20"/>
        </w:rPr>
        <w:t xml:space="preserve"> </w:t>
      </w:r>
      <w:r w:rsidRPr="00422E58">
        <w:rPr>
          <w:strike/>
          <w:color w:val="FF0000"/>
          <w:sz w:val="20"/>
        </w:rPr>
        <w:t>are</w:t>
      </w:r>
      <w:r w:rsidRPr="00422E58">
        <w:rPr>
          <w:color w:val="FF0000"/>
          <w:spacing w:val="1"/>
          <w:sz w:val="20"/>
        </w:rPr>
        <w:t xml:space="preserve"> </w:t>
      </w:r>
      <w:r w:rsidRPr="00422E58">
        <w:rPr>
          <w:strike/>
          <w:color w:val="FF0000"/>
          <w:spacing w:val="-2"/>
          <w:sz w:val="20"/>
        </w:rPr>
        <w:t xml:space="preserve">applied </w:t>
      </w:r>
      <w:r>
        <w:rPr>
          <w:strike/>
          <w:color w:val="FF0000"/>
          <w:spacing w:val="-2"/>
          <w:sz w:val="20"/>
        </w:rPr>
        <w:t>Conditions</w:t>
      </w:r>
      <w:r>
        <w:rPr>
          <w:strike/>
          <w:color w:val="FF0000"/>
          <w:spacing w:val="88"/>
          <w:w w:val="101"/>
          <w:sz w:val="20"/>
        </w:rPr>
        <w:t xml:space="preserve"> </w:t>
      </w:r>
      <w:r>
        <w:rPr>
          <w:strike/>
          <w:color w:val="FF0000"/>
          <w:sz w:val="20"/>
        </w:rPr>
        <w:t>are</w:t>
      </w:r>
      <w:r>
        <w:rPr>
          <w:strike/>
          <w:color w:val="FF0000"/>
          <w:spacing w:val="1"/>
          <w:sz w:val="20"/>
        </w:rPr>
        <w:t xml:space="preserve"> </w:t>
      </w:r>
      <w:r>
        <w:rPr>
          <w:strike/>
          <w:color w:val="FF0000"/>
          <w:spacing w:val="-1"/>
          <w:sz w:val="20"/>
        </w:rPr>
        <w:t>put</w:t>
      </w:r>
      <w:r>
        <w:rPr>
          <w:strike/>
          <w:color w:val="FF0000"/>
          <w:spacing w:val="5"/>
          <w:sz w:val="20"/>
        </w:rPr>
        <w:t xml:space="preserve"> </w:t>
      </w:r>
      <w:r>
        <w:rPr>
          <w:strike/>
          <w:color w:val="FF0000"/>
          <w:spacing w:val="-1"/>
          <w:sz w:val="20"/>
        </w:rPr>
        <w:t>on</w:t>
      </w:r>
      <w:r>
        <w:rPr>
          <w:strike/>
          <w:color w:val="FF0000"/>
          <w:spacing w:val="1"/>
          <w:sz w:val="20"/>
        </w:rPr>
        <w:t xml:space="preserve"> </w:t>
      </w:r>
      <w:r>
        <w:rPr>
          <w:strike/>
          <w:color w:val="FF0000"/>
          <w:spacing w:val="-2"/>
          <w:sz w:val="20"/>
        </w:rPr>
        <w:t>hydraulic</w:t>
      </w:r>
      <w:r>
        <w:rPr>
          <w:strike/>
          <w:color w:val="FF0000"/>
          <w:spacing w:val="7"/>
          <w:sz w:val="20"/>
        </w:rPr>
        <w:t xml:space="preserve"> </w:t>
      </w:r>
      <w:r>
        <w:rPr>
          <w:strike/>
          <w:color w:val="FF0000"/>
          <w:spacing w:val="-2"/>
          <w:sz w:val="20"/>
        </w:rPr>
        <w:t>gradients</w:t>
      </w:r>
      <w:r>
        <w:rPr>
          <w:strike/>
          <w:color w:val="FF0000"/>
          <w:spacing w:val="2"/>
          <w:sz w:val="20"/>
        </w:rPr>
        <w:t xml:space="preserve"> </w:t>
      </w:r>
      <w:r>
        <w:rPr>
          <w:strike/>
          <w:color w:val="FF0000"/>
          <w:spacing w:val="1"/>
          <w:sz w:val="20"/>
        </w:rPr>
        <w:t xml:space="preserve">in </w:t>
      </w:r>
      <w:r>
        <w:rPr>
          <w:strike/>
          <w:color w:val="FF0000"/>
          <w:spacing w:val="-3"/>
          <w:sz w:val="20"/>
        </w:rPr>
        <w:t>order</w:t>
      </w:r>
      <w:r>
        <w:rPr>
          <w:strike/>
          <w:color w:val="FF0000"/>
          <w:spacing w:val="4"/>
          <w:sz w:val="20"/>
        </w:rPr>
        <w:t xml:space="preserve"> </w:t>
      </w:r>
      <w:r>
        <w:rPr>
          <w:strike/>
          <w:color w:val="FF0000"/>
          <w:spacing w:val="1"/>
          <w:sz w:val="20"/>
        </w:rPr>
        <w:t xml:space="preserve">to </w:t>
      </w:r>
      <w:r>
        <w:rPr>
          <w:strike/>
          <w:color w:val="FF0000"/>
          <w:spacing w:val="-2"/>
          <w:sz w:val="20"/>
        </w:rPr>
        <w:t>control</w:t>
      </w:r>
      <w:r>
        <w:rPr>
          <w:strike/>
          <w:color w:val="FF0000"/>
          <w:spacing w:val="5"/>
          <w:sz w:val="20"/>
        </w:rPr>
        <w:t xml:space="preserve"> </w:t>
      </w:r>
      <w:r>
        <w:rPr>
          <w:strike/>
          <w:color w:val="FF0000"/>
          <w:spacing w:val="-2"/>
          <w:sz w:val="20"/>
        </w:rPr>
        <w:t>internal</w:t>
      </w:r>
      <w:r>
        <w:rPr>
          <w:strike/>
          <w:color w:val="FF0000"/>
          <w:spacing w:val="5"/>
          <w:sz w:val="20"/>
        </w:rPr>
        <w:t xml:space="preserve"> </w:t>
      </w:r>
      <w:r>
        <w:rPr>
          <w:strike/>
          <w:color w:val="FF0000"/>
          <w:spacing w:val="-3"/>
          <w:sz w:val="20"/>
        </w:rPr>
        <w:t>erosion</w:t>
      </w:r>
      <w:r>
        <w:rPr>
          <w:strike/>
          <w:color w:val="FF0000"/>
          <w:spacing w:val="6"/>
          <w:sz w:val="20"/>
        </w:rPr>
        <w:t xml:space="preserve"> </w:t>
      </w:r>
      <w:r>
        <w:rPr>
          <w:strike/>
          <w:color w:val="FF0000"/>
          <w:spacing w:val="-1"/>
          <w:sz w:val="20"/>
        </w:rPr>
        <w:t>and</w:t>
      </w:r>
      <w:r>
        <w:rPr>
          <w:strike/>
          <w:color w:val="FF0000"/>
          <w:spacing w:val="2"/>
          <w:sz w:val="20"/>
        </w:rPr>
        <w:t xml:space="preserve"> </w:t>
      </w:r>
      <w:r>
        <w:rPr>
          <w:strike/>
          <w:color w:val="FF0000"/>
          <w:spacing w:val="-2"/>
          <w:sz w:val="20"/>
        </w:rPr>
        <w:t>piping.</w:t>
      </w:r>
      <w:r>
        <w:rPr>
          <w:color w:val="FF0000"/>
          <w:spacing w:val="-2"/>
          <w:sz w:val="20"/>
        </w:rPr>
        <w:t xml:space="preserve"> In order to </w:t>
      </w:r>
      <w:r w:rsidRPr="008D1A0F">
        <w:rPr>
          <w:color w:val="FF0000"/>
          <w:spacing w:val="-2"/>
          <w:sz w:val="20"/>
        </w:rPr>
        <w:t xml:space="preserve">avoid failure by </w:t>
      </w:r>
      <w:r w:rsidRPr="008D1A0F">
        <w:rPr>
          <w:strike/>
          <w:color w:val="FF0000"/>
          <w:spacing w:val="-2"/>
          <w:sz w:val="20"/>
        </w:rPr>
        <w:t>control</w:t>
      </w:r>
      <w:r>
        <w:rPr>
          <w:color w:val="FF0000"/>
          <w:spacing w:val="-2"/>
          <w:sz w:val="20"/>
        </w:rPr>
        <w:t xml:space="preserve"> internal erosion and </w:t>
      </w:r>
      <w:r>
        <w:rPr>
          <w:color w:val="FF0000"/>
          <w:spacing w:val="-2"/>
          <w:sz w:val="20"/>
        </w:rPr>
        <w:lastRenderedPageBreak/>
        <w:t xml:space="preserve">piping, hydraulic </w:t>
      </w:r>
      <w:r w:rsidRPr="008D1A0F">
        <w:rPr>
          <w:color w:val="FF0000"/>
          <w:spacing w:val="-2"/>
          <w:sz w:val="20"/>
        </w:rPr>
        <w:t>gradients and flow velocity</w:t>
      </w:r>
      <w:r>
        <w:rPr>
          <w:color w:val="FF0000"/>
          <w:spacing w:val="-2"/>
          <w:sz w:val="20"/>
        </w:rPr>
        <w:t xml:space="preserve"> should be restricted </w:t>
      </w:r>
      <w:r w:rsidRPr="008D1A0F">
        <w:rPr>
          <w:strike/>
          <w:color w:val="FF0000"/>
          <w:spacing w:val="-2"/>
          <w:sz w:val="20"/>
        </w:rPr>
        <w:t>in relation to allowable hydraulic gradients</w:t>
      </w:r>
      <w:r>
        <w:rPr>
          <w:color w:val="FF0000"/>
          <w:spacing w:val="-2"/>
          <w:sz w:val="20"/>
        </w:rPr>
        <w:t>.</w:t>
      </w:r>
    </w:p>
    <w:p w:rsidR="000956A9" w:rsidRDefault="000956A9" w:rsidP="000956A9">
      <w:pPr>
        <w:spacing w:before="13" w:line="220" w:lineRule="exact"/>
      </w:pPr>
    </w:p>
    <w:p w:rsidR="000956A9" w:rsidRDefault="000956A9" w:rsidP="000956A9">
      <w:pPr>
        <w:pStyle w:val="BodyText"/>
        <w:ind w:right="-2"/>
        <w:rPr>
          <w:color w:val="FF0000"/>
        </w:rPr>
      </w:pPr>
      <w:r>
        <w:rPr>
          <w:color w:val="FF0000"/>
          <w:spacing w:val="-1"/>
        </w:rPr>
        <w:t>(2)</w:t>
      </w:r>
      <w:r>
        <w:rPr>
          <w:color w:val="FF0000"/>
          <w:spacing w:val="2"/>
        </w:rPr>
        <w:t xml:space="preserve"> </w:t>
      </w:r>
      <w:r>
        <w:rPr>
          <w:strike/>
          <w:color w:val="FF0000"/>
        </w:rPr>
        <w:t xml:space="preserve">In </w:t>
      </w:r>
      <w:r>
        <w:rPr>
          <w:strike/>
          <w:color w:val="FF0000"/>
          <w:spacing w:val="-1"/>
        </w:rPr>
        <w:t>situations</w:t>
      </w:r>
      <w:r>
        <w:rPr>
          <w:strike/>
          <w:color w:val="FF0000"/>
          <w:spacing w:val="-3"/>
        </w:rPr>
        <w:t xml:space="preserve"> where</w:t>
      </w:r>
      <w:r>
        <w:rPr>
          <w:strike/>
          <w:color w:val="FF0000"/>
        </w:rPr>
        <w:t xml:space="preserve"> </w:t>
      </w:r>
      <w:r>
        <w:rPr>
          <w:strike/>
          <w:color w:val="FF0000"/>
          <w:spacing w:val="-1"/>
        </w:rPr>
        <w:t>the</w:t>
      </w:r>
      <w:r>
        <w:rPr>
          <w:strike/>
          <w:color w:val="FF0000"/>
        </w:rPr>
        <w:t xml:space="preserve"> </w:t>
      </w:r>
      <w:r>
        <w:rPr>
          <w:strike/>
          <w:color w:val="FF0000"/>
          <w:spacing w:val="-2"/>
        </w:rPr>
        <w:t>pore-water</w:t>
      </w:r>
      <w:r>
        <w:rPr>
          <w:strike/>
          <w:color w:val="FF0000"/>
          <w:spacing w:val="2"/>
        </w:rPr>
        <w:t xml:space="preserve"> </w:t>
      </w:r>
      <w:r>
        <w:rPr>
          <w:strike/>
          <w:color w:val="FF0000"/>
          <w:spacing w:val="-1"/>
        </w:rPr>
        <w:t>pressure</w:t>
      </w:r>
      <w:r>
        <w:rPr>
          <w:strike/>
          <w:color w:val="FF0000"/>
        </w:rPr>
        <w:t xml:space="preserve"> </w:t>
      </w:r>
      <w:r>
        <w:rPr>
          <w:strike/>
          <w:color w:val="FF0000"/>
          <w:spacing w:val="1"/>
        </w:rPr>
        <w:t>is</w:t>
      </w:r>
      <w:r>
        <w:rPr>
          <w:strike/>
          <w:color w:val="FF0000"/>
          <w:spacing w:val="-3"/>
        </w:rPr>
        <w:t xml:space="preserve"> </w:t>
      </w:r>
      <w:r>
        <w:rPr>
          <w:strike/>
          <w:color w:val="FF0000"/>
          <w:spacing w:val="-1"/>
        </w:rPr>
        <w:t>hydrostatic</w:t>
      </w:r>
      <w:r>
        <w:rPr>
          <w:strike/>
          <w:color w:val="FF0000"/>
          <w:spacing w:val="2"/>
        </w:rPr>
        <w:t xml:space="preserve"> </w:t>
      </w:r>
      <w:r>
        <w:rPr>
          <w:strike/>
          <w:color w:val="FF0000"/>
          <w:spacing w:val="-1"/>
        </w:rPr>
        <w:t>(negligible</w:t>
      </w:r>
      <w:r>
        <w:rPr>
          <w:strike/>
          <w:color w:val="FF0000"/>
        </w:rPr>
        <w:t xml:space="preserve"> </w:t>
      </w:r>
      <w:r>
        <w:rPr>
          <w:strike/>
          <w:color w:val="FF0000"/>
          <w:spacing w:val="-1"/>
        </w:rPr>
        <w:t>hydraulic</w:t>
      </w:r>
      <w:r>
        <w:rPr>
          <w:strike/>
          <w:color w:val="FF0000"/>
          <w:spacing w:val="2"/>
        </w:rPr>
        <w:t xml:space="preserve"> </w:t>
      </w:r>
      <w:r>
        <w:rPr>
          <w:strike/>
          <w:color w:val="FF0000"/>
          <w:spacing w:val="-2"/>
        </w:rPr>
        <w:t>gradient)</w:t>
      </w:r>
      <w:r>
        <w:rPr>
          <w:strike/>
          <w:color w:val="FF0000"/>
          <w:spacing w:val="-3"/>
        </w:rPr>
        <w:t xml:space="preserve"> </w:t>
      </w:r>
      <w:r>
        <w:rPr>
          <w:strike/>
          <w:color w:val="FF0000"/>
          <w:spacing w:val="-1"/>
        </w:rPr>
        <w:t>it</w:t>
      </w:r>
      <w:r>
        <w:rPr>
          <w:strike/>
          <w:color w:val="FF0000"/>
          <w:spacing w:val="-2"/>
        </w:rPr>
        <w:t xml:space="preserve"> </w:t>
      </w:r>
      <w:r>
        <w:rPr>
          <w:strike/>
          <w:color w:val="FF0000"/>
          <w:spacing w:val="1"/>
        </w:rPr>
        <w:t>is</w:t>
      </w:r>
      <w:r>
        <w:rPr>
          <w:strike/>
          <w:color w:val="FF0000"/>
          <w:spacing w:val="63"/>
        </w:rPr>
        <w:t xml:space="preserve"> </w:t>
      </w:r>
      <w:r>
        <w:rPr>
          <w:strike/>
          <w:color w:val="FF0000"/>
          <w:spacing w:val="-2"/>
        </w:rPr>
        <w:t>not</w:t>
      </w:r>
      <w:r>
        <w:rPr>
          <w:strike/>
          <w:color w:val="FF0000"/>
          <w:spacing w:val="3"/>
        </w:rPr>
        <w:t xml:space="preserve"> </w:t>
      </w:r>
      <w:r>
        <w:rPr>
          <w:strike/>
          <w:color w:val="FF0000"/>
          <w:spacing w:val="-1"/>
        </w:rPr>
        <w:t>required</w:t>
      </w:r>
      <w:r>
        <w:rPr>
          <w:strike/>
          <w:color w:val="FF0000"/>
        </w:rPr>
        <w:t xml:space="preserve"> to </w:t>
      </w:r>
      <w:r>
        <w:rPr>
          <w:strike/>
          <w:color w:val="FF0000"/>
          <w:spacing w:val="-1"/>
        </w:rPr>
        <w:t>check</w:t>
      </w:r>
      <w:r>
        <w:rPr>
          <w:strike/>
          <w:color w:val="FF0000"/>
          <w:spacing w:val="2"/>
        </w:rPr>
        <w:t xml:space="preserve"> </w:t>
      </w:r>
      <w:r>
        <w:rPr>
          <w:strike/>
          <w:color w:val="FF0000"/>
          <w:spacing w:val="-2"/>
        </w:rPr>
        <w:t>other</w:t>
      </w:r>
      <w:r>
        <w:rPr>
          <w:strike/>
          <w:color w:val="FF0000"/>
          <w:spacing w:val="2"/>
        </w:rPr>
        <w:t xml:space="preserve"> </w:t>
      </w:r>
      <w:r>
        <w:rPr>
          <w:strike/>
          <w:color w:val="FF0000"/>
          <w:spacing w:val="-1"/>
        </w:rPr>
        <w:t>than</w:t>
      </w:r>
      <w:r>
        <w:rPr>
          <w:strike/>
          <w:color w:val="FF0000"/>
        </w:rPr>
        <w:t xml:space="preserve"> </w:t>
      </w:r>
      <w:r>
        <w:rPr>
          <w:strike/>
          <w:color w:val="FF0000"/>
          <w:spacing w:val="-1"/>
        </w:rPr>
        <w:t>failure</w:t>
      </w:r>
      <w:r>
        <w:rPr>
          <w:strike/>
          <w:color w:val="FF0000"/>
        </w:rPr>
        <w:t xml:space="preserve"> </w:t>
      </w:r>
      <w:r>
        <w:rPr>
          <w:strike/>
          <w:color w:val="FF0000"/>
          <w:spacing w:val="-1"/>
        </w:rPr>
        <w:t>by</w:t>
      </w:r>
      <w:r>
        <w:rPr>
          <w:strike/>
          <w:color w:val="FF0000"/>
          <w:spacing w:val="-3"/>
        </w:rPr>
        <w:t xml:space="preserve"> </w:t>
      </w:r>
      <w:r>
        <w:rPr>
          <w:strike/>
          <w:color w:val="FF0000"/>
          <w:spacing w:val="-1"/>
        </w:rPr>
        <w:t>uplift.</w:t>
      </w:r>
      <w:r>
        <w:rPr>
          <w:color w:val="FF0000"/>
          <w:spacing w:val="-1"/>
        </w:rPr>
        <w:t xml:space="preserve"> In situations of negligible seepage it may be not necessary to consider HYD. Time considerations of developing seepage may get important.</w:t>
      </w:r>
    </w:p>
    <w:p w:rsidR="000956A9" w:rsidRPr="008D1A0F" w:rsidRDefault="000956A9" w:rsidP="000956A9">
      <w:pPr>
        <w:tabs>
          <w:tab w:val="left" w:pos="9070"/>
        </w:tabs>
        <w:spacing w:line="255" w:lineRule="auto"/>
        <w:ind w:left="142" w:right="-2"/>
        <w:rPr>
          <w:color w:val="FF0000"/>
          <w:spacing w:val="-1"/>
          <w:sz w:val="20"/>
        </w:rPr>
      </w:pPr>
      <w:r w:rsidRPr="008D1A0F">
        <w:rPr>
          <w:color w:val="FF0000"/>
          <w:spacing w:val="-1"/>
          <w:sz w:val="20"/>
        </w:rPr>
        <w:t>NOTE Figure 10.A shows an example of a situation in which HYD verification may not be necessary</w:t>
      </w:r>
    </w:p>
    <w:p w:rsidR="000956A9" w:rsidRDefault="000956A9" w:rsidP="000956A9">
      <w:pPr>
        <w:spacing w:before="16" w:line="220" w:lineRule="exact"/>
      </w:pPr>
    </w:p>
    <w:tbl>
      <w:tblPr>
        <w:tblW w:w="0" w:type="auto"/>
        <w:tblLook w:val="04A0" w:firstRow="1" w:lastRow="0" w:firstColumn="1" w:lastColumn="0" w:noHBand="0" w:noVBand="1"/>
      </w:tblPr>
      <w:tblGrid>
        <w:gridCol w:w="8856"/>
      </w:tblGrid>
      <w:tr w:rsidR="000956A9" w:rsidTr="00961ED8">
        <w:tc>
          <w:tcPr>
            <w:tcW w:w="11160" w:type="dxa"/>
          </w:tcPr>
          <w:p w:rsidR="000956A9" w:rsidRDefault="0019231C" w:rsidP="00961ED8">
            <w:pPr>
              <w:jc w:val="center"/>
            </w:pPr>
            <w:r>
              <w:rPr>
                <w:noProof/>
                <w:lang w:val="en-GB" w:eastAsia="en-GB"/>
              </w:rPr>
              <w:drawing>
                <wp:inline distT="0" distB="0" distL="0" distR="0">
                  <wp:extent cx="4876800" cy="3609975"/>
                  <wp:effectExtent l="0" t="0" r="0" b="9525"/>
                  <wp:docPr id="3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76800" cy="3609975"/>
                          </a:xfrm>
                          <a:prstGeom prst="rect">
                            <a:avLst/>
                          </a:prstGeom>
                          <a:noFill/>
                          <a:ln>
                            <a:noFill/>
                          </a:ln>
                        </pic:spPr>
                      </pic:pic>
                    </a:graphicData>
                  </a:graphic>
                </wp:inline>
              </w:drawing>
            </w:r>
          </w:p>
        </w:tc>
      </w:tr>
      <w:tr w:rsidR="000956A9" w:rsidTr="00961ED8">
        <w:tc>
          <w:tcPr>
            <w:tcW w:w="11160" w:type="dxa"/>
          </w:tcPr>
          <w:p w:rsidR="000956A9" w:rsidRPr="00E668BB" w:rsidRDefault="000956A9" w:rsidP="00961ED8">
            <w:pPr>
              <w:jc w:val="center"/>
              <w:rPr>
                <w:b/>
                <w:color w:val="FF0000"/>
              </w:rPr>
            </w:pPr>
            <w:r w:rsidRPr="00E668BB">
              <w:rPr>
                <w:b/>
                <w:color w:val="FF0000"/>
                <w:spacing w:val="-1"/>
              </w:rPr>
              <w:t>Figure</w:t>
            </w:r>
            <w:r w:rsidRPr="00E668BB">
              <w:rPr>
                <w:b/>
                <w:color w:val="FF0000"/>
              </w:rPr>
              <w:t xml:space="preserve"> </w:t>
            </w:r>
            <w:r w:rsidRPr="00E668BB">
              <w:rPr>
                <w:b/>
                <w:color w:val="FF0000"/>
                <w:spacing w:val="-1"/>
              </w:rPr>
              <w:t>10.</w:t>
            </w:r>
            <w:r>
              <w:rPr>
                <w:b/>
                <w:color w:val="FF0000"/>
                <w:spacing w:val="-1"/>
              </w:rPr>
              <w:t>A</w:t>
            </w:r>
            <w:r w:rsidRPr="00E668BB">
              <w:rPr>
                <w:b/>
                <w:color w:val="FF0000"/>
                <w:spacing w:val="-5"/>
              </w:rPr>
              <w:t xml:space="preserve"> </w:t>
            </w:r>
            <w:r w:rsidRPr="00E668BB">
              <w:rPr>
                <w:b/>
                <w:color w:val="FF0000"/>
              </w:rPr>
              <w:t>—</w:t>
            </w:r>
            <w:r w:rsidRPr="00E668BB">
              <w:rPr>
                <w:b/>
                <w:color w:val="FF0000"/>
                <w:spacing w:val="2"/>
              </w:rPr>
              <w:t xml:space="preserve"> </w:t>
            </w:r>
            <w:r w:rsidRPr="00E668BB">
              <w:rPr>
                <w:b/>
                <w:color w:val="FF0000"/>
                <w:spacing w:val="-2"/>
              </w:rPr>
              <w:t>Example</w:t>
            </w:r>
            <w:r w:rsidRPr="00E668BB">
              <w:rPr>
                <w:b/>
                <w:color w:val="FF0000"/>
                <w:spacing w:val="-5"/>
              </w:rPr>
              <w:t xml:space="preserve"> </w:t>
            </w:r>
            <w:r w:rsidRPr="00E668BB">
              <w:rPr>
                <w:b/>
                <w:color w:val="FF0000"/>
              </w:rPr>
              <w:t>of</w:t>
            </w:r>
            <w:r w:rsidRPr="00E668BB">
              <w:rPr>
                <w:b/>
                <w:color w:val="FF0000"/>
                <w:spacing w:val="2"/>
              </w:rPr>
              <w:t xml:space="preserve"> a </w:t>
            </w:r>
            <w:r w:rsidRPr="00E668BB">
              <w:rPr>
                <w:b/>
                <w:color w:val="FF0000"/>
                <w:spacing w:val="-2"/>
              </w:rPr>
              <w:t>situation</w:t>
            </w:r>
            <w:r w:rsidRPr="00E668BB">
              <w:rPr>
                <w:b/>
                <w:color w:val="FF0000"/>
                <w:spacing w:val="-5"/>
              </w:rPr>
              <w:t xml:space="preserve"> </w:t>
            </w:r>
            <w:r w:rsidRPr="00E668BB">
              <w:rPr>
                <w:b/>
                <w:color w:val="FF0000"/>
                <w:spacing w:val="-1"/>
              </w:rPr>
              <w:t>where</w:t>
            </w:r>
            <w:r w:rsidRPr="00E668BB">
              <w:rPr>
                <w:b/>
                <w:color w:val="FF0000"/>
              </w:rPr>
              <w:t xml:space="preserve"> </w:t>
            </w:r>
          </w:p>
          <w:p w:rsidR="000956A9" w:rsidRDefault="000956A9" w:rsidP="00961ED8">
            <w:pPr>
              <w:jc w:val="center"/>
            </w:pPr>
            <w:r w:rsidRPr="00E668BB">
              <w:rPr>
                <w:b/>
                <w:color w:val="FF0000"/>
                <w:spacing w:val="-1"/>
              </w:rPr>
              <w:t>uplift</w:t>
            </w:r>
            <w:r w:rsidRPr="00E668BB">
              <w:rPr>
                <w:b/>
                <w:color w:val="FF0000"/>
                <w:spacing w:val="-8"/>
              </w:rPr>
              <w:t xml:space="preserve"> and hydraulic heave </w:t>
            </w:r>
            <w:r w:rsidRPr="00E668BB">
              <w:rPr>
                <w:b/>
                <w:color w:val="FF0000"/>
                <w:spacing w:val="-1"/>
              </w:rPr>
              <w:t>might</w:t>
            </w:r>
            <w:r w:rsidRPr="00E668BB">
              <w:rPr>
                <w:b/>
                <w:color w:val="FF0000"/>
                <w:spacing w:val="-3"/>
              </w:rPr>
              <w:t xml:space="preserve"> both </w:t>
            </w:r>
            <w:r w:rsidRPr="00E668BB">
              <w:rPr>
                <w:b/>
                <w:color w:val="FF0000"/>
              </w:rPr>
              <w:t xml:space="preserve">be </w:t>
            </w:r>
            <w:r w:rsidRPr="00E668BB">
              <w:rPr>
                <w:b/>
                <w:color w:val="FF0000"/>
                <w:spacing w:val="-2"/>
              </w:rPr>
              <w:t>critical</w:t>
            </w:r>
          </w:p>
        </w:tc>
      </w:tr>
    </w:tbl>
    <w:p w:rsidR="000956A9" w:rsidRDefault="000956A9" w:rsidP="000956A9">
      <w:pPr>
        <w:spacing w:before="16" w:line="220" w:lineRule="exact"/>
      </w:pPr>
    </w:p>
    <w:p w:rsidR="000956A9" w:rsidRDefault="000956A9" w:rsidP="000956A9">
      <w:pPr>
        <w:pStyle w:val="BodyText"/>
        <w:ind w:right="1459"/>
      </w:pPr>
      <w:r>
        <w:rPr>
          <w:spacing w:val="-1"/>
        </w:rPr>
        <w:t>(3)P</w:t>
      </w:r>
      <w:r>
        <w:rPr>
          <w:spacing w:val="2"/>
        </w:rPr>
        <w:t xml:space="preserve"> </w:t>
      </w:r>
      <w:r>
        <w:rPr>
          <w:spacing w:val="-1"/>
        </w:rPr>
        <w:t>The</w:t>
      </w:r>
      <w:r>
        <w:t xml:space="preserve"> </w:t>
      </w:r>
      <w:r>
        <w:rPr>
          <w:spacing w:val="-2"/>
        </w:rPr>
        <w:t>determination</w:t>
      </w:r>
      <w:r>
        <w:t xml:space="preserve"> </w:t>
      </w:r>
      <w:r>
        <w:rPr>
          <w:spacing w:val="-4"/>
        </w:rPr>
        <w:t>of</w:t>
      </w:r>
      <w:r>
        <w:rPr>
          <w:spacing w:val="3"/>
        </w:rPr>
        <w:t xml:space="preserve"> </w:t>
      </w:r>
      <w:r>
        <w:rPr>
          <w:spacing w:val="-1"/>
        </w:rPr>
        <w:t>hydraulic</w:t>
      </w:r>
      <w:r>
        <w:rPr>
          <w:spacing w:val="-3"/>
        </w:rPr>
        <w:t xml:space="preserve"> </w:t>
      </w:r>
      <w:r>
        <w:rPr>
          <w:spacing w:val="-2"/>
        </w:rPr>
        <w:t>gradients,</w:t>
      </w:r>
      <w:r>
        <w:rPr>
          <w:spacing w:val="3"/>
        </w:rPr>
        <w:t xml:space="preserve"> </w:t>
      </w:r>
      <w:r>
        <w:rPr>
          <w:spacing w:val="-2"/>
        </w:rPr>
        <w:t>pore-water</w:t>
      </w:r>
      <w:r>
        <w:rPr>
          <w:spacing w:val="2"/>
        </w:rPr>
        <w:t xml:space="preserve"> </w:t>
      </w:r>
      <w:r>
        <w:rPr>
          <w:spacing w:val="-1"/>
        </w:rPr>
        <w:t>pressures</w:t>
      </w:r>
      <w:r>
        <w:rPr>
          <w:spacing w:val="-3"/>
        </w:rPr>
        <w:t xml:space="preserve"> </w:t>
      </w:r>
      <w:r>
        <w:rPr>
          <w:spacing w:val="-1"/>
        </w:rPr>
        <w:t>or</w:t>
      </w:r>
      <w:r>
        <w:rPr>
          <w:spacing w:val="2"/>
        </w:rPr>
        <w:t xml:space="preserve"> </w:t>
      </w:r>
      <w:r>
        <w:rPr>
          <w:spacing w:val="-2"/>
        </w:rPr>
        <w:t>seepage</w:t>
      </w:r>
      <w:r>
        <w:t xml:space="preserve"> forces</w:t>
      </w:r>
      <w:r>
        <w:rPr>
          <w:spacing w:val="-3"/>
        </w:rPr>
        <w:t xml:space="preserve"> </w:t>
      </w:r>
      <w:r>
        <w:rPr>
          <w:spacing w:val="-2"/>
        </w:rPr>
        <w:t>shall</w:t>
      </w:r>
      <w:r>
        <w:rPr>
          <w:spacing w:val="87"/>
        </w:rPr>
        <w:t xml:space="preserve"> </w:t>
      </w:r>
      <w:r>
        <w:rPr>
          <w:spacing w:val="-1"/>
        </w:rPr>
        <w:t>take</w:t>
      </w:r>
      <w:r>
        <w:t xml:space="preserve"> </w:t>
      </w:r>
      <w:r>
        <w:rPr>
          <w:spacing w:val="-2"/>
        </w:rPr>
        <w:t>account</w:t>
      </w:r>
      <w:r>
        <w:rPr>
          <w:spacing w:val="3"/>
        </w:rPr>
        <w:t xml:space="preserve"> </w:t>
      </w:r>
      <w:r>
        <w:rPr>
          <w:spacing w:val="-2"/>
        </w:rPr>
        <w:t>of:</w:t>
      </w:r>
    </w:p>
    <w:p w:rsidR="000956A9" w:rsidRPr="00FD2475" w:rsidRDefault="000956A9" w:rsidP="0019231C">
      <w:pPr>
        <w:pStyle w:val="BodyText"/>
        <w:widowControl w:val="0"/>
        <w:numPr>
          <w:ilvl w:val="0"/>
          <w:numId w:val="6"/>
        </w:numPr>
        <w:tabs>
          <w:tab w:val="left" w:pos="405"/>
        </w:tabs>
        <w:spacing w:line="288" w:lineRule="auto"/>
        <w:rPr>
          <w:strike/>
          <w:color w:val="FF0000"/>
          <w:spacing w:val="-1"/>
        </w:rPr>
      </w:pPr>
      <w:r w:rsidRPr="00FD2475">
        <w:rPr>
          <w:strike/>
          <w:color w:val="FF0000"/>
          <w:spacing w:val="-1"/>
        </w:rPr>
        <w:t>the variation of soil permeability in time and space;</w:t>
      </w:r>
    </w:p>
    <w:p w:rsidR="000956A9" w:rsidRDefault="000956A9" w:rsidP="0019231C">
      <w:pPr>
        <w:pStyle w:val="BodyText"/>
        <w:widowControl w:val="0"/>
        <w:numPr>
          <w:ilvl w:val="0"/>
          <w:numId w:val="6"/>
        </w:numPr>
        <w:tabs>
          <w:tab w:val="left" w:pos="405"/>
        </w:tabs>
        <w:spacing w:line="288" w:lineRule="auto"/>
        <w:rPr>
          <w:color w:val="FF0000"/>
          <w:spacing w:val="-1"/>
        </w:rPr>
      </w:pPr>
      <w:r w:rsidRPr="00401192">
        <w:rPr>
          <w:color w:val="FF0000"/>
          <w:spacing w:val="-1"/>
        </w:rPr>
        <w:t>inhomogeneity and anisotropy of the soil permeability</w:t>
      </w:r>
    </w:p>
    <w:p w:rsidR="000956A9" w:rsidRDefault="000956A9" w:rsidP="0019231C">
      <w:pPr>
        <w:pStyle w:val="BodyText"/>
        <w:widowControl w:val="0"/>
        <w:numPr>
          <w:ilvl w:val="0"/>
          <w:numId w:val="6"/>
        </w:numPr>
        <w:tabs>
          <w:tab w:val="left" w:pos="405"/>
        </w:tabs>
        <w:spacing w:line="288" w:lineRule="auto"/>
        <w:rPr>
          <w:spacing w:val="-1"/>
        </w:rPr>
      </w:pPr>
      <w:r>
        <w:rPr>
          <w:spacing w:val="-1"/>
        </w:rPr>
        <w:t>variations in water levels and pore-water pressure in time;</w:t>
      </w:r>
    </w:p>
    <w:p w:rsidR="000956A9" w:rsidRDefault="000956A9" w:rsidP="0019231C">
      <w:pPr>
        <w:pStyle w:val="BodyText"/>
        <w:widowControl w:val="0"/>
        <w:numPr>
          <w:ilvl w:val="0"/>
          <w:numId w:val="6"/>
        </w:numPr>
        <w:tabs>
          <w:tab w:val="left" w:pos="405"/>
        </w:tabs>
        <w:spacing w:line="288" w:lineRule="auto"/>
        <w:rPr>
          <w:spacing w:val="-1"/>
        </w:rPr>
      </w:pPr>
      <w:r>
        <w:rPr>
          <w:spacing w:val="-1"/>
        </w:rPr>
        <w:t>any modification of the boundary conditions (e.g. downstream excavation).</w:t>
      </w:r>
    </w:p>
    <w:p w:rsidR="000956A9" w:rsidRDefault="000956A9" w:rsidP="000956A9">
      <w:pPr>
        <w:spacing w:before="19" w:line="220" w:lineRule="exact"/>
      </w:pPr>
    </w:p>
    <w:p w:rsidR="000956A9" w:rsidRDefault="000956A9" w:rsidP="000956A9">
      <w:pPr>
        <w:pStyle w:val="BodyText"/>
        <w:ind w:right="-2"/>
      </w:pPr>
      <w:r>
        <w:rPr>
          <w:spacing w:val="-1"/>
        </w:rPr>
        <w:t>(4)</w:t>
      </w:r>
      <w:r>
        <w:rPr>
          <w:spacing w:val="2"/>
        </w:rPr>
        <w:t xml:space="preserve"> </w:t>
      </w:r>
      <w:r>
        <w:t>It</w:t>
      </w:r>
      <w:r>
        <w:rPr>
          <w:spacing w:val="-2"/>
        </w:rPr>
        <w:t xml:space="preserve"> should</w:t>
      </w:r>
      <w:r>
        <w:t xml:space="preserve"> </w:t>
      </w:r>
      <w:r>
        <w:rPr>
          <w:spacing w:val="-1"/>
        </w:rPr>
        <w:t>be</w:t>
      </w:r>
      <w:r>
        <w:t xml:space="preserve"> </w:t>
      </w:r>
      <w:r>
        <w:rPr>
          <w:spacing w:val="-2"/>
        </w:rPr>
        <w:t>considered</w:t>
      </w:r>
      <w:r>
        <w:t xml:space="preserve"> </w:t>
      </w:r>
      <w:r>
        <w:rPr>
          <w:spacing w:val="-1"/>
        </w:rPr>
        <w:t>that</w:t>
      </w:r>
      <w:r>
        <w:rPr>
          <w:spacing w:val="-2"/>
        </w:rPr>
        <w:t xml:space="preserve"> </w:t>
      </w:r>
      <w:r>
        <w:rPr>
          <w:spacing w:val="-1"/>
        </w:rPr>
        <w:t>the</w:t>
      </w:r>
      <w:r>
        <w:t xml:space="preserve"> </w:t>
      </w:r>
      <w:r>
        <w:rPr>
          <w:spacing w:val="-1"/>
        </w:rPr>
        <w:t>relevant</w:t>
      </w:r>
      <w:r>
        <w:rPr>
          <w:spacing w:val="-2"/>
        </w:rPr>
        <w:t xml:space="preserve"> </w:t>
      </w:r>
      <w:r>
        <w:rPr>
          <w:spacing w:val="-1"/>
        </w:rPr>
        <w:t>soil</w:t>
      </w:r>
      <w:r>
        <w:t xml:space="preserve"> </w:t>
      </w:r>
      <w:r>
        <w:rPr>
          <w:spacing w:val="-1"/>
        </w:rPr>
        <w:t>stratification</w:t>
      </w:r>
      <w:r>
        <w:t xml:space="preserve"> may</w:t>
      </w:r>
      <w:r>
        <w:rPr>
          <w:spacing w:val="-3"/>
        </w:rPr>
        <w:t xml:space="preserve"> </w:t>
      </w:r>
      <w:r>
        <w:rPr>
          <w:spacing w:val="-1"/>
        </w:rPr>
        <w:t>be</w:t>
      </w:r>
      <w:r>
        <w:t xml:space="preserve"> </w:t>
      </w:r>
      <w:r>
        <w:rPr>
          <w:spacing w:val="-1"/>
        </w:rPr>
        <w:t>different</w:t>
      </w:r>
      <w:r>
        <w:rPr>
          <w:spacing w:val="-6"/>
        </w:rPr>
        <w:t xml:space="preserve"> </w:t>
      </w:r>
      <w:r>
        <w:rPr>
          <w:spacing w:val="1"/>
        </w:rPr>
        <w:t>for</w:t>
      </w:r>
      <w:r>
        <w:rPr>
          <w:spacing w:val="-3"/>
        </w:rPr>
        <w:t xml:space="preserve"> </w:t>
      </w:r>
      <w:r>
        <w:rPr>
          <w:spacing w:val="-2"/>
        </w:rPr>
        <w:t>different</w:t>
      </w:r>
      <w:r>
        <w:rPr>
          <w:spacing w:val="63"/>
        </w:rPr>
        <w:t xml:space="preserve"> </w:t>
      </w:r>
      <w:r>
        <w:rPr>
          <w:spacing w:val="-1"/>
        </w:rPr>
        <w:t>failure</w:t>
      </w:r>
      <w:r>
        <w:t xml:space="preserve"> </w:t>
      </w:r>
      <w:r>
        <w:rPr>
          <w:spacing w:val="-2"/>
        </w:rPr>
        <w:t>mechanisms.</w:t>
      </w:r>
    </w:p>
    <w:p w:rsidR="000956A9" w:rsidRDefault="000956A9" w:rsidP="000956A9">
      <w:pPr>
        <w:spacing w:line="240" w:lineRule="exact"/>
        <w:ind w:right="-2"/>
        <w:rPr>
          <w:sz w:val="24"/>
          <w:szCs w:val="24"/>
        </w:rPr>
      </w:pPr>
    </w:p>
    <w:p w:rsidR="000956A9" w:rsidRDefault="000956A9" w:rsidP="000956A9">
      <w:pPr>
        <w:pStyle w:val="BodyText"/>
        <w:ind w:right="-2"/>
      </w:pPr>
      <w:r>
        <w:rPr>
          <w:spacing w:val="-1"/>
        </w:rPr>
        <w:t>(5)P</w:t>
      </w:r>
      <w:r>
        <w:rPr>
          <w:spacing w:val="-3"/>
        </w:rPr>
        <w:t xml:space="preserve"> </w:t>
      </w:r>
      <w:r>
        <w:t xml:space="preserve">When </w:t>
      </w:r>
      <w:r>
        <w:rPr>
          <w:spacing w:val="-2"/>
        </w:rPr>
        <w:t>hydraulic</w:t>
      </w:r>
      <w:r>
        <w:rPr>
          <w:spacing w:val="2"/>
        </w:rPr>
        <w:t xml:space="preserve"> </w:t>
      </w:r>
      <w:r>
        <w:rPr>
          <w:spacing w:val="-2"/>
        </w:rPr>
        <w:t>heave,</w:t>
      </w:r>
      <w:r>
        <w:rPr>
          <w:spacing w:val="3"/>
        </w:rPr>
        <w:t xml:space="preserve"> </w:t>
      </w:r>
      <w:r>
        <w:rPr>
          <w:spacing w:val="-2"/>
        </w:rPr>
        <w:t>piping</w:t>
      </w:r>
      <w:r>
        <w:t xml:space="preserve"> </w:t>
      </w:r>
      <w:r>
        <w:rPr>
          <w:spacing w:val="-1"/>
        </w:rPr>
        <w:t>or</w:t>
      </w:r>
      <w:r>
        <w:rPr>
          <w:spacing w:val="-3"/>
        </w:rPr>
        <w:t xml:space="preserve"> </w:t>
      </w:r>
      <w:r>
        <w:rPr>
          <w:spacing w:val="-1"/>
        </w:rPr>
        <w:t>internal</w:t>
      </w:r>
      <w:r>
        <w:t xml:space="preserve"> </w:t>
      </w:r>
      <w:r>
        <w:rPr>
          <w:spacing w:val="-2"/>
        </w:rPr>
        <w:t>erosion</w:t>
      </w:r>
      <w:r>
        <w:t xml:space="preserve"> </w:t>
      </w:r>
      <w:r>
        <w:rPr>
          <w:spacing w:val="-1"/>
        </w:rPr>
        <w:t>are</w:t>
      </w:r>
      <w:r>
        <w:t xml:space="preserve"> </w:t>
      </w:r>
      <w:r>
        <w:rPr>
          <w:spacing w:val="-2"/>
        </w:rPr>
        <w:t>significant</w:t>
      </w:r>
      <w:r>
        <w:rPr>
          <w:spacing w:val="3"/>
        </w:rPr>
        <w:t xml:space="preserve"> </w:t>
      </w:r>
      <w:r>
        <w:rPr>
          <w:spacing w:val="-2"/>
        </w:rPr>
        <w:t>dangers</w:t>
      </w:r>
      <w:r>
        <w:rPr>
          <w:spacing w:val="-3"/>
        </w:rPr>
        <w:t xml:space="preserve"> </w:t>
      </w:r>
      <w:r>
        <w:t xml:space="preserve">to </w:t>
      </w:r>
      <w:r>
        <w:rPr>
          <w:spacing w:val="-1"/>
        </w:rPr>
        <w:t>the</w:t>
      </w:r>
      <w:r>
        <w:t xml:space="preserve"> </w:t>
      </w:r>
      <w:r>
        <w:rPr>
          <w:spacing w:val="-1"/>
        </w:rPr>
        <w:t>integrity</w:t>
      </w:r>
      <w:r>
        <w:rPr>
          <w:spacing w:val="-3"/>
        </w:rPr>
        <w:t xml:space="preserve"> </w:t>
      </w:r>
      <w:r>
        <w:rPr>
          <w:spacing w:val="-4"/>
        </w:rPr>
        <w:t>of</w:t>
      </w:r>
      <w:r>
        <w:rPr>
          <w:spacing w:val="99"/>
        </w:rPr>
        <w:t xml:space="preserve"> </w:t>
      </w:r>
      <w:r>
        <w:t xml:space="preserve">a </w:t>
      </w:r>
      <w:r>
        <w:rPr>
          <w:spacing w:val="-1"/>
        </w:rPr>
        <w:t>geotechnical</w:t>
      </w:r>
      <w:r>
        <w:t xml:space="preserve"> </w:t>
      </w:r>
      <w:r>
        <w:rPr>
          <w:spacing w:val="-1"/>
        </w:rPr>
        <w:t>structure,</w:t>
      </w:r>
      <w:r>
        <w:rPr>
          <w:spacing w:val="-6"/>
        </w:rPr>
        <w:t xml:space="preserve"> </w:t>
      </w:r>
      <w:r>
        <w:rPr>
          <w:spacing w:val="-2"/>
        </w:rPr>
        <w:t>measures</w:t>
      </w:r>
      <w:r>
        <w:rPr>
          <w:spacing w:val="2"/>
        </w:rPr>
        <w:t xml:space="preserve"> </w:t>
      </w:r>
      <w:r>
        <w:rPr>
          <w:spacing w:val="-2"/>
        </w:rPr>
        <w:t>shall</w:t>
      </w:r>
      <w:r>
        <w:rPr>
          <w:spacing w:val="5"/>
        </w:rPr>
        <w:t xml:space="preserve"> </w:t>
      </w:r>
      <w:r>
        <w:rPr>
          <w:spacing w:val="-1"/>
        </w:rPr>
        <w:t>be</w:t>
      </w:r>
      <w:r>
        <w:t xml:space="preserve"> </w:t>
      </w:r>
      <w:r>
        <w:rPr>
          <w:spacing w:val="-1"/>
        </w:rPr>
        <w:t>taken</w:t>
      </w:r>
      <w:r>
        <w:t xml:space="preserve"> to </w:t>
      </w:r>
      <w:r>
        <w:rPr>
          <w:spacing w:val="-3"/>
        </w:rPr>
        <w:t>decrease</w:t>
      </w:r>
      <w:r>
        <w:t xml:space="preserve"> </w:t>
      </w:r>
      <w:r>
        <w:rPr>
          <w:spacing w:val="-1"/>
        </w:rPr>
        <w:t>the</w:t>
      </w:r>
      <w:r>
        <w:t xml:space="preserve"> </w:t>
      </w:r>
      <w:r>
        <w:rPr>
          <w:spacing w:val="-1"/>
        </w:rPr>
        <w:t>hydraulic</w:t>
      </w:r>
      <w:r>
        <w:rPr>
          <w:spacing w:val="-3"/>
        </w:rPr>
        <w:t xml:space="preserve"> </w:t>
      </w:r>
      <w:r>
        <w:rPr>
          <w:spacing w:val="-1"/>
        </w:rPr>
        <w:t>gradient</w:t>
      </w:r>
      <w:r w:rsidRPr="005B1419">
        <w:rPr>
          <w:color w:val="FF0000"/>
          <w:spacing w:val="-1"/>
        </w:rPr>
        <w:t xml:space="preserve"> or seepage velocity</w:t>
      </w:r>
      <w:r>
        <w:rPr>
          <w:spacing w:val="-1"/>
        </w:rPr>
        <w:t>.</w:t>
      </w:r>
    </w:p>
    <w:p w:rsidR="000956A9" w:rsidRDefault="000956A9" w:rsidP="000956A9">
      <w:pPr>
        <w:spacing w:line="240" w:lineRule="exact"/>
        <w:rPr>
          <w:sz w:val="24"/>
          <w:szCs w:val="24"/>
        </w:rPr>
      </w:pPr>
    </w:p>
    <w:p w:rsidR="000956A9" w:rsidRPr="0040518B" w:rsidRDefault="000956A9" w:rsidP="000956A9">
      <w:pPr>
        <w:pStyle w:val="BodyText"/>
        <w:ind w:right="-2"/>
        <w:rPr>
          <w:spacing w:val="-1"/>
        </w:rPr>
      </w:pPr>
      <w:r>
        <w:rPr>
          <w:spacing w:val="-1"/>
        </w:rPr>
        <w:t>(6)P</w:t>
      </w:r>
      <w:r w:rsidRPr="005B1419">
        <w:rPr>
          <w:color w:val="FF0000"/>
          <w:spacing w:val="-1"/>
        </w:rPr>
        <w:t xml:space="preserve"> </w:t>
      </w:r>
      <w:r w:rsidRPr="005B1419">
        <w:rPr>
          <w:strike/>
          <w:color w:val="FF0000"/>
          <w:spacing w:val="-1"/>
        </w:rPr>
        <w:t>The measures most commonly adopted to reduce erosion or to avoid hydraulic failure are:</w:t>
      </w:r>
      <w:r w:rsidRPr="005B1419">
        <w:rPr>
          <w:color w:val="FF0000"/>
          <w:spacing w:val="-1"/>
        </w:rPr>
        <w:t xml:space="preserve"> If necessary measures should be adopted to reduce erosion or to avoid hydraulic failure, such as:</w:t>
      </w:r>
    </w:p>
    <w:p w:rsidR="000956A9" w:rsidRDefault="000956A9" w:rsidP="000956A9">
      <w:pPr>
        <w:pStyle w:val="Absatztrennzeile0"/>
        <w:rPr>
          <w:lang w:val="en-US"/>
        </w:rPr>
      </w:pPr>
    </w:p>
    <w:p w:rsidR="000956A9" w:rsidRDefault="000956A9" w:rsidP="0019231C">
      <w:pPr>
        <w:pStyle w:val="BodyText"/>
        <w:widowControl w:val="0"/>
        <w:numPr>
          <w:ilvl w:val="0"/>
          <w:numId w:val="6"/>
        </w:numPr>
        <w:tabs>
          <w:tab w:val="left" w:pos="405"/>
        </w:tabs>
        <w:spacing w:line="288" w:lineRule="auto"/>
        <w:rPr>
          <w:spacing w:val="-1"/>
        </w:rPr>
      </w:pPr>
      <w:r>
        <w:rPr>
          <w:spacing w:val="-1"/>
        </w:rPr>
        <w:t>modifications of the project in order to resist the pressures or gradients;</w:t>
      </w:r>
    </w:p>
    <w:p w:rsidR="000956A9" w:rsidRDefault="000956A9" w:rsidP="0019231C">
      <w:pPr>
        <w:pStyle w:val="BodyText"/>
        <w:widowControl w:val="0"/>
        <w:numPr>
          <w:ilvl w:val="0"/>
          <w:numId w:val="6"/>
        </w:numPr>
        <w:tabs>
          <w:tab w:val="left" w:pos="405"/>
        </w:tabs>
        <w:spacing w:line="288" w:lineRule="auto"/>
        <w:rPr>
          <w:spacing w:val="-1"/>
        </w:rPr>
      </w:pPr>
      <w:r>
        <w:rPr>
          <w:spacing w:val="-1"/>
        </w:rPr>
        <w:t>seepage control;</w:t>
      </w:r>
    </w:p>
    <w:p w:rsidR="000956A9" w:rsidRDefault="000956A9" w:rsidP="0019231C">
      <w:pPr>
        <w:pStyle w:val="BodyText"/>
        <w:widowControl w:val="0"/>
        <w:numPr>
          <w:ilvl w:val="0"/>
          <w:numId w:val="6"/>
        </w:numPr>
        <w:tabs>
          <w:tab w:val="left" w:pos="405"/>
        </w:tabs>
        <w:spacing w:line="288" w:lineRule="auto"/>
        <w:rPr>
          <w:spacing w:val="-1"/>
        </w:rPr>
      </w:pPr>
      <w:r>
        <w:rPr>
          <w:spacing w:val="-1"/>
        </w:rPr>
        <w:t>protective filters;</w:t>
      </w:r>
    </w:p>
    <w:p w:rsidR="000956A9" w:rsidRDefault="000956A9" w:rsidP="0019231C">
      <w:pPr>
        <w:pStyle w:val="BodyText"/>
        <w:widowControl w:val="0"/>
        <w:numPr>
          <w:ilvl w:val="0"/>
          <w:numId w:val="6"/>
        </w:numPr>
        <w:tabs>
          <w:tab w:val="left" w:pos="405"/>
        </w:tabs>
        <w:spacing w:line="288" w:lineRule="auto"/>
        <w:rPr>
          <w:spacing w:val="-1"/>
        </w:rPr>
      </w:pPr>
      <w:r>
        <w:rPr>
          <w:spacing w:val="-1"/>
        </w:rPr>
        <w:t>avoidance of dispersive clays without adequate filters;</w:t>
      </w:r>
    </w:p>
    <w:p w:rsidR="000956A9" w:rsidRDefault="000956A9" w:rsidP="0019231C">
      <w:pPr>
        <w:pStyle w:val="BodyText"/>
        <w:widowControl w:val="0"/>
        <w:numPr>
          <w:ilvl w:val="0"/>
          <w:numId w:val="6"/>
        </w:numPr>
        <w:tabs>
          <w:tab w:val="left" w:pos="405"/>
        </w:tabs>
        <w:spacing w:line="288" w:lineRule="auto"/>
        <w:rPr>
          <w:spacing w:val="-1"/>
        </w:rPr>
      </w:pPr>
      <w:r>
        <w:rPr>
          <w:spacing w:val="-1"/>
        </w:rPr>
        <w:t>slope revetments;</w:t>
      </w:r>
    </w:p>
    <w:p w:rsidR="000956A9" w:rsidRDefault="000956A9" w:rsidP="0019231C">
      <w:pPr>
        <w:pStyle w:val="BodyText"/>
        <w:widowControl w:val="0"/>
        <w:numPr>
          <w:ilvl w:val="0"/>
          <w:numId w:val="6"/>
        </w:numPr>
        <w:tabs>
          <w:tab w:val="left" w:pos="405"/>
        </w:tabs>
        <w:spacing w:line="288" w:lineRule="auto"/>
        <w:rPr>
          <w:spacing w:val="-1"/>
        </w:rPr>
      </w:pPr>
      <w:r>
        <w:rPr>
          <w:spacing w:val="-1"/>
        </w:rPr>
        <w:t>inverted filters;</w:t>
      </w:r>
    </w:p>
    <w:p w:rsidR="000956A9" w:rsidRDefault="000956A9" w:rsidP="0019231C">
      <w:pPr>
        <w:pStyle w:val="BodyText"/>
        <w:widowControl w:val="0"/>
        <w:numPr>
          <w:ilvl w:val="0"/>
          <w:numId w:val="6"/>
        </w:numPr>
        <w:tabs>
          <w:tab w:val="left" w:pos="405"/>
        </w:tabs>
        <w:spacing w:line="288" w:lineRule="auto"/>
        <w:rPr>
          <w:spacing w:val="-1"/>
        </w:rPr>
      </w:pPr>
      <w:r>
        <w:rPr>
          <w:spacing w:val="-1"/>
        </w:rPr>
        <w:t>relief wells;</w:t>
      </w:r>
    </w:p>
    <w:p w:rsidR="000956A9" w:rsidRDefault="000956A9" w:rsidP="0019231C">
      <w:pPr>
        <w:pStyle w:val="BodyText"/>
        <w:widowControl w:val="0"/>
        <w:numPr>
          <w:ilvl w:val="0"/>
          <w:numId w:val="6"/>
        </w:numPr>
        <w:tabs>
          <w:tab w:val="left" w:pos="405"/>
        </w:tabs>
        <w:spacing w:line="288" w:lineRule="auto"/>
        <w:rPr>
          <w:spacing w:val="-1"/>
        </w:rPr>
      </w:pPr>
      <w:r>
        <w:rPr>
          <w:spacing w:val="-1"/>
        </w:rPr>
        <w:t>reduction of hydraulic gradient</w:t>
      </w:r>
      <w:r w:rsidRPr="005B1419">
        <w:rPr>
          <w:color w:val="FF0000"/>
          <w:spacing w:val="-1"/>
        </w:rPr>
        <w:t xml:space="preserve"> and seepage velocity</w:t>
      </w:r>
      <w:r>
        <w:rPr>
          <w:spacing w:val="-1"/>
        </w:rPr>
        <w:t>.</w:t>
      </w:r>
    </w:p>
    <w:p w:rsidR="000956A9" w:rsidRPr="001D333B" w:rsidRDefault="000956A9" w:rsidP="000956A9">
      <w:pPr>
        <w:spacing w:line="200" w:lineRule="exact"/>
        <w:rPr>
          <w:sz w:val="20"/>
        </w:rPr>
      </w:pPr>
    </w:p>
    <w:p w:rsidR="000956A9" w:rsidRPr="0040518B" w:rsidRDefault="000956A9" w:rsidP="000956A9">
      <w:pPr>
        <w:pStyle w:val="Heading7"/>
        <w:widowControl w:val="0"/>
        <w:tabs>
          <w:tab w:val="left" w:pos="1812"/>
        </w:tabs>
        <w:spacing w:line="240" w:lineRule="auto"/>
        <w:ind w:left="442" w:hanging="442"/>
        <w:rPr>
          <w:spacing w:val="-1"/>
        </w:rPr>
      </w:pPr>
      <w:r>
        <w:rPr>
          <w:spacing w:val="-1"/>
        </w:rPr>
        <w:t xml:space="preserve">10.2  Failure by uplift </w:t>
      </w:r>
      <w:r w:rsidRPr="00045188">
        <w:rPr>
          <w:color w:val="FF0000"/>
          <w:spacing w:val="-1"/>
        </w:rPr>
        <w:t>(UPL)</w:t>
      </w:r>
    </w:p>
    <w:p w:rsidR="000956A9" w:rsidRDefault="000956A9" w:rsidP="000956A9"/>
    <w:p w:rsidR="000956A9" w:rsidRDefault="000956A9" w:rsidP="000956A9">
      <w:pPr>
        <w:pStyle w:val="BodyText"/>
        <w:ind w:right="-2"/>
      </w:pPr>
      <w:r>
        <w:rPr>
          <w:spacing w:val="-1"/>
        </w:rPr>
        <w:t>(1)P</w:t>
      </w:r>
      <w:r>
        <w:rPr>
          <w:spacing w:val="2"/>
        </w:rPr>
        <w:t xml:space="preserve"> </w:t>
      </w:r>
      <w:r>
        <w:rPr>
          <w:spacing w:val="-1"/>
        </w:rPr>
        <w:t>The</w:t>
      </w:r>
      <w:r>
        <w:t xml:space="preserve"> </w:t>
      </w:r>
      <w:r>
        <w:rPr>
          <w:spacing w:val="-1"/>
        </w:rPr>
        <w:t>stability</w:t>
      </w:r>
      <w:r>
        <w:rPr>
          <w:spacing w:val="-3"/>
        </w:rPr>
        <w:t xml:space="preserve"> </w:t>
      </w:r>
      <w:r>
        <w:rPr>
          <w:spacing w:val="-4"/>
        </w:rPr>
        <w:t>of</w:t>
      </w:r>
      <w:r>
        <w:rPr>
          <w:spacing w:val="3"/>
        </w:rPr>
        <w:t xml:space="preserve"> </w:t>
      </w:r>
      <w:r>
        <w:t xml:space="preserve">a </w:t>
      </w:r>
      <w:r>
        <w:rPr>
          <w:spacing w:val="-1"/>
        </w:rPr>
        <w:t>structure</w:t>
      </w:r>
      <w:r>
        <w:t xml:space="preserve"> </w:t>
      </w:r>
      <w:r>
        <w:rPr>
          <w:spacing w:val="-1"/>
        </w:rPr>
        <w:t>or</w:t>
      </w:r>
      <w:r>
        <w:rPr>
          <w:spacing w:val="-3"/>
        </w:rPr>
        <w:t xml:space="preserve"> </w:t>
      </w:r>
      <w:r>
        <w:rPr>
          <w:spacing w:val="-4"/>
        </w:rPr>
        <w:t>of</w:t>
      </w:r>
      <w:r>
        <w:rPr>
          <w:spacing w:val="8"/>
        </w:rPr>
        <w:t xml:space="preserve"> </w:t>
      </w:r>
      <w:r>
        <w:t xml:space="preserve">a low </w:t>
      </w:r>
      <w:r>
        <w:rPr>
          <w:spacing w:val="-1"/>
        </w:rPr>
        <w:t>permeability</w:t>
      </w:r>
      <w:r>
        <w:rPr>
          <w:spacing w:val="-3"/>
        </w:rPr>
        <w:t xml:space="preserve"> </w:t>
      </w:r>
      <w:r>
        <w:rPr>
          <w:spacing w:val="-2"/>
        </w:rPr>
        <w:t>ground</w:t>
      </w:r>
      <w:r>
        <w:t xml:space="preserve"> </w:t>
      </w:r>
      <w:r>
        <w:rPr>
          <w:spacing w:val="-1"/>
        </w:rPr>
        <w:t>layer</w:t>
      </w:r>
      <w:r>
        <w:rPr>
          <w:spacing w:val="2"/>
        </w:rPr>
        <w:t xml:space="preserve"> </w:t>
      </w:r>
      <w:r>
        <w:rPr>
          <w:spacing w:val="-2"/>
        </w:rPr>
        <w:t>against</w:t>
      </w:r>
      <w:r>
        <w:rPr>
          <w:spacing w:val="3"/>
        </w:rPr>
        <w:t xml:space="preserve"> </w:t>
      </w:r>
      <w:r>
        <w:rPr>
          <w:spacing w:val="-2"/>
        </w:rPr>
        <w:t>uplift</w:t>
      </w:r>
      <w:r>
        <w:rPr>
          <w:spacing w:val="3"/>
        </w:rPr>
        <w:t xml:space="preserve"> </w:t>
      </w:r>
      <w:r>
        <w:rPr>
          <w:spacing w:val="-3"/>
        </w:rPr>
        <w:t>shall</w:t>
      </w:r>
      <w:r>
        <w:rPr>
          <w:spacing w:val="5"/>
        </w:rPr>
        <w:t xml:space="preserve"> </w:t>
      </w:r>
      <w:r>
        <w:rPr>
          <w:spacing w:val="-2"/>
        </w:rPr>
        <w:t>be</w:t>
      </w:r>
      <w:r>
        <w:rPr>
          <w:spacing w:val="63"/>
        </w:rPr>
        <w:t xml:space="preserve"> </w:t>
      </w:r>
      <w:r>
        <w:rPr>
          <w:spacing w:val="-1"/>
        </w:rPr>
        <w:t>checked</w:t>
      </w:r>
      <w:r>
        <w:t xml:space="preserve"> </w:t>
      </w:r>
      <w:r>
        <w:rPr>
          <w:spacing w:val="-1"/>
        </w:rPr>
        <w:t>by</w:t>
      </w:r>
      <w:r>
        <w:rPr>
          <w:spacing w:val="2"/>
        </w:rPr>
        <w:t xml:space="preserve"> </w:t>
      </w:r>
      <w:r>
        <w:rPr>
          <w:spacing w:val="-2"/>
        </w:rPr>
        <w:t>comparing</w:t>
      </w:r>
      <w:r w:rsidRPr="005B1419">
        <w:rPr>
          <w:color w:val="FF0000"/>
        </w:rPr>
        <w:t xml:space="preserve"> </w:t>
      </w:r>
      <w:r w:rsidRPr="005B1419">
        <w:rPr>
          <w:strike/>
          <w:color w:val="FF0000"/>
          <w:spacing w:val="-1"/>
        </w:rPr>
        <w:t>the</w:t>
      </w:r>
      <w:r w:rsidRPr="005B1419">
        <w:rPr>
          <w:strike/>
          <w:color w:val="FF0000"/>
        </w:rPr>
        <w:t xml:space="preserve"> </w:t>
      </w:r>
      <w:r w:rsidRPr="005B1419">
        <w:rPr>
          <w:strike/>
          <w:color w:val="FF0000"/>
          <w:spacing w:val="-2"/>
        </w:rPr>
        <w:t>permanent</w:t>
      </w:r>
      <w:r w:rsidRPr="005B1419">
        <w:rPr>
          <w:strike/>
          <w:color w:val="FF0000"/>
          <w:spacing w:val="3"/>
        </w:rPr>
        <w:t xml:space="preserve"> </w:t>
      </w:r>
      <w:r w:rsidRPr="005B1419">
        <w:rPr>
          <w:strike/>
          <w:color w:val="FF0000"/>
          <w:spacing w:val="-2"/>
        </w:rPr>
        <w:t>stabilising</w:t>
      </w:r>
      <w:r w:rsidRPr="005B1419">
        <w:rPr>
          <w:strike/>
          <w:color w:val="FF0000"/>
        </w:rPr>
        <w:t xml:space="preserve"> </w:t>
      </w:r>
      <w:r w:rsidRPr="005B1419">
        <w:rPr>
          <w:strike/>
          <w:color w:val="FF0000"/>
          <w:spacing w:val="-2"/>
        </w:rPr>
        <w:t>actions</w:t>
      </w:r>
      <w:r w:rsidRPr="005B1419">
        <w:rPr>
          <w:strike/>
          <w:color w:val="FF0000"/>
          <w:spacing w:val="-3"/>
        </w:rPr>
        <w:t xml:space="preserve"> </w:t>
      </w:r>
      <w:r w:rsidRPr="005B1419">
        <w:rPr>
          <w:strike/>
          <w:color w:val="FF0000"/>
          <w:spacing w:val="1"/>
        </w:rPr>
        <w:t>(for</w:t>
      </w:r>
      <w:r w:rsidRPr="005B1419">
        <w:rPr>
          <w:strike/>
          <w:color w:val="FF0000"/>
          <w:spacing w:val="-3"/>
        </w:rPr>
        <w:t xml:space="preserve"> </w:t>
      </w:r>
      <w:r w:rsidRPr="005B1419">
        <w:rPr>
          <w:strike/>
          <w:color w:val="FF0000"/>
          <w:spacing w:val="-1"/>
        </w:rPr>
        <w:t>example,</w:t>
      </w:r>
      <w:r w:rsidRPr="005B1419">
        <w:rPr>
          <w:strike/>
          <w:color w:val="FF0000"/>
          <w:spacing w:val="-2"/>
        </w:rPr>
        <w:t xml:space="preserve"> weight</w:t>
      </w:r>
      <w:r w:rsidRPr="005B1419">
        <w:rPr>
          <w:strike/>
          <w:color w:val="FF0000"/>
          <w:spacing w:val="3"/>
        </w:rPr>
        <w:t xml:space="preserve"> </w:t>
      </w:r>
      <w:r w:rsidRPr="005B1419">
        <w:rPr>
          <w:strike/>
          <w:color w:val="FF0000"/>
          <w:spacing w:val="-2"/>
        </w:rPr>
        <w:t>and</w:t>
      </w:r>
      <w:r w:rsidRPr="005B1419">
        <w:rPr>
          <w:strike/>
          <w:color w:val="FF0000"/>
        </w:rPr>
        <w:t xml:space="preserve"> </w:t>
      </w:r>
      <w:r w:rsidRPr="005B1419">
        <w:rPr>
          <w:strike/>
          <w:color w:val="FF0000"/>
          <w:spacing w:val="-1"/>
        </w:rPr>
        <w:t>side</w:t>
      </w:r>
      <w:r w:rsidRPr="005B1419">
        <w:rPr>
          <w:strike/>
          <w:color w:val="FF0000"/>
        </w:rPr>
        <w:t xml:space="preserve"> </w:t>
      </w:r>
      <w:r w:rsidRPr="005B1419">
        <w:rPr>
          <w:strike/>
          <w:color w:val="FF0000"/>
          <w:spacing w:val="-1"/>
        </w:rPr>
        <w:t>friction)</w:t>
      </w:r>
      <w:r w:rsidRPr="005B1419">
        <w:rPr>
          <w:strike/>
          <w:color w:val="FF0000"/>
          <w:spacing w:val="73"/>
        </w:rPr>
        <w:t xml:space="preserve"> </w:t>
      </w:r>
      <w:r w:rsidRPr="005B1419">
        <w:rPr>
          <w:strike/>
          <w:color w:val="FF0000"/>
        </w:rPr>
        <w:t xml:space="preserve">to </w:t>
      </w:r>
      <w:r w:rsidRPr="005B1419">
        <w:rPr>
          <w:strike/>
          <w:color w:val="FF0000"/>
          <w:spacing w:val="-1"/>
        </w:rPr>
        <w:t>the</w:t>
      </w:r>
      <w:r w:rsidRPr="005B1419">
        <w:rPr>
          <w:strike/>
          <w:color w:val="FF0000"/>
        </w:rPr>
        <w:t xml:space="preserve"> </w:t>
      </w:r>
      <w:r w:rsidRPr="005B1419">
        <w:rPr>
          <w:strike/>
          <w:color w:val="FF0000"/>
          <w:spacing w:val="-2"/>
        </w:rPr>
        <w:t>permanent</w:t>
      </w:r>
      <w:r w:rsidRPr="005B1419">
        <w:rPr>
          <w:strike/>
          <w:color w:val="FF0000"/>
          <w:spacing w:val="3"/>
        </w:rPr>
        <w:t xml:space="preserve"> </w:t>
      </w:r>
      <w:r w:rsidRPr="005B1419">
        <w:rPr>
          <w:strike/>
          <w:color w:val="FF0000"/>
          <w:spacing w:val="-2"/>
        </w:rPr>
        <w:t>and</w:t>
      </w:r>
      <w:r w:rsidRPr="005B1419">
        <w:rPr>
          <w:strike/>
          <w:color w:val="FF0000"/>
          <w:spacing w:val="-10"/>
        </w:rPr>
        <w:t xml:space="preserve"> </w:t>
      </w:r>
      <w:r w:rsidRPr="005B1419">
        <w:rPr>
          <w:strike/>
          <w:color w:val="FF0000"/>
          <w:spacing w:val="-1"/>
        </w:rPr>
        <w:t>variable</w:t>
      </w:r>
      <w:r w:rsidRPr="005B1419">
        <w:rPr>
          <w:strike/>
          <w:color w:val="FF0000"/>
        </w:rPr>
        <w:t xml:space="preserve"> </w:t>
      </w:r>
      <w:r w:rsidRPr="005B1419">
        <w:rPr>
          <w:strike/>
          <w:color w:val="FF0000"/>
          <w:spacing w:val="-1"/>
        </w:rPr>
        <w:t>destabilising</w:t>
      </w:r>
      <w:r w:rsidRPr="005B1419">
        <w:rPr>
          <w:strike/>
          <w:color w:val="FF0000"/>
        </w:rPr>
        <w:t xml:space="preserve"> </w:t>
      </w:r>
      <w:r w:rsidRPr="005B1419">
        <w:rPr>
          <w:strike/>
          <w:color w:val="FF0000"/>
          <w:spacing w:val="-1"/>
        </w:rPr>
        <w:t>actions</w:t>
      </w:r>
      <w:r w:rsidRPr="005B1419">
        <w:rPr>
          <w:strike/>
          <w:color w:val="FF0000"/>
          <w:spacing w:val="-8"/>
        </w:rPr>
        <w:t xml:space="preserve"> </w:t>
      </w:r>
      <w:r w:rsidRPr="005B1419">
        <w:rPr>
          <w:strike/>
          <w:color w:val="FF0000"/>
          <w:spacing w:val="-1"/>
        </w:rPr>
        <w:t>from</w:t>
      </w:r>
      <w:r w:rsidRPr="005B1419">
        <w:rPr>
          <w:strike/>
          <w:color w:val="FF0000"/>
          <w:spacing w:val="2"/>
        </w:rPr>
        <w:t xml:space="preserve"> </w:t>
      </w:r>
      <w:r w:rsidRPr="005B1419">
        <w:rPr>
          <w:strike/>
          <w:color w:val="FF0000"/>
          <w:spacing w:val="-2"/>
        </w:rPr>
        <w:t>water</w:t>
      </w:r>
      <w:r w:rsidRPr="005B1419">
        <w:rPr>
          <w:strike/>
          <w:color w:val="FF0000"/>
          <w:spacing w:val="2"/>
        </w:rPr>
        <w:t xml:space="preserve"> </w:t>
      </w:r>
      <w:r w:rsidRPr="005B1419">
        <w:rPr>
          <w:strike/>
          <w:color w:val="FF0000"/>
          <w:spacing w:val="-2"/>
        </w:rPr>
        <w:t>and,</w:t>
      </w:r>
      <w:r w:rsidRPr="005B1419">
        <w:rPr>
          <w:strike/>
          <w:color w:val="FF0000"/>
          <w:spacing w:val="3"/>
        </w:rPr>
        <w:t xml:space="preserve"> </w:t>
      </w:r>
      <w:r w:rsidRPr="005B1419">
        <w:rPr>
          <w:strike/>
          <w:color w:val="FF0000"/>
          <w:spacing w:val="-2"/>
        </w:rPr>
        <w:t>possibly,</w:t>
      </w:r>
      <w:r w:rsidRPr="005B1419">
        <w:rPr>
          <w:strike/>
          <w:color w:val="FF0000"/>
          <w:spacing w:val="3"/>
        </w:rPr>
        <w:t xml:space="preserve"> </w:t>
      </w:r>
      <w:r w:rsidRPr="005B1419">
        <w:rPr>
          <w:strike/>
          <w:color w:val="FF0000"/>
          <w:spacing w:val="-1"/>
        </w:rPr>
        <w:t>other</w:t>
      </w:r>
      <w:r w:rsidRPr="005B1419">
        <w:rPr>
          <w:strike/>
          <w:color w:val="FF0000"/>
          <w:spacing w:val="2"/>
        </w:rPr>
        <w:t xml:space="preserve"> </w:t>
      </w:r>
      <w:r w:rsidRPr="005B1419">
        <w:rPr>
          <w:strike/>
          <w:color w:val="FF0000"/>
          <w:spacing w:val="-2"/>
        </w:rPr>
        <w:t>sources.</w:t>
      </w:r>
      <w:r w:rsidRPr="005B1419">
        <w:rPr>
          <w:strike/>
          <w:color w:val="FF0000"/>
          <w:spacing w:val="-1"/>
        </w:rPr>
        <w:t xml:space="preserve"> </w:t>
      </w:r>
      <w:r w:rsidRPr="005B1419">
        <w:rPr>
          <w:color w:val="FF0000"/>
          <w:spacing w:val="-1"/>
        </w:rPr>
        <w:t xml:space="preserve">the </w:t>
      </w:r>
      <w:r w:rsidRPr="005B1419">
        <w:rPr>
          <w:color w:val="FF0000"/>
          <w:spacing w:val="-2"/>
        </w:rPr>
        <w:t>permanent</w:t>
      </w:r>
      <w:r w:rsidRPr="005B1419">
        <w:rPr>
          <w:color w:val="FF0000"/>
          <w:spacing w:val="3"/>
        </w:rPr>
        <w:t xml:space="preserve"> </w:t>
      </w:r>
      <w:r w:rsidRPr="005B1419">
        <w:rPr>
          <w:color w:val="FF0000"/>
          <w:spacing w:val="-2"/>
        </w:rPr>
        <w:t>and</w:t>
      </w:r>
      <w:r w:rsidRPr="005B1419">
        <w:rPr>
          <w:color w:val="FF0000"/>
          <w:spacing w:val="-10"/>
        </w:rPr>
        <w:t xml:space="preserve"> </w:t>
      </w:r>
      <w:r w:rsidRPr="005B1419">
        <w:rPr>
          <w:color w:val="FF0000"/>
          <w:spacing w:val="-1"/>
        </w:rPr>
        <w:t>variable</w:t>
      </w:r>
      <w:r w:rsidRPr="005B1419">
        <w:rPr>
          <w:color w:val="FF0000"/>
        </w:rPr>
        <w:t xml:space="preserve"> </w:t>
      </w:r>
      <w:r w:rsidRPr="005B1419">
        <w:rPr>
          <w:color w:val="FF0000"/>
          <w:spacing w:val="-1"/>
        </w:rPr>
        <w:t>destabilising</w:t>
      </w:r>
      <w:r w:rsidRPr="005B1419">
        <w:rPr>
          <w:color w:val="FF0000"/>
        </w:rPr>
        <w:t xml:space="preserve"> </w:t>
      </w:r>
      <w:r w:rsidRPr="005B1419">
        <w:rPr>
          <w:color w:val="FF0000"/>
          <w:spacing w:val="-1"/>
        </w:rPr>
        <w:t>actions</w:t>
      </w:r>
      <w:r w:rsidRPr="005B1419">
        <w:rPr>
          <w:color w:val="FF0000"/>
          <w:spacing w:val="-8"/>
        </w:rPr>
        <w:t xml:space="preserve"> </w:t>
      </w:r>
      <w:r w:rsidRPr="005B1419">
        <w:rPr>
          <w:color w:val="FF0000"/>
          <w:spacing w:val="-1"/>
        </w:rPr>
        <w:t>from</w:t>
      </w:r>
      <w:r w:rsidRPr="005B1419">
        <w:rPr>
          <w:color w:val="FF0000"/>
          <w:spacing w:val="2"/>
        </w:rPr>
        <w:t xml:space="preserve"> </w:t>
      </w:r>
      <w:r w:rsidRPr="005B1419">
        <w:rPr>
          <w:color w:val="FF0000"/>
          <w:spacing w:val="-2"/>
        </w:rPr>
        <w:t>water</w:t>
      </w:r>
      <w:r w:rsidRPr="005B1419">
        <w:rPr>
          <w:color w:val="FF0000"/>
          <w:spacing w:val="2"/>
        </w:rPr>
        <w:t xml:space="preserve"> </w:t>
      </w:r>
      <w:r w:rsidRPr="005B1419">
        <w:rPr>
          <w:color w:val="FF0000"/>
          <w:spacing w:val="-2"/>
        </w:rPr>
        <w:t>and,</w:t>
      </w:r>
      <w:r w:rsidRPr="005B1419">
        <w:rPr>
          <w:color w:val="FF0000"/>
          <w:spacing w:val="3"/>
        </w:rPr>
        <w:t xml:space="preserve"> </w:t>
      </w:r>
      <w:r w:rsidRPr="005B1419">
        <w:rPr>
          <w:color w:val="FF0000"/>
          <w:spacing w:val="-2"/>
        </w:rPr>
        <w:t>possibly,</w:t>
      </w:r>
      <w:r w:rsidRPr="005B1419">
        <w:rPr>
          <w:color w:val="FF0000"/>
          <w:spacing w:val="3"/>
        </w:rPr>
        <w:t xml:space="preserve"> </w:t>
      </w:r>
      <w:r w:rsidRPr="005B1419">
        <w:rPr>
          <w:color w:val="FF0000"/>
          <w:spacing w:val="-1"/>
        </w:rPr>
        <w:t>other</w:t>
      </w:r>
      <w:r w:rsidRPr="005B1419">
        <w:rPr>
          <w:color w:val="FF0000"/>
          <w:spacing w:val="2"/>
        </w:rPr>
        <w:t xml:space="preserve"> </w:t>
      </w:r>
      <w:r w:rsidRPr="005B1419">
        <w:rPr>
          <w:color w:val="FF0000"/>
          <w:spacing w:val="-2"/>
        </w:rPr>
        <w:t>sources</w:t>
      </w:r>
      <w:r w:rsidRPr="005B1419">
        <w:rPr>
          <w:color w:val="FF0000"/>
          <w:spacing w:val="-1"/>
        </w:rPr>
        <w:t xml:space="preserve"> to the</w:t>
      </w:r>
      <w:r w:rsidRPr="005B1419">
        <w:rPr>
          <w:color w:val="FF0000"/>
        </w:rPr>
        <w:t xml:space="preserve"> </w:t>
      </w:r>
      <w:r w:rsidRPr="005B1419">
        <w:rPr>
          <w:color w:val="FF0000"/>
          <w:spacing w:val="-2"/>
        </w:rPr>
        <w:t>permanent</w:t>
      </w:r>
      <w:r w:rsidRPr="005B1419">
        <w:rPr>
          <w:color w:val="FF0000"/>
          <w:spacing w:val="3"/>
        </w:rPr>
        <w:t xml:space="preserve"> </w:t>
      </w:r>
      <w:r w:rsidRPr="005B1419">
        <w:rPr>
          <w:color w:val="FF0000"/>
          <w:spacing w:val="-2"/>
        </w:rPr>
        <w:t>stabilising</w:t>
      </w:r>
      <w:r w:rsidRPr="005B1419">
        <w:rPr>
          <w:color w:val="FF0000"/>
        </w:rPr>
        <w:t xml:space="preserve"> </w:t>
      </w:r>
      <w:r w:rsidRPr="005B1419">
        <w:rPr>
          <w:color w:val="FF0000"/>
          <w:spacing w:val="-2"/>
        </w:rPr>
        <w:t>actions</w:t>
      </w:r>
      <w:r w:rsidRPr="005B1419">
        <w:rPr>
          <w:color w:val="FF0000"/>
          <w:spacing w:val="-3"/>
        </w:rPr>
        <w:t xml:space="preserve"> </w:t>
      </w:r>
      <w:r w:rsidRPr="005B1419">
        <w:rPr>
          <w:color w:val="FF0000"/>
          <w:spacing w:val="1"/>
        </w:rPr>
        <w:t>(for</w:t>
      </w:r>
      <w:r w:rsidRPr="005B1419">
        <w:rPr>
          <w:color w:val="FF0000"/>
          <w:spacing w:val="-3"/>
        </w:rPr>
        <w:t xml:space="preserve"> </w:t>
      </w:r>
      <w:r w:rsidRPr="005B1419">
        <w:rPr>
          <w:color w:val="FF0000"/>
          <w:spacing w:val="-1"/>
        </w:rPr>
        <w:t>example,</w:t>
      </w:r>
      <w:r w:rsidRPr="005B1419">
        <w:rPr>
          <w:color w:val="FF0000"/>
          <w:spacing w:val="-2"/>
        </w:rPr>
        <w:t xml:space="preserve"> weight)</w:t>
      </w:r>
      <w:r w:rsidRPr="005B1419">
        <w:rPr>
          <w:color w:val="FF0000"/>
          <w:spacing w:val="3"/>
        </w:rPr>
        <w:t xml:space="preserve"> </w:t>
      </w:r>
      <w:r w:rsidRPr="005B1419">
        <w:rPr>
          <w:color w:val="FF0000"/>
          <w:spacing w:val="-2"/>
        </w:rPr>
        <w:t>and</w:t>
      </w:r>
      <w:r w:rsidRPr="005B1419">
        <w:rPr>
          <w:color w:val="FF0000"/>
        </w:rPr>
        <w:t xml:space="preserve"> resistances (for example </w:t>
      </w:r>
      <w:r w:rsidRPr="005B1419">
        <w:rPr>
          <w:color w:val="FF0000"/>
          <w:spacing w:val="-1"/>
        </w:rPr>
        <w:t>side</w:t>
      </w:r>
      <w:r w:rsidRPr="005B1419">
        <w:rPr>
          <w:color w:val="FF0000"/>
        </w:rPr>
        <w:t xml:space="preserve"> </w:t>
      </w:r>
      <w:r w:rsidRPr="005B1419">
        <w:rPr>
          <w:color w:val="FF0000"/>
          <w:spacing w:val="-1"/>
        </w:rPr>
        <w:t>friction and anchoring)</w:t>
      </w:r>
      <w:r w:rsidRPr="005B1419">
        <w:rPr>
          <w:color w:val="FF0000"/>
          <w:spacing w:val="-2"/>
        </w:rPr>
        <w:t>.</w:t>
      </w:r>
      <w:r>
        <w:rPr>
          <w:spacing w:val="-2"/>
        </w:rPr>
        <w:t xml:space="preserve"> </w:t>
      </w:r>
      <w:r>
        <w:rPr>
          <w:spacing w:val="-1"/>
        </w:rPr>
        <w:t>Examples</w:t>
      </w:r>
      <w:r>
        <w:rPr>
          <w:spacing w:val="-3"/>
        </w:rPr>
        <w:t xml:space="preserve"> </w:t>
      </w:r>
      <w:r>
        <w:rPr>
          <w:spacing w:val="-4"/>
        </w:rPr>
        <w:t>of</w:t>
      </w:r>
      <w:r>
        <w:rPr>
          <w:spacing w:val="8"/>
        </w:rPr>
        <w:t xml:space="preserve"> </w:t>
      </w:r>
      <w:r>
        <w:rPr>
          <w:spacing w:val="-1"/>
        </w:rPr>
        <w:t>situations</w:t>
      </w:r>
      <w:r>
        <w:rPr>
          <w:spacing w:val="-3"/>
        </w:rPr>
        <w:t xml:space="preserve"> where</w:t>
      </w:r>
      <w:r>
        <w:t xml:space="preserve"> </w:t>
      </w:r>
      <w:r>
        <w:rPr>
          <w:spacing w:val="-1"/>
        </w:rPr>
        <w:t>uplift</w:t>
      </w:r>
      <w:r>
        <w:rPr>
          <w:spacing w:val="3"/>
        </w:rPr>
        <w:t xml:space="preserve"> </w:t>
      </w:r>
      <w:r>
        <w:rPr>
          <w:spacing w:val="-1"/>
        </w:rPr>
        <w:t>stability</w:t>
      </w:r>
      <w:r>
        <w:rPr>
          <w:spacing w:val="-3"/>
        </w:rPr>
        <w:t xml:space="preserve"> </w:t>
      </w:r>
      <w:r>
        <w:rPr>
          <w:spacing w:val="-2"/>
        </w:rPr>
        <w:t>shall</w:t>
      </w:r>
      <w:r>
        <w:rPr>
          <w:spacing w:val="5"/>
        </w:rPr>
        <w:t xml:space="preserve"> </w:t>
      </w:r>
      <w:r>
        <w:rPr>
          <w:spacing w:val="-1"/>
        </w:rPr>
        <w:t>be</w:t>
      </w:r>
      <w:r>
        <w:t xml:space="preserve"> </w:t>
      </w:r>
      <w:r>
        <w:rPr>
          <w:spacing w:val="-1"/>
        </w:rPr>
        <w:t>checked</w:t>
      </w:r>
      <w:r>
        <w:t xml:space="preserve"> </w:t>
      </w:r>
      <w:r>
        <w:rPr>
          <w:spacing w:val="-1"/>
        </w:rPr>
        <w:t>are</w:t>
      </w:r>
      <w:r>
        <w:t xml:space="preserve"> </w:t>
      </w:r>
      <w:r>
        <w:rPr>
          <w:spacing w:val="-1"/>
        </w:rPr>
        <w:t>given</w:t>
      </w:r>
      <w:r>
        <w:t xml:space="preserve"> </w:t>
      </w:r>
      <w:r>
        <w:rPr>
          <w:spacing w:val="1"/>
        </w:rPr>
        <w:t>in</w:t>
      </w:r>
      <w:r>
        <w:t xml:space="preserve"> </w:t>
      </w:r>
      <w:r>
        <w:rPr>
          <w:spacing w:val="-1"/>
        </w:rPr>
        <w:t>Figure</w:t>
      </w:r>
      <w:r>
        <w:t xml:space="preserve"> </w:t>
      </w:r>
      <w:r>
        <w:rPr>
          <w:spacing w:val="-1"/>
        </w:rPr>
        <w:t>7.1</w:t>
      </w:r>
      <w:r>
        <w:t xml:space="preserve"> </w:t>
      </w:r>
      <w:r>
        <w:rPr>
          <w:spacing w:val="-2"/>
        </w:rPr>
        <w:t>and</w:t>
      </w:r>
      <w:r>
        <w:rPr>
          <w:spacing w:val="51"/>
        </w:rPr>
        <w:t xml:space="preserve"> </w:t>
      </w:r>
      <w:r>
        <w:t xml:space="preserve">Figure </w:t>
      </w:r>
      <w:r>
        <w:rPr>
          <w:spacing w:val="-2"/>
        </w:rPr>
        <w:t>10.1.</w:t>
      </w:r>
    </w:p>
    <w:p w:rsidR="000956A9" w:rsidRDefault="000956A9" w:rsidP="000956A9">
      <w:pPr>
        <w:spacing w:before="7" w:line="240" w:lineRule="exact"/>
        <w:rPr>
          <w:sz w:val="24"/>
          <w:szCs w:val="24"/>
        </w:rPr>
      </w:pPr>
    </w:p>
    <w:p w:rsidR="000956A9" w:rsidRDefault="000956A9" w:rsidP="000956A9">
      <w:pPr>
        <w:pStyle w:val="BodyText"/>
        <w:ind w:right="-2"/>
      </w:pPr>
      <w:r>
        <w:rPr>
          <w:spacing w:val="-1"/>
        </w:rPr>
        <w:t>(2)P The design shall be checked against failure by uplift using inequality (2.8) of 2.4.7.4. In this inequality, the design value of the vertical component of the stabilising permanent actions (G</w:t>
      </w:r>
      <w:r>
        <w:rPr>
          <w:spacing w:val="-1"/>
          <w:vertAlign w:val="subscript"/>
        </w:rPr>
        <w:t>stb;d</w:t>
      </w:r>
      <w:r>
        <w:rPr>
          <w:spacing w:val="-1"/>
        </w:rPr>
        <w:t>) is, for example, the weight of the structure and of ground layers, while the design resistance (R</w:t>
      </w:r>
      <w:r>
        <w:rPr>
          <w:spacing w:val="-1"/>
          <w:vertAlign w:val="subscript"/>
        </w:rPr>
        <w:t>d</w:t>
      </w:r>
      <w:r>
        <w:rPr>
          <w:spacing w:val="-1"/>
        </w:rPr>
        <w:t>) is the sum of, for example, any friction forces</w:t>
      </w:r>
      <w:r w:rsidRPr="00E668BB">
        <w:rPr>
          <w:strike/>
          <w:color w:val="FF0000"/>
          <w:spacing w:val="-1"/>
        </w:rPr>
        <w:t>, (T</w:t>
      </w:r>
      <w:r w:rsidRPr="00E668BB">
        <w:rPr>
          <w:strike/>
          <w:color w:val="FF0000"/>
          <w:spacing w:val="-1"/>
          <w:vertAlign w:val="subscript"/>
        </w:rPr>
        <w:t>d</w:t>
      </w:r>
      <w:r w:rsidRPr="00E668BB">
        <w:rPr>
          <w:strike/>
          <w:color w:val="FF0000"/>
          <w:spacing w:val="-1"/>
        </w:rPr>
        <w:t>),</w:t>
      </w:r>
      <w:r>
        <w:rPr>
          <w:spacing w:val="-1"/>
        </w:rPr>
        <w:t xml:space="preserve"> and any anchor forces</w:t>
      </w:r>
      <w:r w:rsidRPr="00E668BB">
        <w:rPr>
          <w:strike/>
          <w:color w:val="FF0000"/>
          <w:spacing w:val="-1"/>
        </w:rPr>
        <w:t>, (P)</w:t>
      </w:r>
      <w:r>
        <w:rPr>
          <w:spacing w:val="-1"/>
        </w:rPr>
        <w:t xml:space="preserve">. </w:t>
      </w:r>
      <w:r>
        <w:rPr>
          <w:strike/>
          <w:color w:val="FF0000"/>
          <w:spacing w:val="-2"/>
          <w:position w:val="1"/>
        </w:rPr>
        <w:t>Resistance</w:t>
      </w:r>
      <w:r>
        <w:rPr>
          <w:strike/>
          <w:color w:val="FF0000"/>
          <w:spacing w:val="36"/>
          <w:position w:val="1"/>
        </w:rPr>
        <w:t xml:space="preserve"> </w:t>
      </w:r>
      <w:r>
        <w:rPr>
          <w:strike/>
          <w:color w:val="FF0000"/>
        </w:rPr>
        <w:t xml:space="preserve">to </w:t>
      </w:r>
      <w:r>
        <w:rPr>
          <w:strike/>
          <w:color w:val="FF0000"/>
          <w:spacing w:val="-2"/>
        </w:rPr>
        <w:t>uplift</w:t>
      </w:r>
      <w:r>
        <w:rPr>
          <w:strike/>
          <w:color w:val="FF0000"/>
          <w:spacing w:val="3"/>
        </w:rPr>
        <w:t xml:space="preserve"> </w:t>
      </w:r>
      <w:r>
        <w:rPr>
          <w:strike/>
          <w:color w:val="FF0000"/>
          <w:spacing w:val="-1"/>
        </w:rPr>
        <w:t>by</w:t>
      </w:r>
      <w:r>
        <w:rPr>
          <w:strike/>
          <w:color w:val="FF0000"/>
          <w:spacing w:val="-8"/>
        </w:rPr>
        <w:t xml:space="preserve"> </w:t>
      </w:r>
      <w:r>
        <w:rPr>
          <w:strike/>
          <w:color w:val="FF0000"/>
        </w:rPr>
        <w:t xml:space="preserve">friction </w:t>
      </w:r>
      <w:r>
        <w:rPr>
          <w:strike/>
          <w:color w:val="FF0000"/>
          <w:spacing w:val="-1"/>
        </w:rPr>
        <w:t>or</w:t>
      </w:r>
      <w:r>
        <w:rPr>
          <w:strike/>
          <w:color w:val="FF0000"/>
          <w:spacing w:val="-3"/>
        </w:rPr>
        <w:t xml:space="preserve"> </w:t>
      </w:r>
      <w:r>
        <w:rPr>
          <w:strike/>
          <w:color w:val="FF0000"/>
          <w:spacing w:val="-2"/>
        </w:rPr>
        <w:t>anchor</w:t>
      </w:r>
      <w:r>
        <w:rPr>
          <w:strike/>
          <w:color w:val="FF0000"/>
          <w:spacing w:val="-3"/>
        </w:rPr>
        <w:t xml:space="preserve"> </w:t>
      </w:r>
      <w:r>
        <w:rPr>
          <w:strike/>
          <w:color w:val="FF0000"/>
        </w:rPr>
        <w:t>forces</w:t>
      </w:r>
      <w:r>
        <w:rPr>
          <w:strike/>
          <w:color w:val="FF0000"/>
          <w:spacing w:val="-8"/>
        </w:rPr>
        <w:t xml:space="preserve"> </w:t>
      </w:r>
      <w:r>
        <w:rPr>
          <w:strike/>
          <w:color w:val="FF0000"/>
        </w:rPr>
        <w:t>may</w:t>
      </w:r>
      <w:r>
        <w:rPr>
          <w:strike/>
          <w:color w:val="FF0000"/>
          <w:spacing w:val="2"/>
        </w:rPr>
        <w:t xml:space="preserve"> </w:t>
      </w:r>
      <w:r>
        <w:rPr>
          <w:strike/>
          <w:color w:val="FF0000"/>
          <w:spacing w:val="-3"/>
        </w:rPr>
        <w:t>also</w:t>
      </w:r>
      <w:r>
        <w:rPr>
          <w:strike/>
          <w:color w:val="FF0000"/>
        </w:rPr>
        <w:t xml:space="preserve"> </w:t>
      </w:r>
      <w:r>
        <w:rPr>
          <w:strike/>
          <w:color w:val="FF0000"/>
          <w:spacing w:val="-1"/>
        </w:rPr>
        <w:t>be</w:t>
      </w:r>
      <w:r>
        <w:rPr>
          <w:strike/>
          <w:color w:val="FF0000"/>
        </w:rPr>
        <w:t xml:space="preserve"> </w:t>
      </w:r>
      <w:r>
        <w:rPr>
          <w:strike/>
          <w:color w:val="FF0000"/>
          <w:spacing w:val="-1"/>
        </w:rPr>
        <w:t>treated</w:t>
      </w:r>
      <w:r>
        <w:rPr>
          <w:strike/>
          <w:color w:val="FF0000"/>
        </w:rPr>
        <w:t xml:space="preserve"> </w:t>
      </w:r>
      <w:r>
        <w:rPr>
          <w:strike/>
          <w:color w:val="FF0000"/>
          <w:spacing w:val="-1"/>
        </w:rPr>
        <w:t>as</w:t>
      </w:r>
      <w:r>
        <w:rPr>
          <w:strike/>
          <w:color w:val="FF0000"/>
          <w:spacing w:val="-3"/>
        </w:rPr>
        <w:t xml:space="preserve"> </w:t>
      </w:r>
      <w:r>
        <w:rPr>
          <w:strike/>
          <w:color w:val="FF0000"/>
        </w:rPr>
        <w:t xml:space="preserve">a </w:t>
      </w:r>
      <w:r>
        <w:rPr>
          <w:strike/>
          <w:color w:val="FF0000"/>
          <w:spacing w:val="-1"/>
        </w:rPr>
        <w:t>stabilising</w:t>
      </w:r>
      <w:r>
        <w:rPr>
          <w:strike/>
          <w:color w:val="FF0000"/>
        </w:rPr>
        <w:t xml:space="preserve"> </w:t>
      </w:r>
      <w:r>
        <w:rPr>
          <w:strike/>
          <w:color w:val="FF0000"/>
          <w:spacing w:val="-2"/>
        </w:rPr>
        <w:t>permanent</w:t>
      </w:r>
      <w:r>
        <w:rPr>
          <w:strike/>
          <w:color w:val="FF0000"/>
          <w:spacing w:val="65"/>
        </w:rPr>
        <w:t xml:space="preserve"> </w:t>
      </w:r>
      <w:r>
        <w:rPr>
          <w:strike/>
          <w:color w:val="FF0000"/>
          <w:spacing w:val="-1"/>
        </w:rPr>
        <w:t>vertical</w:t>
      </w:r>
      <w:r>
        <w:rPr>
          <w:strike/>
          <w:color w:val="FF0000"/>
          <w:spacing w:val="19"/>
        </w:rPr>
        <w:t xml:space="preserve"> </w:t>
      </w:r>
      <w:r>
        <w:rPr>
          <w:strike/>
          <w:color w:val="FF0000"/>
        </w:rPr>
        <w:t xml:space="preserve">action </w:t>
      </w:r>
      <w:r>
        <w:rPr>
          <w:strike/>
          <w:color w:val="FF0000"/>
          <w:spacing w:val="-2"/>
        </w:rPr>
        <w:t>(</w:t>
      </w:r>
      <w:r>
        <w:rPr>
          <w:i/>
          <w:strike/>
          <w:color w:val="FF0000"/>
          <w:spacing w:val="-2"/>
        </w:rPr>
        <w:t>G</w:t>
      </w:r>
      <w:r>
        <w:rPr>
          <w:strike/>
          <w:color w:val="FF0000"/>
          <w:spacing w:val="-2"/>
          <w:position w:val="-2"/>
          <w:sz w:val="13"/>
        </w:rPr>
        <w:t>stb;d</w:t>
      </w:r>
      <w:r>
        <w:rPr>
          <w:strike/>
          <w:color w:val="FF0000"/>
          <w:spacing w:val="-2"/>
        </w:rPr>
        <w:t>)</w:t>
      </w:r>
      <w:r>
        <w:rPr>
          <w:spacing w:val="-2"/>
        </w:rPr>
        <w:t xml:space="preserve">. </w:t>
      </w:r>
      <w:r>
        <w:rPr>
          <w:spacing w:val="-1"/>
        </w:rPr>
        <w:t>The</w:t>
      </w:r>
      <w:r>
        <w:t xml:space="preserve"> </w:t>
      </w:r>
      <w:r>
        <w:rPr>
          <w:spacing w:val="-2"/>
        </w:rPr>
        <w:t>design</w:t>
      </w:r>
      <w:r>
        <w:rPr>
          <w:spacing w:val="-6"/>
        </w:rPr>
        <w:t xml:space="preserve"> </w:t>
      </w:r>
      <w:r>
        <w:t xml:space="preserve">value </w:t>
      </w:r>
      <w:r>
        <w:rPr>
          <w:spacing w:val="-4"/>
        </w:rPr>
        <w:t>of</w:t>
      </w:r>
      <w:r>
        <w:rPr>
          <w:spacing w:val="3"/>
        </w:rPr>
        <w:t xml:space="preserve"> </w:t>
      </w:r>
      <w:r>
        <w:rPr>
          <w:spacing w:val="-1"/>
        </w:rPr>
        <w:t>the</w:t>
      </w:r>
      <w:r>
        <w:rPr>
          <w:spacing w:val="-10"/>
        </w:rPr>
        <w:t xml:space="preserve"> </w:t>
      </w:r>
      <w:r>
        <w:rPr>
          <w:spacing w:val="-1"/>
        </w:rPr>
        <w:t>vertical</w:t>
      </w:r>
      <w:r>
        <w:rPr>
          <w:spacing w:val="5"/>
        </w:rPr>
        <w:t xml:space="preserve"> </w:t>
      </w:r>
      <w:r>
        <w:rPr>
          <w:spacing w:val="-2"/>
        </w:rPr>
        <w:t>component</w:t>
      </w:r>
      <w:r>
        <w:rPr>
          <w:spacing w:val="2"/>
        </w:rPr>
        <w:t xml:space="preserve"> </w:t>
      </w:r>
      <w:r>
        <w:rPr>
          <w:spacing w:val="-4"/>
        </w:rPr>
        <w:t>of</w:t>
      </w:r>
      <w:r>
        <w:rPr>
          <w:spacing w:val="3"/>
        </w:rPr>
        <w:t xml:space="preserve"> </w:t>
      </w:r>
      <w:r>
        <w:rPr>
          <w:spacing w:val="-1"/>
        </w:rPr>
        <w:t>the</w:t>
      </w:r>
      <w:r>
        <w:t xml:space="preserve"> </w:t>
      </w:r>
      <w:r>
        <w:rPr>
          <w:spacing w:val="-1"/>
        </w:rPr>
        <w:t>destabilising</w:t>
      </w:r>
      <w:r>
        <w:t xml:space="preserve"> </w:t>
      </w:r>
      <w:r>
        <w:rPr>
          <w:spacing w:val="-2"/>
        </w:rPr>
        <w:t>permanent</w:t>
      </w:r>
      <w:r>
        <w:rPr>
          <w:spacing w:val="61"/>
        </w:rPr>
        <w:t xml:space="preserve"> </w:t>
      </w:r>
      <w:r>
        <w:rPr>
          <w:spacing w:val="-2"/>
        </w:rPr>
        <w:t>and</w:t>
      </w:r>
      <w:r>
        <w:rPr>
          <w:spacing w:val="10"/>
        </w:rPr>
        <w:t xml:space="preserve"> </w:t>
      </w:r>
      <w:r>
        <w:rPr>
          <w:spacing w:val="-1"/>
        </w:rPr>
        <w:t>variable</w:t>
      </w:r>
      <w:r>
        <w:t xml:space="preserve"> </w:t>
      </w:r>
      <w:r>
        <w:rPr>
          <w:spacing w:val="-2"/>
        </w:rPr>
        <w:t>actions,</w:t>
      </w:r>
      <w:r>
        <w:rPr>
          <w:spacing w:val="3"/>
        </w:rPr>
        <w:t xml:space="preserve"> </w:t>
      </w:r>
      <w:r>
        <w:rPr>
          <w:spacing w:val="-1"/>
        </w:rPr>
        <w:t>(</w:t>
      </w:r>
      <w:r>
        <w:rPr>
          <w:i/>
          <w:spacing w:val="-1"/>
        </w:rPr>
        <w:t>V</w:t>
      </w:r>
      <w:r>
        <w:rPr>
          <w:spacing w:val="-1"/>
          <w:position w:val="-2"/>
          <w:sz w:val="13"/>
        </w:rPr>
        <w:t>dst;d</w:t>
      </w:r>
      <w:r>
        <w:rPr>
          <w:spacing w:val="16"/>
          <w:position w:val="-2"/>
          <w:sz w:val="13"/>
        </w:rPr>
        <w:t xml:space="preserve"> </w:t>
      </w:r>
      <w:r>
        <w:t>),</w:t>
      </w:r>
      <w:r>
        <w:rPr>
          <w:spacing w:val="-2"/>
        </w:rPr>
        <w:t xml:space="preserve"> </w:t>
      </w:r>
      <w:r>
        <w:rPr>
          <w:spacing w:val="1"/>
        </w:rPr>
        <w:t>is</w:t>
      </w:r>
      <w:r>
        <w:rPr>
          <w:spacing w:val="-4"/>
        </w:rPr>
        <w:t xml:space="preserve"> </w:t>
      </w:r>
      <w:r>
        <w:rPr>
          <w:spacing w:val="-1"/>
        </w:rPr>
        <w:t>the</w:t>
      </w:r>
      <w:r>
        <w:t xml:space="preserve"> </w:t>
      </w:r>
      <w:r>
        <w:rPr>
          <w:spacing w:val="-4"/>
        </w:rPr>
        <w:t>sum</w:t>
      </w:r>
      <w:r>
        <w:rPr>
          <w:spacing w:val="6"/>
        </w:rPr>
        <w:t xml:space="preserve"> </w:t>
      </w:r>
      <w:r>
        <w:rPr>
          <w:spacing w:val="-4"/>
        </w:rPr>
        <w:t>of</w:t>
      </w:r>
      <w:r>
        <w:rPr>
          <w:spacing w:val="3"/>
        </w:rPr>
        <w:t xml:space="preserve"> </w:t>
      </w:r>
      <w:r w:rsidRPr="00045188">
        <w:rPr>
          <w:color w:val="FF0000"/>
          <w:spacing w:val="3"/>
        </w:rPr>
        <w:t xml:space="preserve">the design values of </w:t>
      </w:r>
      <w:r>
        <w:rPr>
          <w:spacing w:val="3"/>
        </w:rPr>
        <w:t xml:space="preserve">the </w:t>
      </w:r>
      <w:r>
        <w:rPr>
          <w:spacing w:val="-2"/>
        </w:rPr>
        <w:t>water</w:t>
      </w:r>
      <w:r>
        <w:rPr>
          <w:spacing w:val="1"/>
        </w:rPr>
        <w:t xml:space="preserve"> </w:t>
      </w:r>
      <w:r>
        <w:rPr>
          <w:spacing w:val="-2"/>
        </w:rPr>
        <w:t>pressures</w:t>
      </w:r>
      <w:r>
        <w:rPr>
          <w:spacing w:val="-3"/>
        </w:rPr>
        <w:t xml:space="preserve"> </w:t>
      </w:r>
      <w:r>
        <w:rPr>
          <w:spacing w:val="-1"/>
        </w:rPr>
        <w:t>applied</w:t>
      </w:r>
      <w:r>
        <w:t xml:space="preserve"> </w:t>
      </w:r>
      <w:r>
        <w:rPr>
          <w:spacing w:val="-2"/>
        </w:rPr>
        <w:t>under</w:t>
      </w:r>
      <w:r>
        <w:rPr>
          <w:spacing w:val="2"/>
        </w:rPr>
        <w:t xml:space="preserve"> </w:t>
      </w:r>
      <w:r>
        <w:rPr>
          <w:spacing w:val="-1"/>
        </w:rPr>
        <w:t>the</w:t>
      </w:r>
      <w:r>
        <w:t xml:space="preserve"> </w:t>
      </w:r>
      <w:r>
        <w:rPr>
          <w:spacing w:val="-1"/>
        </w:rPr>
        <w:t>structure</w:t>
      </w:r>
      <w:r>
        <w:rPr>
          <w:spacing w:val="81"/>
        </w:rPr>
        <w:t xml:space="preserve"> </w:t>
      </w:r>
      <w:r>
        <w:rPr>
          <w:spacing w:val="-1"/>
        </w:rPr>
        <w:t>(permanent</w:t>
      </w:r>
      <w:r>
        <w:rPr>
          <w:spacing w:val="3"/>
        </w:rPr>
        <w:t xml:space="preserve"> </w:t>
      </w:r>
      <w:r>
        <w:rPr>
          <w:spacing w:val="-2"/>
        </w:rPr>
        <w:t>and</w:t>
      </w:r>
      <w:r>
        <w:t xml:space="preserve"> </w:t>
      </w:r>
      <w:r>
        <w:rPr>
          <w:spacing w:val="-1"/>
        </w:rPr>
        <w:t>variable</w:t>
      </w:r>
      <w:r>
        <w:t xml:space="preserve"> </w:t>
      </w:r>
      <w:r>
        <w:rPr>
          <w:spacing w:val="-2"/>
        </w:rPr>
        <w:t>parts)</w:t>
      </w:r>
      <w:r>
        <w:rPr>
          <w:spacing w:val="2"/>
        </w:rPr>
        <w:t xml:space="preserve"> </w:t>
      </w:r>
      <w:r>
        <w:rPr>
          <w:spacing w:val="-2"/>
        </w:rPr>
        <w:t>and</w:t>
      </w:r>
      <w:r>
        <w:t xml:space="preserve"> </w:t>
      </w:r>
      <w:r>
        <w:rPr>
          <w:spacing w:val="-2"/>
        </w:rPr>
        <w:t>any</w:t>
      </w:r>
      <w:r>
        <w:rPr>
          <w:spacing w:val="2"/>
        </w:rPr>
        <w:t xml:space="preserve"> </w:t>
      </w:r>
      <w:r>
        <w:rPr>
          <w:spacing w:val="-1"/>
        </w:rPr>
        <w:t>other</w:t>
      </w:r>
      <w:r>
        <w:rPr>
          <w:spacing w:val="2"/>
        </w:rPr>
        <w:t xml:space="preserve"> </w:t>
      </w:r>
      <w:r>
        <w:rPr>
          <w:spacing w:val="-3"/>
        </w:rPr>
        <w:t>upward</w:t>
      </w:r>
      <w:r>
        <w:rPr>
          <w:spacing w:val="2"/>
        </w:rPr>
        <w:t xml:space="preserve"> </w:t>
      </w:r>
      <w:r>
        <w:rPr>
          <w:spacing w:val="-2"/>
        </w:rPr>
        <w:t>forces.</w:t>
      </w:r>
    </w:p>
    <w:p w:rsidR="000956A9" w:rsidRDefault="000956A9" w:rsidP="000956A9"/>
    <w:p w:rsidR="000956A9" w:rsidRDefault="000956A9" w:rsidP="000956A9">
      <w:r>
        <w:t xml:space="preserve">(3) In simple cases, the check of </w:t>
      </w:r>
      <w:r w:rsidRPr="00045188">
        <w:rPr>
          <w:strike/>
          <w:color w:val="FF0000"/>
        </w:rPr>
        <w:t>equation</w:t>
      </w:r>
      <w:bookmarkStart w:id="17" w:name="QuickMark"/>
      <w:bookmarkEnd w:id="17"/>
      <w:r w:rsidRPr="00045188">
        <w:rPr>
          <w:color w:val="FF0000"/>
        </w:rPr>
        <w:t xml:space="preserve"> inequality</w:t>
      </w:r>
      <w:r>
        <w:rPr>
          <w:color w:val="7030A0"/>
        </w:rPr>
        <w:t xml:space="preserve"> </w:t>
      </w:r>
      <w:r>
        <w:t>(2.8) in terms of forces may be replaced by a check in terms of total stresses and pore-water pressures.</w:t>
      </w:r>
    </w:p>
    <w:p w:rsidR="000956A9" w:rsidRDefault="000956A9" w:rsidP="000956A9">
      <w:pPr>
        <w:spacing w:line="200" w:lineRule="exact"/>
        <w:rPr>
          <w:sz w:val="20"/>
        </w:rPr>
      </w:pPr>
    </w:p>
    <w:tbl>
      <w:tblPr>
        <w:tblW w:w="0" w:type="auto"/>
        <w:tblLook w:val="04A0" w:firstRow="1" w:lastRow="0" w:firstColumn="1" w:lastColumn="0" w:noHBand="0" w:noVBand="1"/>
      </w:tblPr>
      <w:tblGrid>
        <w:gridCol w:w="4118"/>
        <w:gridCol w:w="4738"/>
      </w:tblGrid>
      <w:tr w:rsidR="000956A9" w:rsidTr="00961ED8">
        <w:trPr>
          <w:trHeight w:val="2973"/>
        </w:trPr>
        <w:tc>
          <w:tcPr>
            <w:tcW w:w="5580" w:type="dxa"/>
          </w:tcPr>
          <w:p w:rsidR="000956A9" w:rsidRDefault="0019231C" w:rsidP="00961ED8">
            <w:pPr>
              <w:spacing w:before="10" w:line="220" w:lineRule="exact"/>
            </w:pPr>
            <w:r>
              <w:rPr>
                <w:noProof/>
                <w:lang w:val="en-GB" w:eastAsia="en-GB"/>
              </w:rPr>
              <mc:AlternateContent>
                <mc:Choice Requires="wpg">
                  <w:drawing>
                    <wp:inline distT="0" distB="0" distL="0" distR="0">
                      <wp:extent cx="2575560" cy="1881505"/>
                      <wp:effectExtent l="0" t="0" r="0" b="0"/>
                      <wp:docPr id="2371" name="Group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75560" cy="1881505"/>
                                <a:chOff x="1748" y="-3180"/>
                                <a:chExt cx="4378" cy="3274"/>
                              </a:xfrm>
                            </wpg:grpSpPr>
                            <wpg:grpSp>
                              <wpg:cNvPr id="2372" name="Group 3"/>
                              <wpg:cNvGrpSpPr>
                                <a:grpSpLocks/>
                              </wpg:cNvGrpSpPr>
                              <wpg:grpSpPr bwMode="auto">
                                <a:xfrm>
                                  <a:off x="1758" y="-3170"/>
                                  <a:ext cx="4358" cy="3254"/>
                                  <a:chOff x="1758" y="-3170"/>
                                  <a:chExt cx="4358" cy="3254"/>
                                </a:xfrm>
                              </wpg:grpSpPr>
                              <wps:wsp>
                                <wps:cNvPr id="2373" name="Freeform 4"/>
                                <wps:cNvSpPr>
                                  <a:spLocks/>
                                </wps:cNvSpPr>
                                <wps:spPr bwMode="auto">
                                  <a:xfrm>
                                    <a:off x="1758" y="-3170"/>
                                    <a:ext cx="4358" cy="3254"/>
                                  </a:xfrm>
                                  <a:custGeom>
                                    <a:avLst/>
                                    <a:gdLst>
                                      <a:gd name="T0" fmla="+- 0 1758 1758"/>
                                      <a:gd name="T1" fmla="*/ T0 w 4358"/>
                                      <a:gd name="T2" fmla="+- 0 -3170 -3170"/>
                                      <a:gd name="T3" fmla="*/ -3170 h 3254"/>
                                      <a:gd name="T4" fmla="+- 0 6116 1758"/>
                                      <a:gd name="T5" fmla="*/ T4 w 4358"/>
                                      <a:gd name="T6" fmla="+- 0 -3170 -3170"/>
                                      <a:gd name="T7" fmla="*/ -3170 h 3254"/>
                                      <a:gd name="T8" fmla="+- 0 6116 1758"/>
                                      <a:gd name="T9" fmla="*/ T8 w 4358"/>
                                      <a:gd name="T10" fmla="+- 0 84 -3170"/>
                                      <a:gd name="T11" fmla="*/ 84 h 3254"/>
                                      <a:gd name="T12" fmla="+- 0 1758 1758"/>
                                      <a:gd name="T13" fmla="*/ T12 w 4358"/>
                                      <a:gd name="T14" fmla="+- 0 84 -3170"/>
                                      <a:gd name="T15" fmla="*/ 84 h 3254"/>
                                      <a:gd name="T16" fmla="+- 0 1758 1758"/>
                                      <a:gd name="T17" fmla="*/ T16 w 4358"/>
                                      <a:gd name="T18" fmla="+- 0 -3170 -3170"/>
                                      <a:gd name="T19" fmla="*/ -3170 h 3254"/>
                                    </a:gdLst>
                                    <a:ahLst/>
                                    <a:cxnLst>
                                      <a:cxn ang="0">
                                        <a:pos x="T1" y="T3"/>
                                      </a:cxn>
                                      <a:cxn ang="0">
                                        <a:pos x="T5" y="T7"/>
                                      </a:cxn>
                                      <a:cxn ang="0">
                                        <a:pos x="T9" y="T11"/>
                                      </a:cxn>
                                      <a:cxn ang="0">
                                        <a:pos x="T13" y="T15"/>
                                      </a:cxn>
                                      <a:cxn ang="0">
                                        <a:pos x="T17" y="T19"/>
                                      </a:cxn>
                                    </a:cxnLst>
                                    <a:rect l="0" t="0" r="r" b="b"/>
                                    <a:pathLst>
                                      <a:path w="4358" h="3254">
                                        <a:moveTo>
                                          <a:pt x="0" y="0"/>
                                        </a:moveTo>
                                        <a:lnTo>
                                          <a:pt x="4358" y="0"/>
                                        </a:lnTo>
                                        <a:lnTo>
                                          <a:pt x="4358" y="3254"/>
                                        </a:lnTo>
                                        <a:lnTo>
                                          <a:pt x="0" y="3254"/>
                                        </a:lnTo>
                                        <a:lnTo>
                                          <a:pt x="0" y="0"/>
                                        </a:lnTo>
                                        <a:close/>
                                      </a:path>
                                    </a:pathLst>
                                  </a:custGeom>
                                  <a:solidFill>
                                    <a:srgbClr val="FAF8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74"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758" y="-3170"/>
                                    <a:ext cx="4358" cy="3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wgp>
                        </a:graphicData>
                      </a:graphic>
                    </wp:inline>
                  </w:drawing>
                </mc:Choice>
                <mc:Fallback>
                  <w:pict>
                    <v:group id="Group 1328" o:spid="_x0000_s1026" style="width:202.8pt;height:148.15pt;mso-position-horizontal-relative:char;mso-position-vertical-relative:line" coordorigin="1748,-3180" coordsize="4378,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">
                      <v:group id="Group 3" o:spid="_x0000_s1027" style="position:absolute;left:1758;top:-3170;width:4358;height:3254" coordorigin="1758,-3170" coordsize="4358,3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09n8YAAADdAAAADwAAAGRycy9kb3ducmV2LnhtbESPQWvCQBSE7wX/w/KE&#10;3uomkbYSXUVESw8iVAXx9sg+k2D2bciuSfz3riD0OMzMN8xs0ZtKtNS40rKCeBSBIM6sLjlXcDxs&#10;PiYgnEfWWFkmBXdysJgP3maYatvxH7V7n4sAYZeigsL7OpXSZQUZdCNbEwfvYhuDPsgml7rBLsBN&#10;JZMo+pIGSw4LBda0Kii77m9GwU+H3XIcr9vt9bK6nw+fu9M2JqXeh/1yCsJT7//Dr/avVpCMv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TT2fxgAAAN0A&#10;AAAPAAAAAAAAAAAAAAAAAKoCAABkcnMvZG93bnJldi54bWxQSwUGAAAAAAQABAD6AAAAnQMAAAAA&#10;">
                        <v:shape id="Freeform 4" o:spid="_x0000_s1028" style="position:absolute;left:1758;top:-3170;width:4358;height:3254;visibility:visible;mso-wrap-style:square;v-text-anchor:top" coordsize="4358,3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EAA8cA&#10;AADdAAAADwAAAGRycy9kb3ducmV2LnhtbESPQWvCQBSE74L/YXmF3nRTRVtSV7GVQikidCOlx0f2&#10;mcRk34bsVuO/7wqCx2FmvmEWq9424kSdrxwreBonIIhzZyouFOyzj9ELCB+QDTaOScGFPKyWw8EC&#10;U+PO/E0nHQoRIexTVFCG0KZS+rwki37sWuLoHVxnMUTZFdJ0eI5w28hJksylxYrjQoktvZeU1/rP&#10;KjhkmuvNbp5/vf3MNsdfXW/1ca/U40O/fgURqA/38K39aRRMps9TuL6JT0A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BAAPHAAAA3QAAAA8AAAAAAAAAAAAAAAAAmAIAAGRy&#10;cy9kb3ducmV2LnhtbFBLBQYAAAAABAAEAPUAAACMAwAAAAA=&#10;" path="m,l4358,r,3254l,3254,,xe" fillcolor="#faf8f7" stroked="f">
                          <v:path arrowok="t" o:connecttype="custom" o:connectlocs="0,-3170;4358,-3170;4358,84;0,84;0,-3170"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left:1758;top:-3170;width:4358;height:32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92RHDAAAA3QAAAA8AAABkcnMvZG93bnJldi54bWxEj0FrAjEUhO8F/0N4Qm81q5VWVqOIILVH&#10;t4VeH5vnZjV5WZKoa399Iwg9DjPzDbNY9c6KC4XYelYwHhUgiGuvW24UfH9tX2YgYkLWaD2TghtF&#10;WC0HTwsstb/yni5VakSGcCxRgUmpK6WMtSGHceQ74uwdfHCYsgyN1AGvGe6snBTFm3TYcl4w2NHG&#10;UH2qzk4BhU87trOf2/pj5029cW11/K2Ueh726zmIRH36Dz/aO61g8vo+hfub/ATk8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T3ZEcMAAADdAAAADwAAAAAAAAAAAAAAAACf&#10;AgAAZHJzL2Rvd25yZXYueG1sUEsFBgAAAAAEAAQA9wAAAI8DAAAAAA==&#10;">
                          <v:imagedata r:id="rId11" o:title=""/>
                        </v:shape>
                      </v:group>
                      <w10:anchorlock/>
                    </v:group>
                  </w:pict>
                </mc:Fallback>
              </mc:AlternateContent>
            </w:r>
          </w:p>
        </w:tc>
        <w:tc>
          <w:tcPr>
            <w:tcW w:w="5580" w:type="dxa"/>
          </w:tcPr>
          <w:p w:rsidR="000956A9" w:rsidRDefault="0019231C" w:rsidP="00961ED8">
            <w:pPr>
              <w:spacing w:before="10" w:line="220" w:lineRule="exact"/>
            </w:pPr>
            <w:r>
              <w:rPr>
                <w:noProof/>
                <w:lang w:val="en-GB" w:eastAsia="en-GB"/>
              </w:rPr>
              <mc:AlternateContent>
                <mc:Choice Requires="wpg">
                  <w:drawing>
                    <wp:inline distT="0" distB="0" distL="0" distR="0">
                      <wp:extent cx="2984500" cy="1298575"/>
                      <wp:effectExtent l="0" t="0" r="0" b="0"/>
                      <wp:docPr id="2367" name="Group 1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4500" cy="1298575"/>
                                <a:chOff x="6442" y="-2153"/>
                                <a:chExt cx="4700" cy="2045"/>
                              </a:xfrm>
                            </wpg:grpSpPr>
                            <wpg:grpSp>
                              <wpg:cNvPr id="2368" name="Group 7"/>
                              <wpg:cNvGrpSpPr>
                                <a:grpSpLocks/>
                              </wpg:cNvGrpSpPr>
                              <wpg:grpSpPr bwMode="auto">
                                <a:xfrm>
                                  <a:off x="6452" y="-2143"/>
                                  <a:ext cx="4680" cy="2025"/>
                                  <a:chOff x="6452" y="-2143"/>
                                  <a:chExt cx="4680" cy="2025"/>
                                </a:xfrm>
                              </wpg:grpSpPr>
                              <wps:wsp>
                                <wps:cNvPr id="2369" name="Freeform 8"/>
                                <wps:cNvSpPr>
                                  <a:spLocks/>
                                </wps:cNvSpPr>
                                <wps:spPr bwMode="auto">
                                  <a:xfrm>
                                    <a:off x="6452" y="-2143"/>
                                    <a:ext cx="4680" cy="2025"/>
                                  </a:xfrm>
                                  <a:custGeom>
                                    <a:avLst/>
                                    <a:gdLst>
                                      <a:gd name="T0" fmla="+- 0 6452 6452"/>
                                      <a:gd name="T1" fmla="*/ T0 w 4680"/>
                                      <a:gd name="T2" fmla="+- 0 -2143 -2143"/>
                                      <a:gd name="T3" fmla="*/ -2143 h 2025"/>
                                      <a:gd name="T4" fmla="+- 0 11132 6452"/>
                                      <a:gd name="T5" fmla="*/ T4 w 4680"/>
                                      <a:gd name="T6" fmla="+- 0 -2143 -2143"/>
                                      <a:gd name="T7" fmla="*/ -2143 h 2025"/>
                                      <a:gd name="T8" fmla="+- 0 11132 6452"/>
                                      <a:gd name="T9" fmla="*/ T8 w 4680"/>
                                      <a:gd name="T10" fmla="+- 0 -118 -2143"/>
                                      <a:gd name="T11" fmla="*/ -118 h 2025"/>
                                      <a:gd name="T12" fmla="+- 0 6452 6452"/>
                                      <a:gd name="T13" fmla="*/ T12 w 4680"/>
                                      <a:gd name="T14" fmla="+- 0 -118 -2143"/>
                                      <a:gd name="T15" fmla="*/ -118 h 2025"/>
                                      <a:gd name="T16" fmla="+- 0 6452 6452"/>
                                      <a:gd name="T17" fmla="*/ T16 w 4680"/>
                                      <a:gd name="T18" fmla="+- 0 -2143 -2143"/>
                                      <a:gd name="T19" fmla="*/ -2143 h 2025"/>
                                    </a:gdLst>
                                    <a:ahLst/>
                                    <a:cxnLst>
                                      <a:cxn ang="0">
                                        <a:pos x="T1" y="T3"/>
                                      </a:cxn>
                                      <a:cxn ang="0">
                                        <a:pos x="T5" y="T7"/>
                                      </a:cxn>
                                      <a:cxn ang="0">
                                        <a:pos x="T9" y="T11"/>
                                      </a:cxn>
                                      <a:cxn ang="0">
                                        <a:pos x="T13" y="T15"/>
                                      </a:cxn>
                                      <a:cxn ang="0">
                                        <a:pos x="T17" y="T19"/>
                                      </a:cxn>
                                    </a:cxnLst>
                                    <a:rect l="0" t="0" r="r" b="b"/>
                                    <a:pathLst>
                                      <a:path w="4680" h="2025">
                                        <a:moveTo>
                                          <a:pt x="0" y="0"/>
                                        </a:moveTo>
                                        <a:lnTo>
                                          <a:pt x="4680" y="0"/>
                                        </a:lnTo>
                                        <a:lnTo>
                                          <a:pt x="4680" y="2025"/>
                                        </a:lnTo>
                                        <a:lnTo>
                                          <a:pt x="0" y="2025"/>
                                        </a:lnTo>
                                        <a:lnTo>
                                          <a:pt x="0" y="0"/>
                                        </a:lnTo>
                                        <a:close/>
                                      </a:path>
                                    </a:pathLst>
                                  </a:custGeom>
                                  <a:solidFill>
                                    <a:srgbClr val="FAF8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7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6452" y="-2143"/>
                                    <a:ext cx="4680" cy="20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wgp>
                        </a:graphicData>
                      </a:graphic>
                    </wp:inline>
                  </w:drawing>
                </mc:Choice>
                <mc:Fallback>
                  <w:pict>
                    <v:group id="Group 1324" o:spid="_x0000_s1026" style="width:235pt;height:102.25pt;mso-position-horizontal-relative:char;mso-position-vertical-relative:line" coordorigin="6442,-2153" coordsize="4700,20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">
                      <v:group id="Group 7" o:spid="_x0000_s1027" style="position:absolute;left:6452;top:-2143;width:4680;height:2025" coordorigin="6452,-2143" coordsize="4680,20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ycqMMAAADdAAAADwAAAGRycy9kb3ducmV2LnhtbERPy4rCMBTdC/5DuII7&#10;Taso0jEVkRlxIQPqwDC7S3P7wOamNLGtf28WAy4P573dDaYWHbWusqwgnkcgiDOrKy4U/Ny+ZhsQ&#10;ziNrrC2Tgic52KXj0RYTbXu+UHf1hQgh7BJUUHrfJFK6rCSDbm4b4sDltjXoA2wLqVvsQ7ip5SKK&#10;1tJgxaGhxIYOJWX368MoOPbY75fxZ3e+54fn3231/XuOSanpZNh/gPA0+Lf4333SChb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fJyowwAAAN0AAAAP&#10;AAAAAAAAAAAAAAAAAKoCAABkcnMvZG93bnJldi54bWxQSwUGAAAAAAQABAD6AAAAmgMAAAAA&#10;">
                        <v:shape id="Freeform 8" o:spid="_x0000_s1028" style="position:absolute;left:6452;top:-2143;width:4680;height:2025;visibility:visible;mso-wrap-style:square;v-text-anchor:top" coordsize="4680,2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o3e8QA&#10;AADdAAAADwAAAGRycy9kb3ducmV2LnhtbESPQYvCMBSE74L/IbyFvWm6rhbtGkWEBfGmVdDbo3m2&#10;ZZuXtona/fdGEDwOM/MNM192phI3al1pWcHXMAJBnFldcq7gkP4OpiCcR9ZYWSYF/+Rguej35pho&#10;e+cd3fY+FwHCLkEFhfd1IqXLCjLohrYmDt7FtgZ9kG0udYv3ADeVHEVRLA2WHBYKrGldUPa3vxoF&#10;6XZ8cHqS2uP52EycP+EmbxqlPj+61Q8IT51/h1/tjVYw+o5n8HwTn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aN3vEAAAA3QAAAA8AAAAAAAAAAAAAAAAAmAIAAGRycy9k&#10;b3ducmV2LnhtbFBLBQYAAAAABAAEAPUAAACJAwAAAAA=&#10;" path="m,l4680,r,2025l,2025,,xe" fillcolor="#faf8f7" stroked="f">
                          <v:path arrowok="t" o:connecttype="custom" o:connectlocs="0,-2143;4680,-2143;4680,-118;0,-118;0,-2143" o:connectangles="0,0,0,0,0"/>
                        </v:shape>
                        <v:shape id="Picture 9" o:spid="_x0000_s1029" type="#_x0000_t75" style="position:absolute;left:6452;top:-2143;width:4680;height:20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JyZDCAAAA3QAAAA8AAABkcnMvZG93bnJldi54bWxET89rwjAUvgv+D+EJu2mqgymdUaogKOyi&#10;G8huj+at6Zq8lCZq3V+/HASPH9/v5bp3VlypC7VnBdNJBoK49LrmSsHX5268ABEiskbrmRTcKcB6&#10;NRwsMdf+xke6nmIlUgiHHBWYGNtcylAachgmviVO3I/vHMYEu0rqDm8p3Fk5y7I36bDm1GCwpa2h&#10;sjldnIKPYv4tY3v4q5pfe5a93RTHxij1MuqLdxCR+vgUP9x7rWD2Ok/705v0BOTq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CcmQwgAAAN0AAAAPAAAAAAAAAAAAAAAAAJ8C&#10;AABkcnMvZG93bnJldi54bWxQSwUGAAAAAAQABAD3AAAAjgMAAAAA&#10;">
                          <v:imagedata r:id="rId13" o:title=""/>
                        </v:shape>
                      </v:group>
                      <w10:anchorlock/>
                    </v:group>
                  </w:pict>
                </mc:Fallback>
              </mc:AlternateContent>
            </w:r>
          </w:p>
        </w:tc>
      </w:tr>
      <w:tr w:rsidR="000956A9" w:rsidTr="00961ED8">
        <w:tc>
          <w:tcPr>
            <w:tcW w:w="5580" w:type="dxa"/>
          </w:tcPr>
          <w:p w:rsidR="000956A9" w:rsidRDefault="000956A9" w:rsidP="00961ED8">
            <w:r>
              <w:t xml:space="preserve">a) </w:t>
            </w:r>
            <w:r w:rsidRPr="002C62F0">
              <w:rPr>
                <w:strike/>
                <w:color w:val="FF0000"/>
              </w:rPr>
              <w:t xml:space="preserve">Uplift of a </w:t>
            </w:r>
            <w:r>
              <w:t>buried hollow structure</w:t>
            </w:r>
          </w:p>
          <w:p w:rsidR="000956A9" w:rsidRDefault="000956A9" w:rsidP="00961ED8">
            <w:pPr>
              <w:rPr>
                <w:sz w:val="20"/>
              </w:rPr>
            </w:pPr>
            <w:r>
              <w:rPr>
                <w:sz w:val="20"/>
              </w:rPr>
              <w:t>1 groundwater table</w:t>
            </w:r>
          </w:p>
          <w:p w:rsidR="000956A9" w:rsidRDefault="000956A9" w:rsidP="00961ED8">
            <w:pPr>
              <w:rPr>
                <w:sz w:val="20"/>
              </w:rPr>
            </w:pPr>
            <w:r>
              <w:rPr>
                <w:sz w:val="20"/>
              </w:rPr>
              <w:t>2 water tight surface</w:t>
            </w:r>
          </w:p>
          <w:p w:rsidR="000956A9" w:rsidRDefault="000956A9" w:rsidP="00961ED8">
            <w:pPr>
              <w:rPr>
                <w:rFonts w:eastAsia="Arial"/>
              </w:rPr>
            </w:pPr>
          </w:p>
        </w:tc>
        <w:tc>
          <w:tcPr>
            <w:tcW w:w="5580" w:type="dxa"/>
          </w:tcPr>
          <w:p w:rsidR="000956A9" w:rsidRDefault="000956A9" w:rsidP="00961ED8">
            <w:pPr>
              <w:rPr>
                <w:spacing w:val="-2"/>
              </w:rPr>
            </w:pPr>
            <w:r>
              <w:rPr>
                <w:spacing w:val="-2"/>
              </w:rPr>
              <w:t xml:space="preserve">b) </w:t>
            </w:r>
            <w:r w:rsidRPr="002C62F0">
              <w:rPr>
                <w:strike/>
                <w:color w:val="FF0000"/>
                <w:spacing w:val="-2"/>
              </w:rPr>
              <w:t>Uplift</w:t>
            </w:r>
            <w:r w:rsidRPr="002C62F0">
              <w:rPr>
                <w:strike/>
                <w:color w:val="FF0000"/>
                <w:spacing w:val="-6"/>
              </w:rPr>
              <w:t xml:space="preserve"> </w:t>
            </w:r>
            <w:r w:rsidRPr="002C62F0">
              <w:rPr>
                <w:strike/>
                <w:color w:val="FF0000"/>
                <w:spacing w:val="-4"/>
              </w:rPr>
              <w:t>of</w:t>
            </w:r>
            <w:r w:rsidRPr="002C62F0">
              <w:rPr>
                <w:strike/>
                <w:color w:val="FF0000"/>
                <w:spacing w:val="-2"/>
              </w:rPr>
              <w:t xml:space="preserve"> </w:t>
            </w:r>
            <w:r w:rsidRPr="002C62F0">
              <w:rPr>
                <w:strike/>
                <w:color w:val="FF0000"/>
              </w:rPr>
              <w:t>a</w:t>
            </w:r>
            <w:r w:rsidRPr="002C62F0">
              <w:rPr>
                <w:strike/>
                <w:color w:val="FF0000"/>
                <w:spacing w:val="-10"/>
              </w:rPr>
              <w:t xml:space="preserve"> </w:t>
            </w:r>
            <w:r>
              <w:rPr>
                <w:spacing w:val="-3"/>
              </w:rPr>
              <w:t>lightweight</w:t>
            </w:r>
            <w:r>
              <w:rPr>
                <w:spacing w:val="-2"/>
              </w:rPr>
              <w:t xml:space="preserve"> </w:t>
            </w:r>
            <w:r>
              <w:rPr>
                <w:spacing w:val="-4"/>
              </w:rPr>
              <w:t>embankment</w:t>
            </w:r>
            <w:r>
              <w:rPr>
                <w:spacing w:val="-2"/>
              </w:rPr>
              <w:t xml:space="preserve"> </w:t>
            </w:r>
            <w:r>
              <w:rPr>
                <w:spacing w:val="-3"/>
              </w:rPr>
              <w:t>during</w:t>
            </w:r>
            <w:r>
              <w:rPr>
                <w:spacing w:val="-5"/>
              </w:rPr>
              <w:t xml:space="preserve"> </w:t>
            </w:r>
            <w:r>
              <w:rPr>
                <w:spacing w:val="-2"/>
              </w:rPr>
              <w:t>flood</w:t>
            </w:r>
          </w:p>
          <w:p w:rsidR="000956A9" w:rsidRDefault="000956A9" w:rsidP="00961ED8">
            <w:pPr>
              <w:rPr>
                <w:sz w:val="20"/>
              </w:rPr>
            </w:pPr>
            <w:r>
              <w:rPr>
                <w:sz w:val="20"/>
              </w:rPr>
              <w:t>1 groundwater table</w:t>
            </w:r>
          </w:p>
          <w:p w:rsidR="000956A9" w:rsidRDefault="000956A9" w:rsidP="00961ED8">
            <w:pPr>
              <w:rPr>
                <w:sz w:val="20"/>
              </w:rPr>
            </w:pPr>
            <w:r>
              <w:rPr>
                <w:sz w:val="20"/>
              </w:rPr>
              <w:t>2 water tight surface</w:t>
            </w:r>
          </w:p>
          <w:p w:rsidR="000956A9" w:rsidRDefault="000956A9" w:rsidP="00961ED8">
            <w:pPr>
              <w:rPr>
                <w:sz w:val="20"/>
              </w:rPr>
            </w:pPr>
            <w:r>
              <w:rPr>
                <w:sz w:val="20"/>
              </w:rPr>
              <w:t>3 light weight embankment material</w:t>
            </w:r>
          </w:p>
        </w:tc>
      </w:tr>
    </w:tbl>
    <w:p w:rsidR="000956A9" w:rsidRDefault="000956A9" w:rsidP="000956A9">
      <w:pPr>
        <w:spacing w:before="10" w:line="220" w:lineRule="exact"/>
      </w:pPr>
    </w:p>
    <w:tbl>
      <w:tblPr>
        <w:tblW w:w="0" w:type="auto"/>
        <w:tblLook w:val="04A0" w:firstRow="1" w:lastRow="0" w:firstColumn="1" w:lastColumn="0" w:noHBand="0" w:noVBand="1"/>
      </w:tblPr>
      <w:tblGrid>
        <w:gridCol w:w="5213"/>
        <w:gridCol w:w="3643"/>
      </w:tblGrid>
      <w:tr w:rsidR="000956A9" w:rsidTr="00961ED8">
        <w:trPr>
          <w:trHeight w:val="3476"/>
        </w:trPr>
        <w:tc>
          <w:tcPr>
            <w:tcW w:w="5580" w:type="dxa"/>
          </w:tcPr>
          <w:p w:rsidR="000956A9" w:rsidRDefault="0019231C" w:rsidP="00961ED8">
            <w:pPr>
              <w:spacing w:before="10" w:line="220" w:lineRule="exact"/>
            </w:pPr>
            <w:r>
              <w:rPr>
                <w:noProof/>
                <w:lang w:val="en-GB" w:eastAsia="en-GB"/>
              </w:rPr>
              <mc:AlternateContent>
                <mc:Choice Requires="wpg">
                  <w:drawing>
                    <wp:inline distT="0" distB="0" distL="0" distR="0">
                      <wp:extent cx="3369945" cy="1548765"/>
                      <wp:effectExtent l="0" t="0" r="20955" b="13335"/>
                      <wp:docPr id="5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9945" cy="1548765"/>
                                <a:chOff x="1039" y="-318"/>
                                <a:chExt cx="5307" cy="2439"/>
                              </a:xfrm>
                            </wpg:grpSpPr>
                            <wpg:grpSp>
                              <wpg:cNvPr id="51" name="Group 11"/>
                              <wpg:cNvGrpSpPr>
                                <a:grpSpLocks/>
                              </wpg:cNvGrpSpPr>
                              <wpg:grpSpPr bwMode="auto">
                                <a:xfrm>
                                  <a:off x="1558" y="193"/>
                                  <a:ext cx="634" cy="2"/>
                                  <a:chOff x="1558" y="193"/>
                                  <a:chExt cx="634" cy="2"/>
                                </a:xfrm>
                              </wpg:grpSpPr>
                              <wps:wsp>
                                <wps:cNvPr id="52" name="Freeform 12"/>
                                <wps:cNvSpPr>
                                  <a:spLocks/>
                                </wps:cNvSpPr>
                                <wps:spPr bwMode="auto">
                                  <a:xfrm>
                                    <a:off x="1558" y="193"/>
                                    <a:ext cx="634" cy="2"/>
                                  </a:xfrm>
                                  <a:custGeom>
                                    <a:avLst/>
                                    <a:gdLst>
                                      <a:gd name="T0" fmla="+- 0 1558 1558"/>
                                      <a:gd name="T1" fmla="*/ T0 w 634"/>
                                      <a:gd name="T2" fmla="+- 0 2191 1558"/>
                                      <a:gd name="T3" fmla="*/ T2 w 634"/>
                                    </a:gdLst>
                                    <a:ahLst/>
                                    <a:cxnLst>
                                      <a:cxn ang="0">
                                        <a:pos x="T1" y="0"/>
                                      </a:cxn>
                                      <a:cxn ang="0">
                                        <a:pos x="T3" y="0"/>
                                      </a:cxn>
                                    </a:cxnLst>
                                    <a:rect l="0" t="0" r="r" b="b"/>
                                    <a:pathLst>
                                      <a:path w="634">
                                        <a:moveTo>
                                          <a:pt x="0" y="0"/>
                                        </a:moveTo>
                                        <a:lnTo>
                                          <a:pt x="633"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 name="Group 13"/>
                              <wpg:cNvGrpSpPr>
                                <a:grpSpLocks/>
                              </wpg:cNvGrpSpPr>
                              <wpg:grpSpPr bwMode="auto">
                                <a:xfrm>
                                  <a:off x="1558" y="1506"/>
                                  <a:ext cx="32" cy="29"/>
                                  <a:chOff x="1558" y="1506"/>
                                  <a:chExt cx="32" cy="29"/>
                                </a:xfrm>
                              </wpg:grpSpPr>
                              <wps:wsp>
                                <wps:cNvPr id="54" name="Freeform 14"/>
                                <wps:cNvSpPr>
                                  <a:spLocks/>
                                </wps:cNvSpPr>
                                <wps:spPr bwMode="auto">
                                  <a:xfrm>
                                    <a:off x="1558" y="1506"/>
                                    <a:ext cx="32" cy="29"/>
                                  </a:xfrm>
                                  <a:custGeom>
                                    <a:avLst/>
                                    <a:gdLst>
                                      <a:gd name="T0" fmla="+- 0 1589 1558"/>
                                      <a:gd name="T1" fmla="*/ T0 w 32"/>
                                      <a:gd name="T2" fmla="+- 0 1535 1506"/>
                                      <a:gd name="T3" fmla="*/ 1535 h 29"/>
                                      <a:gd name="T4" fmla="+- 0 1558 1558"/>
                                      <a:gd name="T5" fmla="*/ T4 w 32"/>
                                      <a:gd name="T6" fmla="+- 0 1506 1506"/>
                                      <a:gd name="T7" fmla="*/ 1506 h 29"/>
                                    </a:gdLst>
                                    <a:ahLst/>
                                    <a:cxnLst>
                                      <a:cxn ang="0">
                                        <a:pos x="T1" y="T3"/>
                                      </a:cxn>
                                      <a:cxn ang="0">
                                        <a:pos x="T5" y="T7"/>
                                      </a:cxn>
                                    </a:cxnLst>
                                    <a:rect l="0" t="0" r="r" b="b"/>
                                    <a:pathLst>
                                      <a:path w="32" h="29">
                                        <a:moveTo>
                                          <a:pt x="31" y="29"/>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 name="Group 15"/>
                              <wpg:cNvGrpSpPr>
                                <a:grpSpLocks/>
                              </wpg:cNvGrpSpPr>
                              <wpg:grpSpPr bwMode="auto">
                                <a:xfrm>
                                  <a:off x="1558" y="1379"/>
                                  <a:ext cx="159" cy="156"/>
                                  <a:chOff x="1558" y="1379"/>
                                  <a:chExt cx="159" cy="156"/>
                                </a:xfrm>
                              </wpg:grpSpPr>
                              <wps:wsp>
                                <wps:cNvPr id="56" name="Freeform 16"/>
                                <wps:cNvSpPr>
                                  <a:spLocks/>
                                </wps:cNvSpPr>
                                <wps:spPr bwMode="auto">
                                  <a:xfrm>
                                    <a:off x="1558" y="1379"/>
                                    <a:ext cx="159" cy="156"/>
                                  </a:xfrm>
                                  <a:custGeom>
                                    <a:avLst/>
                                    <a:gdLst>
                                      <a:gd name="T0" fmla="+- 0 1716 1558"/>
                                      <a:gd name="T1" fmla="*/ T0 w 159"/>
                                      <a:gd name="T2" fmla="+- 0 1535 1379"/>
                                      <a:gd name="T3" fmla="*/ 1535 h 156"/>
                                      <a:gd name="T4" fmla="+- 0 1558 1558"/>
                                      <a:gd name="T5" fmla="*/ T4 w 159"/>
                                      <a:gd name="T6" fmla="+- 0 1379 1379"/>
                                      <a:gd name="T7" fmla="*/ 1379 h 156"/>
                                    </a:gdLst>
                                    <a:ahLst/>
                                    <a:cxnLst>
                                      <a:cxn ang="0">
                                        <a:pos x="T1" y="T3"/>
                                      </a:cxn>
                                      <a:cxn ang="0">
                                        <a:pos x="T5" y="T7"/>
                                      </a:cxn>
                                    </a:cxnLst>
                                    <a:rect l="0" t="0" r="r" b="b"/>
                                    <a:pathLst>
                                      <a:path w="159" h="156">
                                        <a:moveTo>
                                          <a:pt x="158" y="156"/>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 name="Group 17"/>
                              <wpg:cNvGrpSpPr>
                                <a:grpSpLocks/>
                              </wpg:cNvGrpSpPr>
                              <wpg:grpSpPr bwMode="auto">
                                <a:xfrm>
                                  <a:off x="1558" y="1252"/>
                                  <a:ext cx="286" cy="284"/>
                                  <a:chOff x="1558" y="1252"/>
                                  <a:chExt cx="286" cy="284"/>
                                </a:xfrm>
                              </wpg:grpSpPr>
                              <wps:wsp>
                                <wps:cNvPr id="58" name="Freeform 18"/>
                                <wps:cNvSpPr>
                                  <a:spLocks/>
                                </wps:cNvSpPr>
                                <wps:spPr bwMode="auto">
                                  <a:xfrm>
                                    <a:off x="1558" y="1252"/>
                                    <a:ext cx="286" cy="284"/>
                                  </a:xfrm>
                                  <a:custGeom>
                                    <a:avLst/>
                                    <a:gdLst>
                                      <a:gd name="T0" fmla="+- 0 1843 1558"/>
                                      <a:gd name="T1" fmla="*/ T0 w 286"/>
                                      <a:gd name="T2" fmla="+- 0 1535 1252"/>
                                      <a:gd name="T3" fmla="*/ 1535 h 284"/>
                                      <a:gd name="T4" fmla="+- 0 1558 1558"/>
                                      <a:gd name="T5" fmla="*/ T4 w 286"/>
                                      <a:gd name="T6" fmla="+- 0 1252 1252"/>
                                      <a:gd name="T7" fmla="*/ 1252 h 284"/>
                                    </a:gdLst>
                                    <a:ahLst/>
                                    <a:cxnLst>
                                      <a:cxn ang="0">
                                        <a:pos x="T1" y="T3"/>
                                      </a:cxn>
                                      <a:cxn ang="0">
                                        <a:pos x="T5" y="T7"/>
                                      </a:cxn>
                                    </a:cxnLst>
                                    <a:rect l="0" t="0" r="r" b="b"/>
                                    <a:pathLst>
                                      <a:path w="286" h="284">
                                        <a:moveTo>
                                          <a:pt x="285" y="283"/>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 name="Group 19"/>
                              <wpg:cNvGrpSpPr>
                                <a:grpSpLocks/>
                              </wpg:cNvGrpSpPr>
                              <wpg:grpSpPr bwMode="auto">
                                <a:xfrm>
                                  <a:off x="1558" y="1122"/>
                                  <a:ext cx="413" cy="413"/>
                                  <a:chOff x="1558" y="1122"/>
                                  <a:chExt cx="413" cy="413"/>
                                </a:xfrm>
                              </wpg:grpSpPr>
                              <wps:wsp>
                                <wps:cNvPr id="60" name="Freeform 20"/>
                                <wps:cNvSpPr>
                                  <a:spLocks/>
                                </wps:cNvSpPr>
                                <wps:spPr bwMode="auto">
                                  <a:xfrm>
                                    <a:off x="1558" y="1122"/>
                                    <a:ext cx="413" cy="413"/>
                                  </a:xfrm>
                                  <a:custGeom>
                                    <a:avLst/>
                                    <a:gdLst>
                                      <a:gd name="T0" fmla="+- 0 1970 1558"/>
                                      <a:gd name="T1" fmla="*/ T0 w 413"/>
                                      <a:gd name="T2" fmla="+- 0 1535 1122"/>
                                      <a:gd name="T3" fmla="*/ 1535 h 413"/>
                                      <a:gd name="T4" fmla="+- 0 1558 1558"/>
                                      <a:gd name="T5" fmla="*/ T4 w 413"/>
                                      <a:gd name="T6" fmla="+- 0 1122 1122"/>
                                      <a:gd name="T7" fmla="*/ 1122 h 413"/>
                                    </a:gdLst>
                                    <a:ahLst/>
                                    <a:cxnLst>
                                      <a:cxn ang="0">
                                        <a:pos x="T1" y="T3"/>
                                      </a:cxn>
                                      <a:cxn ang="0">
                                        <a:pos x="T5" y="T7"/>
                                      </a:cxn>
                                    </a:cxnLst>
                                    <a:rect l="0" t="0" r="r" b="b"/>
                                    <a:pathLst>
                                      <a:path w="413" h="413">
                                        <a:moveTo>
                                          <a:pt x="412" y="413"/>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Group 21"/>
                              <wpg:cNvGrpSpPr>
                                <a:grpSpLocks/>
                              </wpg:cNvGrpSpPr>
                              <wpg:grpSpPr bwMode="auto">
                                <a:xfrm>
                                  <a:off x="1558" y="995"/>
                                  <a:ext cx="540" cy="540"/>
                                  <a:chOff x="1558" y="995"/>
                                  <a:chExt cx="540" cy="540"/>
                                </a:xfrm>
                              </wpg:grpSpPr>
                              <wps:wsp>
                                <wps:cNvPr id="62" name="Freeform 22"/>
                                <wps:cNvSpPr>
                                  <a:spLocks/>
                                </wps:cNvSpPr>
                                <wps:spPr bwMode="auto">
                                  <a:xfrm>
                                    <a:off x="1558" y="995"/>
                                    <a:ext cx="540" cy="540"/>
                                  </a:xfrm>
                                  <a:custGeom>
                                    <a:avLst/>
                                    <a:gdLst>
                                      <a:gd name="T0" fmla="+- 0 2098 1558"/>
                                      <a:gd name="T1" fmla="*/ T0 w 540"/>
                                      <a:gd name="T2" fmla="+- 0 1535 995"/>
                                      <a:gd name="T3" fmla="*/ 1535 h 540"/>
                                      <a:gd name="T4" fmla="+- 0 1558 1558"/>
                                      <a:gd name="T5" fmla="*/ T4 w 540"/>
                                      <a:gd name="T6" fmla="+- 0 995 995"/>
                                      <a:gd name="T7" fmla="*/ 995 h 540"/>
                                    </a:gdLst>
                                    <a:ahLst/>
                                    <a:cxnLst>
                                      <a:cxn ang="0">
                                        <a:pos x="T1" y="T3"/>
                                      </a:cxn>
                                      <a:cxn ang="0">
                                        <a:pos x="T5" y="T7"/>
                                      </a:cxn>
                                    </a:cxnLst>
                                    <a:rect l="0" t="0" r="r" b="b"/>
                                    <a:pathLst>
                                      <a:path w="540" h="540">
                                        <a:moveTo>
                                          <a:pt x="540" y="54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 name="Group 23"/>
                              <wpg:cNvGrpSpPr>
                                <a:grpSpLocks/>
                              </wpg:cNvGrpSpPr>
                              <wpg:grpSpPr bwMode="auto">
                                <a:xfrm>
                                  <a:off x="1558" y="870"/>
                                  <a:ext cx="668" cy="665"/>
                                  <a:chOff x="1558" y="870"/>
                                  <a:chExt cx="668" cy="665"/>
                                </a:xfrm>
                              </wpg:grpSpPr>
                              <wps:wsp>
                                <wps:cNvPr id="1344" name="Freeform 24"/>
                                <wps:cNvSpPr>
                                  <a:spLocks/>
                                </wps:cNvSpPr>
                                <wps:spPr bwMode="auto">
                                  <a:xfrm>
                                    <a:off x="1558" y="870"/>
                                    <a:ext cx="668" cy="665"/>
                                  </a:xfrm>
                                  <a:custGeom>
                                    <a:avLst/>
                                    <a:gdLst>
                                      <a:gd name="T0" fmla="+- 0 2225 1558"/>
                                      <a:gd name="T1" fmla="*/ T0 w 668"/>
                                      <a:gd name="T2" fmla="+- 0 1535 870"/>
                                      <a:gd name="T3" fmla="*/ 1535 h 665"/>
                                      <a:gd name="T4" fmla="+- 0 1558 1558"/>
                                      <a:gd name="T5" fmla="*/ T4 w 668"/>
                                      <a:gd name="T6" fmla="+- 0 870 870"/>
                                      <a:gd name="T7" fmla="*/ 870 h 665"/>
                                    </a:gdLst>
                                    <a:ahLst/>
                                    <a:cxnLst>
                                      <a:cxn ang="0">
                                        <a:pos x="T1" y="T3"/>
                                      </a:cxn>
                                      <a:cxn ang="0">
                                        <a:pos x="T5" y="T7"/>
                                      </a:cxn>
                                    </a:cxnLst>
                                    <a:rect l="0" t="0" r="r" b="b"/>
                                    <a:pathLst>
                                      <a:path w="668" h="665">
                                        <a:moveTo>
                                          <a:pt x="667" y="665"/>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25"/>
                              <wpg:cNvGrpSpPr>
                                <a:grpSpLocks/>
                              </wpg:cNvGrpSpPr>
                              <wpg:grpSpPr bwMode="auto">
                                <a:xfrm>
                                  <a:off x="1632" y="817"/>
                                  <a:ext cx="720" cy="718"/>
                                  <a:chOff x="1632" y="817"/>
                                  <a:chExt cx="720" cy="718"/>
                                </a:xfrm>
                              </wpg:grpSpPr>
                              <wps:wsp>
                                <wps:cNvPr id="1346" name="Freeform 26"/>
                                <wps:cNvSpPr>
                                  <a:spLocks/>
                                </wps:cNvSpPr>
                                <wps:spPr bwMode="auto">
                                  <a:xfrm>
                                    <a:off x="1632" y="817"/>
                                    <a:ext cx="720" cy="718"/>
                                  </a:xfrm>
                                  <a:custGeom>
                                    <a:avLst/>
                                    <a:gdLst>
                                      <a:gd name="T0" fmla="+- 0 2352 1632"/>
                                      <a:gd name="T1" fmla="*/ T0 w 720"/>
                                      <a:gd name="T2" fmla="+- 0 1535 817"/>
                                      <a:gd name="T3" fmla="*/ 1535 h 718"/>
                                      <a:gd name="T4" fmla="+- 0 1632 1632"/>
                                      <a:gd name="T5" fmla="*/ T4 w 720"/>
                                      <a:gd name="T6" fmla="+- 0 817 817"/>
                                      <a:gd name="T7" fmla="*/ 817 h 718"/>
                                    </a:gdLst>
                                    <a:ahLst/>
                                    <a:cxnLst>
                                      <a:cxn ang="0">
                                        <a:pos x="T1" y="T3"/>
                                      </a:cxn>
                                      <a:cxn ang="0">
                                        <a:pos x="T5" y="T7"/>
                                      </a:cxn>
                                    </a:cxnLst>
                                    <a:rect l="0" t="0" r="r" b="b"/>
                                    <a:pathLst>
                                      <a:path w="720" h="718">
                                        <a:moveTo>
                                          <a:pt x="720"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27"/>
                              <wpg:cNvGrpSpPr>
                                <a:grpSpLocks/>
                              </wpg:cNvGrpSpPr>
                              <wpg:grpSpPr bwMode="auto">
                                <a:xfrm>
                                  <a:off x="1759" y="817"/>
                                  <a:ext cx="720" cy="718"/>
                                  <a:chOff x="1759" y="817"/>
                                  <a:chExt cx="720" cy="718"/>
                                </a:xfrm>
                              </wpg:grpSpPr>
                              <wps:wsp>
                                <wps:cNvPr id="1348" name="Freeform 28"/>
                                <wps:cNvSpPr>
                                  <a:spLocks/>
                                </wps:cNvSpPr>
                                <wps:spPr bwMode="auto">
                                  <a:xfrm>
                                    <a:off x="1759" y="817"/>
                                    <a:ext cx="720" cy="718"/>
                                  </a:xfrm>
                                  <a:custGeom>
                                    <a:avLst/>
                                    <a:gdLst>
                                      <a:gd name="T0" fmla="+- 0 2479 1759"/>
                                      <a:gd name="T1" fmla="*/ T0 w 720"/>
                                      <a:gd name="T2" fmla="+- 0 1535 817"/>
                                      <a:gd name="T3" fmla="*/ 1535 h 718"/>
                                      <a:gd name="T4" fmla="+- 0 1759 1759"/>
                                      <a:gd name="T5" fmla="*/ T4 w 720"/>
                                      <a:gd name="T6" fmla="+- 0 817 817"/>
                                      <a:gd name="T7" fmla="*/ 817 h 718"/>
                                    </a:gdLst>
                                    <a:ahLst/>
                                    <a:cxnLst>
                                      <a:cxn ang="0">
                                        <a:pos x="T1" y="T3"/>
                                      </a:cxn>
                                      <a:cxn ang="0">
                                        <a:pos x="T5" y="T7"/>
                                      </a:cxn>
                                    </a:cxnLst>
                                    <a:rect l="0" t="0" r="r" b="b"/>
                                    <a:pathLst>
                                      <a:path w="720" h="718">
                                        <a:moveTo>
                                          <a:pt x="720"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29"/>
                              <wpg:cNvGrpSpPr>
                                <a:grpSpLocks/>
                              </wpg:cNvGrpSpPr>
                              <wpg:grpSpPr bwMode="auto">
                                <a:xfrm>
                                  <a:off x="1889" y="817"/>
                                  <a:ext cx="718" cy="718"/>
                                  <a:chOff x="1889" y="817"/>
                                  <a:chExt cx="718" cy="718"/>
                                </a:xfrm>
                              </wpg:grpSpPr>
                              <wps:wsp>
                                <wps:cNvPr id="1350" name="Freeform 30"/>
                                <wps:cNvSpPr>
                                  <a:spLocks/>
                                </wps:cNvSpPr>
                                <wps:spPr bwMode="auto">
                                  <a:xfrm>
                                    <a:off x="1889" y="817"/>
                                    <a:ext cx="718" cy="718"/>
                                  </a:xfrm>
                                  <a:custGeom>
                                    <a:avLst/>
                                    <a:gdLst>
                                      <a:gd name="T0" fmla="+- 0 2606 1889"/>
                                      <a:gd name="T1" fmla="*/ T0 w 718"/>
                                      <a:gd name="T2" fmla="+- 0 1535 817"/>
                                      <a:gd name="T3" fmla="*/ 1535 h 718"/>
                                      <a:gd name="T4" fmla="+- 0 1889 1889"/>
                                      <a:gd name="T5" fmla="*/ T4 w 718"/>
                                      <a:gd name="T6" fmla="+- 0 817 817"/>
                                      <a:gd name="T7" fmla="*/ 817 h 718"/>
                                    </a:gdLst>
                                    <a:ahLst/>
                                    <a:cxnLst>
                                      <a:cxn ang="0">
                                        <a:pos x="T1" y="T3"/>
                                      </a:cxn>
                                      <a:cxn ang="0">
                                        <a:pos x="T5" y="T7"/>
                                      </a:cxn>
                                    </a:cxnLst>
                                    <a:rect l="0" t="0" r="r" b="b"/>
                                    <a:pathLst>
                                      <a:path w="718" h="718">
                                        <a:moveTo>
                                          <a:pt x="717"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1" name="Group 31"/>
                              <wpg:cNvGrpSpPr>
                                <a:grpSpLocks/>
                              </wpg:cNvGrpSpPr>
                              <wpg:grpSpPr bwMode="auto">
                                <a:xfrm>
                                  <a:off x="2014" y="817"/>
                                  <a:ext cx="720" cy="718"/>
                                  <a:chOff x="2014" y="817"/>
                                  <a:chExt cx="720" cy="718"/>
                                </a:xfrm>
                              </wpg:grpSpPr>
                              <wps:wsp>
                                <wps:cNvPr id="1352" name="Freeform 32"/>
                                <wps:cNvSpPr>
                                  <a:spLocks/>
                                </wps:cNvSpPr>
                                <wps:spPr bwMode="auto">
                                  <a:xfrm>
                                    <a:off x="2014" y="817"/>
                                    <a:ext cx="720" cy="718"/>
                                  </a:xfrm>
                                  <a:custGeom>
                                    <a:avLst/>
                                    <a:gdLst>
                                      <a:gd name="T0" fmla="+- 0 2734 2014"/>
                                      <a:gd name="T1" fmla="*/ T0 w 720"/>
                                      <a:gd name="T2" fmla="+- 0 1535 817"/>
                                      <a:gd name="T3" fmla="*/ 1535 h 718"/>
                                      <a:gd name="T4" fmla="+- 0 2014 2014"/>
                                      <a:gd name="T5" fmla="*/ T4 w 720"/>
                                      <a:gd name="T6" fmla="+- 0 817 817"/>
                                      <a:gd name="T7" fmla="*/ 817 h 718"/>
                                    </a:gdLst>
                                    <a:ahLst/>
                                    <a:cxnLst>
                                      <a:cxn ang="0">
                                        <a:pos x="T1" y="T3"/>
                                      </a:cxn>
                                      <a:cxn ang="0">
                                        <a:pos x="T5" y="T7"/>
                                      </a:cxn>
                                    </a:cxnLst>
                                    <a:rect l="0" t="0" r="r" b="b"/>
                                    <a:pathLst>
                                      <a:path w="720" h="718">
                                        <a:moveTo>
                                          <a:pt x="720"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33"/>
                              <wpg:cNvGrpSpPr>
                                <a:grpSpLocks/>
                              </wpg:cNvGrpSpPr>
                              <wpg:grpSpPr bwMode="auto">
                                <a:xfrm>
                                  <a:off x="2141" y="817"/>
                                  <a:ext cx="720" cy="718"/>
                                  <a:chOff x="2141" y="817"/>
                                  <a:chExt cx="720" cy="718"/>
                                </a:xfrm>
                              </wpg:grpSpPr>
                              <wps:wsp>
                                <wps:cNvPr id="1354" name="Freeform 34"/>
                                <wps:cNvSpPr>
                                  <a:spLocks/>
                                </wps:cNvSpPr>
                                <wps:spPr bwMode="auto">
                                  <a:xfrm>
                                    <a:off x="2141" y="817"/>
                                    <a:ext cx="720" cy="718"/>
                                  </a:xfrm>
                                  <a:custGeom>
                                    <a:avLst/>
                                    <a:gdLst>
                                      <a:gd name="T0" fmla="+- 0 2861 2141"/>
                                      <a:gd name="T1" fmla="*/ T0 w 720"/>
                                      <a:gd name="T2" fmla="+- 0 1535 817"/>
                                      <a:gd name="T3" fmla="*/ 1535 h 718"/>
                                      <a:gd name="T4" fmla="+- 0 2141 2141"/>
                                      <a:gd name="T5" fmla="*/ T4 w 720"/>
                                      <a:gd name="T6" fmla="+- 0 817 817"/>
                                      <a:gd name="T7" fmla="*/ 817 h 718"/>
                                    </a:gdLst>
                                    <a:ahLst/>
                                    <a:cxnLst>
                                      <a:cxn ang="0">
                                        <a:pos x="T1" y="T3"/>
                                      </a:cxn>
                                      <a:cxn ang="0">
                                        <a:pos x="T5" y="T7"/>
                                      </a:cxn>
                                    </a:cxnLst>
                                    <a:rect l="0" t="0" r="r" b="b"/>
                                    <a:pathLst>
                                      <a:path w="720" h="718">
                                        <a:moveTo>
                                          <a:pt x="720"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5" name="Group 35"/>
                              <wpg:cNvGrpSpPr>
                                <a:grpSpLocks/>
                              </wpg:cNvGrpSpPr>
                              <wpg:grpSpPr bwMode="auto">
                                <a:xfrm>
                                  <a:off x="2270" y="817"/>
                                  <a:ext cx="718" cy="718"/>
                                  <a:chOff x="2270" y="817"/>
                                  <a:chExt cx="718" cy="718"/>
                                </a:xfrm>
                              </wpg:grpSpPr>
                              <wps:wsp>
                                <wps:cNvPr id="1356" name="Freeform 36"/>
                                <wps:cNvSpPr>
                                  <a:spLocks/>
                                </wps:cNvSpPr>
                                <wps:spPr bwMode="auto">
                                  <a:xfrm>
                                    <a:off x="2270" y="817"/>
                                    <a:ext cx="718" cy="718"/>
                                  </a:xfrm>
                                  <a:custGeom>
                                    <a:avLst/>
                                    <a:gdLst>
                                      <a:gd name="T0" fmla="+- 0 2988 2270"/>
                                      <a:gd name="T1" fmla="*/ T0 w 718"/>
                                      <a:gd name="T2" fmla="+- 0 1535 817"/>
                                      <a:gd name="T3" fmla="*/ 1535 h 718"/>
                                      <a:gd name="T4" fmla="+- 0 2899 2270"/>
                                      <a:gd name="T5" fmla="*/ T4 w 718"/>
                                      <a:gd name="T6" fmla="+- 0 1449 817"/>
                                      <a:gd name="T7" fmla="*/ 1449 h 718"/>
                                      <a:gd name="T8" fmla="+- 0 2270 2270"/>
                                      <a:gd name="T9" fmla="*/ T8 w 718"/>
                                      <a:gd name="T10" fmla="+- 0 817 817"/>
                                      <a:gd name="T11" fmla="*/ 817 h 718"/>
                                    </a:gdLst>
                                    <a:ahLst/>
                                    <a:cxnLst>
                                      <a:cxn ang="0">
                                        <a:pos x="T1" y="T3"/>
                                      </a:cxn>
                                      <a:cxn ang="0">
                                        <a:pos x="T5" y="T7"/>
                                      </a:cxn>
                                      <a:cxn ang="0">
                                        <a:pos x="T9" y="T11"/>
                                      </a:cxn>
                                    </a:cxnLst>
                                    <a:rect l="0" t="0" r="r" b="b"/>
                                    <a:pathLst>
                                      <a:path w="718" h="718">
                                        <a:moveTo>
                                          <a:pt x="718" y="718"/>
                                        </a:moveTo>
                                        <a:lnTo>
                                          <a:pt x="629" y="632"/>
                                        </a:ln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7" name="Group 37"/>
                              <wpg:cNvGrpSpPr>
                                <a:grpSpLocks/>
                              </wpg:cNvGrpSpPr>
                              <wpg:grpSpPr bwMode="auto">
                                <a:xfrm>
                                  <a:off x="2398" y="817"/>
                                  <a:ext cx="718" cy="718"/>
                                  <a:chOff x="2398" y="817"/>
                                  <a:chExt cx="718" cy="718"/>
                                </a:xfrm>
                              </wpg:grpSpPr>
                              <wps:wsp>
                                <wps:cNvPr id="1358" name="Freeform 38"/>
                                <wps:cNvSpPr>
                                  <a:spLocks/>
                                </wps:cNvSpPr>
                                <wps:spPr bwMode="auto">
                                  <a:xfrm>
                                    <a:off x="2398" y="817"/>
                                    <a:ext cx="718" cy="718"/>
                                  </a:xfrm>
                                  <a:custGeom>
                                    <a:avLst/>
                                    <a:gdLst>
                                      <a:gd name="T0" fmla="+- 0 3115 2398"/>
                                      <a:gd name="T1" fmla="*/ T0 w 718"/>
                                      <a:gd name="T2" fmla="+- 0 1535 817"/>
                                      <a:gd name="T3" fmla="*/ 1535 h 718"/>
                                      <a:gd name="T4" fmla="+- 0 2899 2398"/>
                                      <a:gd name="T5" fmla="*/ T4 w 718"/>
                                      <a:gd name="T6" fmla="+- 0 1321 817"/>
                                      <a:gd name="T7" fmla="*/ 1321 h 718"/>
                                      <a:gd name="T8" fmla="+- 0 2398 2398"/>
                                      <a:gd name="T9" fmla="*/ T8 w 718"/>
                                      <a:gd name="T10" fmla="+- 0 817 817"/>
                                      <a:gd name="T11" fmla="*/ 817 h 718"/>
                                    </a:gdLst>
                                    <a:ahLst/>
                                    <a:cxnLst>
                                      <a:cxn ang="0">
                                        <a:pos x="T1" y="T3"/>
                                      </a:cxn>
                                      <a:cxn ang="0">
                                        <a:pos x="T5" y="T7"/>
                                      </a:cxn>
                                      <a:cxn ang="0">
                                        <a:pos x="T9" y="T11"/>
                                      </a:cxn>
                                    </a:cxnLst>
                                    <a:rect l="0" t="0" r="r" b="b"/>
                                    <a:pathLst>
                                      <a:path w="718" h="718">
                                        <a:moveTo>
                                          <a:pt x="717" y="718"/>
                                        </a:moveTo>
                                        <a:lnTo>
                                          <a:pt x="501" y="504"/>
                                        </a:ln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9" name="Group 39"/>
                              <wpg:cNvGrpSpPr>
                                <a:grpSpLocks/>
                              </wpg:cNvGrpSpPr>
                              <wpg:grpSpPr bwMode="auto">
                                <a:xfrm>
                                  <a:off x="2902" y="1197"/>
                                  <a:ext cx="341" cy="339"/>
                                  <a:chOff x="2902" y="1197"/>
                                  <a:chExt cx="341" cy="339"/>
                                </a:xfrm>
                              </wpg:grpSpPr>
                              <wps:wsp>
                                <wps:cNvPr id="1360" name="Freeform 40"/>
                                <wps:cNvSpPr>
                                  <a:spLocks/>
                                </wps:cNvSpPr>
                                <wps:spPr bwMode="auto">
                                  <a:xfrm>
                                    <a:off x="2902" y="1197"/>
                                    <a:ext cx="341" cy="339"/>
                                  </a:xfrm>
                                  <a:custGeom>
                                    <a:avLst/>
                                    <a:gdLst>
                                      <a:gd name="T0" fmla="+- 0 3242 2902"/>
                                      <a:gd name="T1" fmla="*/ T0 w 341"/>
                                      <a:gd name="T2" fmla="+- 0 1535 1197"/>
                                      <a:gd name="T3" fmla="*/ 1535 h 339"/>
                                      <a:gd name="T4" fmla="+- 0 2902 2902"/>
                                      <a:gd name="T5" fmla="*/ T4 w 341"/>
                                      <a:gd name="T6" fmla="+- 0 1197 1197"/>
                                      <a:gd name="T7" fmla="*/ 1197 h 339"/>
                                    </a:gdLst>
                                    <a:ahLst/>
                                    <a:cxnLst>
                                      <a:cxn ang="0">
                                        <a:pos x="T1" y="T3"/>
                                      </a:cxn>
                                      <a:cxn ang="0">
                                        <a:pos x="T5" y="T7"/>
                                      </a:cxn>
                                    </a:cxnLst>
                                    <a:rect l="0" t="0" r="r" b="b"/>
                                    <a:pathLst>
                                      <a:path w="341" h="339">
                                        <a:moveTo>
                                          <a:pt x="340"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1" name="Group 41"/>
                              <wpg:cNvGrpSpPr>
                                <a:grpSpLocks/>
                              </wpg:cNvGrpSpPr>
                              <wpg:grpSpPr bwMode="auto">
                                <a:xfrm>
                                  <a:off x="3029" y="1197"/>
                                  <a:ext cx="341" cy="339"/>
                                  <a:chOff x="3029" y="1197"/>
                                  <a:chExt cx="341" cy="339"/>
                                </a:xfrm>
                              </wpg:grpSpPr>
                              <wps:wsp>
                                <wps:cNvPr id="1362" name="Freeform 42"/>
                                <wps:cNvSpPr>
                                  <a:spLocks/>
                                </wps:cNvSpPr>
                                <wps:spPr bwMode="auto">
                                  <a:xfrm>
                                    <a:off x="3029" y="1197"/>
                                    <a:ext cx="341" cy="339"/>
                                  </a:xfrm>
                                  <a:custGeom>
                                    <a:avLst/>
                                    <a:gdLst>
                                      <a:gd name="T0" fmla="+- 0 3370 3029"/>
                                      <a:gd name="T1" fmla="*/ T0 w 341"/>
                                      <a:gd name="T2" fmla="+- 0 1535 1197"/>
                                      <a:gd name="T3" fmla="*/ 1535 h 339"/>
                                      <a:gd name="T4" fmla="+- 0 3029 3029"/>
                                      <a:gd name="T5" fmla="*/ T4 w 341"/>
                                      <a:gd name="T6" fmla="+- 0 1197 1197"/>
                                      <a:gd name="T7" fmla="*/ 1197 h 339"/>
                                    </a:gdLst>
                                    <a:ahLst/>
                                    <a:cxnLst>
                                      <a:cxn ang="0">
                                        <a:pos x="T1" y="T3"/>
                                      </a:cxn>
                                      <a:cxn ang="0">
                                        <a:pos x="T5" y="T7"/>
                                      </a:cxn>
                                    </a:cxnLst>
                                    <a:rect l="0" t="0" r="r" b="b"/>
                                    <a:pathLst>
                                      <a:path w="341" h="339">
                                        <a:moveTo>
                                          <a:pt x="341"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43"/>
                              <wpg:cNvGrpSpPr>
                                <a:grpSpLocks/>
                              </wpg:cNvGrpSpPr>
                              <wpg:grpSpPr bwMode="auto">
                                <a:xfrm>
                                  <a:off x="3158" y="1197"/>
                                  <a:ext cx="339" cy="339"/>
                                  <a:chOff x="3158" y="1197"/>
                                  <a:chExt cx="339" cy="339"/>
                                </a:xfrm>
                              </wpg:grpSpPr>
                              <wps:wsp>
                                <wps:cNvPr id="1364" name="Freeform 44"/>
                                <wps:cNvSpPr>
                                  <a:spLocks/>
                                </wps:cNvSpPr>
                                <wps:spPr bwMode="auto">
                                  <a:xfrm>
                                    <a:off x="3158" y="1197"/>
                                    <a:ext cx="339" cy="339"/>
                                  </a:xfrm>
                                  <a:custGeom>
                                    <a:avLst/>
                                    <a:gdLst>
                                      <a:gd name="T0" fmla="+- 0 3497 3158"/>
                                      <a:gd name="T1" fmla="*/ T0 w 339"/>
                                      <a:gd name="T2" fmla="+- 0 1535 1197"/>
                                      <a:gd name="T3" fmla="*/ 1535 h 339"/>
                                      <a:gd name="T4" fmla="+- 0 3158 3158"/>
                                      <a:gd name="T5" fmla="*/ T4 w 339"/>
                                      <a:gd name="T6" fmla="+- 0 1197 1197"/>
                                      <a:gd name="T7" fmla="*/ 1197 h 339"/>
                                    </a:gdLst>
                                    <a:ahLst/>
                                    <a:cxnLst>
                                      <a:cxn ang="0">
                                        <a:pos x="T1" y="T3"/>
                                      </a:cxn>
                                      <a:cxn ang="0">
                                        <a:pos x="T5" y="T7"/>
                                      </a:cxn>
                                    </a:cxnLst>
                                    <a:rect l="0" t="0" r="r" b="b"/>
                                    <a:pathLst>
                                      <a:path w="339" h="339">
                                        <a:moveTo>
                                          <a:pt x="339"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45"/>
                              <wpg:cNvGrpSpPr>
                                <a:grpSpLocks/>
                              </wpg:cNvGrpSpPr>
                              <wpg:grpSpPr bwMode="auto">
                                <a:xfrm>
                                  <a:off x="3283" y="1197"/>
                                  <a:ext cx="341" cy="339"/>
                                  <a:chOff x="3283" y="1197"/>
                                  <a:chExt cx="341" cy="339"/>
                                </a:xfrm>
                              </wpg:grpSpPr>
                              <wps:wsp>
                                <wps:cNvPr id="1366" name="Freeform 46"/>
                                <wps:cNvSpPr>
                                  <a:spLocks/>
                                </wps:cNvSpPr>
                                <wps:spPr bwMode="auto">
                                  <a:xfrm>
                                    <a:off x="3283" y="1197"/>
                                    <a:ext cx="341" cy="339"/>
                                  </a:xfrm>
                                  <a:custGeom>
                                    <a:avLst/>
                                    <a:gdLst>
                                      <a:gd name="T0" fmla="+- 0 3624 3283"/>
                                      <a:gd name="T1" fmla="*/ T0 w 341"/>
                                      <a:gd name="T2" fmla="+- 0 1535 1197"/>
                                      <a:gd name="T3" fmla="*/ 1535 h 339"/>
                                      <a:gd name="T4" fmla="+- 0 3283 3283"/>
                                      <a:gd name="T5" fmla="*/ T4 w 341"/>
                                      <a:gd name="T6" fmla="+- 0 1197 1197"/>
                                      <a:gd name="T7" fmla="*/ 1197 h 339"/>
                                    </a:gdLst>
                                    <a:ahLst/>
                                    <a:cxnLst>
                                      <a:cxn ang="0">
                                        <a:pos x="T1" y="T3"/>
                                      </a:cxn>
                                      <a:cxn ang="0">
                                        <a:pos x="T5" y="T7"/>
                                      </a:cxn>
                                    </a:cxnLst>
                                    <a:rect l="0" t="0" r="r" b="b"/>
                                    <a:pathLst>
                                      <a:path w="341" h="339">
                                        <a:moveTo>
                                          <a:pt x="341"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7" name="Group 47"/>
                              <wpg:cNvGrpSpPr>
                                <a:grpSpLocks/>
                              </wpg:cNvGrpSpPr>
                              <wpg:grpSpPr bwMode="auto">
                                <a:xfrm>
                                  <a:off x="3410" y="1197"/>
                                  <a:ext cx="341" cy="339"/>
                                  <a:chOff x="3410" y="1197"/>
                                  <a:chExt cx="341" cy="339"/>
                                </a:xfrm>
                              </wpg:grpSpPr>
                              <wps:wsp>
                                <wps:cNvPr id="1368" name="Freeform 48"/>
                                <wps:cNvSpPr>
                                  <a:spLocks/>
                                </wps:cNvSpPr>
                                <wps:spPr bwMode="auto">
                                  <a:xfrm>
                                    <a:off x="3410" y="1197"/>
                                    <a:ext cx="341" cy="339"/>
                                  </a:xfrm>
                                  <a:custGeom>
                                    <a:avLst/>
                                    <a:gdLst>
                                      <a:gd name="T0" fmla="+- 0 3751 3410"/>
                                      <a:gd name="T1" fmla="*/ T0 w 341"/>
                                      <a:gd name="T2" fmla="+- 0 1535 1197"/>
                                      <a:gd name="T3" fmla="*/ 1535 h 339"/>
                                      <a:gd name="T4" fmla="+- 0 3410 3410"/>
                                      <a:gd name="T5" fmla="*/ T4 w 341"/>
                                      <a:gd name="T6" fmla="+- 0 1197 1197"/>
                                      <a:gd name="T7" fmla="*/ 1197 h 339"/>
                                    </a:gdLst>
                                    <a:ahLst/>
                                    <a:cxnLst>
                                      <a:cxn ang="0">
                                        <a:pos x="T1" y="T3"/>
                                      </a:cxn>
                                      <a:cxn ang="0">
                                        <a:pos x="T5" y="T7"/>
                                      </a:cxn>
                                    </a:cxnLst>
                                    <a:rect l="0" t="0" r="r" b="b"/>
                                    <a:pathLst>
                                      <a:path w="341" h="339">
                                        <a:moveTo>
                                          <a:pt x="341"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9" name="Group 49"/>
                              <wpg:cNvGrpSpPr>
                                <a:grpSpLocks/>
                              </wpg:cNvGrpSpPr>
                              <wpg:grpSpPr bwMode="auto">
                                <a:xfrm>
                                  <a:off x="3540" y="1197"/>
                                  <a:ext cx="339" cy="339"/>
                                  <a:chOff x="3540" y="1197"/>
                                  <a:chExt cx="339" cy="339"/>
                                </a:xfrm>
                              </wpg:grpSpPr>
                              <wps:wsp>
                                <wps:cNvPr id="1370" name="Freeform 50"/>
                                <wps:cNvSpPr>
                                  <a:spLocks/>
                                </wps:cNvSpPr>
                                <wps:spPr bwMode="auto">
                                  <a:xfrm>
                                    <a:off x="3540" y="1197"/>
                                    <a:ext cx="339" cy="339"/>
                                  </a:xfrm>
                                  <a:custGeom>
                                    <a:avLst/>
                                    <a:gdLst>
                                      <a:gd name="T0" fmla="+- 0 3878 3540"/>
                                      <a:gd name="T1" fmla="*/ T0 w 339"/>
                                      <a:gd name="T2" fmla="+- 0 1535 1197"/>
                                      <a:gd name="T3" fmla="*/ 1535 h 339"/>
                                      <a:gd name="T4" fmla="+- 0 3540 3540"/>
                                      <a:gd name="T5" fmla="*/ T4 w 339"/>
                                      <a:gd name="T6" fmla="+- 0 1197 1197"/>
                                      <a:gd name="T7" fmla="*/ 1197 h 339"/>
                                    </a:gdLst>
                                    <a:ahLst/>
                                    <a:cxnLst>
                                      <a:cxn ang="0">
                                        <a:pos x="T1" y="T3"/>
                                      </a:cxn>
                                      <a:cxn ang="0">
                                        <a:pos x="T5" y="T7"/>
                                      </a:cxn>
                                    </a:cxnLst>
                                    <a:rect l="0" t="0" r="r" b="b"/>
                                    <a:pathLst>
                                      <a:path w="339" h="339">
                                        <a:moveTo>
                                          <a:pt x="338"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51"/>
                              <wpg:cNvGrpSpPr>
                                <a:grpSpLocks/>
                              </wpg:cNvGrpSpPr>
                              <wpg:grpSpPr bwMode="auto">
                                <a:xfrm>
                                  <a:off x="3667" y="1197"/>
                                  <a:ext cx="339" cy="339"/>
                                  <a:chOff x="3667" y="1197"/>
                                  <a:chExt cx="339" cy="339"/>
                                </a:xfrm>
                              </wpg:grpSpPr>
                              <wps:wsp>
                                <wps:cNvPr id="1372" name="Freeform 52"/>
                                <wps:cNvSpPr>
                                  <a:spLocks/>
                                </wps:cNvSpPr>
                                <wps:spPr bwMode="auto">
                                  <a:xfrm>
                                    <a:off x="3667" y="1197"/>
                                    <a:ext cx="339" cy="339"/>
                                  </a:xfrm>
                                  <a:custGeom>
                                    <a:avLst/>
                                    <a:gdLst>
                                      <a:gd name="T0" fmla="+- 0 4006 3667"/>
                                      <a:gd name="T1" fmla="*/ T0 w 339"/>
                                      <a:gd name="T2" fmla="+- 0 1535 1197"/>
                                      <a:gd name="T3" fmla="*/ 1535 h 339"/>
                                      <a:gd name="T4" fmla="+- 0 3667 3667"/>
                                      <a:gd name="T5" fmla="*/ T4 w 339"/>
                                      <a:gd name="T6" fmla="+- 0 1197 1197"/>
                                      <a:gd name="T7" fmla="*/ 1197 h 339"/>
                                    </a:gdLst>
                                    <a:ahLst/>
                                    <a:cxnLst>
                                      <a:cxn ang="0">
                                        <a:pos x="T1" y="T3"/>
                                      </a:cxn>
                                      <a:cxn ang="0">
                                        <a:pos x="T5" y="T7"/>
                                      </a:cxn>
                                    </a:cxnLst>
                                    <a:rect l="0" t="0" r="r" b="b"/>
                                    <a:pathLst>
                                      <a:path w="339" h="339">
                                        <a:moveTo>
                                          <a:pt x="339"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53"/>
                              <wpg:cNvGrpSpPr>
                                <a:grpSpLocks/>
                              </wpg:cNvGrpSpPr>
                              <wpg:grpSpPr bwMode="auto">
                                <a:xfrm>
                                  <a:off x="3794" y="1197"/>
                                  <a:ext cx="339" cy="339"/>
                                  <a:chOff x="3794" y="1197"/>
                                  <a:chExt cx="339" cy="339"/>
                                </a:xfrm>
                              </wpg:grpSpPr>
                              <wps:wsp>
                                <wps:cNvPr id="1374" name="Freeform 54"/>
                                <wps:cNvSpPr>
                                  <a:spLocks/>
                                </wps:cNvSpPr>
                                <wps:spPr bwMode="auto">
                                  <a:xfrm>
                                    <a:off x="3794" y="1197"/>
                                    <a:ext cx="339" cy="339"/>
                                  </a:xfrm>
                                  <a:custGeom>
                                    <a:avLst/>
                                    <a:gdLst>
                                      <a:gd name="T0" fmla="+- 0 4133 3794"/>
                                      <a:gd name="T1" fmla="*/ T0 w 339"/>
                                      <a:gd name="T2" fmla="+- 0 1535 1197"/>
                                      <a:gd name="T3" fmla="*/ 1535 h 339"/>
                                      <a:gd name="T4" fmla="+- 0 3794 3794"/>
                                      <a:gd name="T5" fmla="*/ T4 w 339"/>
                                      <a:gd name="T6" fmla="+- 0 1197 1197"/>
                                      <a:gd name="T7" fmla="*/ 1197 h 339"/>
                                    </a:gdLst>
                                    <a:ahLst/>
                                    <a:cxnLst>
                                      <a:cxn ang="0">
                                        <a:pos x="T1" y="T3"/>
                                      </a:cxn>
                                      <a:cxn ang="0">
                                        <a:pos x="T5" y="T7"/>
                                      </a:cxn>
                                    </a:cxnLst>
                                    <a:rect l="0" t="0" r="r" b="b"/>
                                    <a:pathLst>
                                      <a:path w="339" h="339">
                                        <a:moveTo>
                                          <a:pt x="339"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55"/>
                              <wpg:cNvGrpSpPr>
                                <a:grpSpLocks/>
                              </wpg:cNvGrpSpPr>
                              <wpg:grpSpPr bwMode="auto">
                                <a:xfrm>
                                  <a:off x="3922" y="1197"/>
                                  <a:ext cx="339" cy="339"/>
                                  <a:chOff x="3922" y="1197"/>
                                  <a:chExt cx="339" cy="339"/>
                                </a:xfrm>
                              </wpg:grpSpPr>
                              <wps:wsp>
                                <wps:cNvPr id="1376" name="Freeform 56"/>
                                <wps:cNvSpPr>
                                  <a:spLocks/>
                                </wps:cNvSpPr>
                                <wps:spPr bwMode="auto">
                                  <a:xfrm>
                                    <a:off x="3922" y="1197"/>
                                    <a:ext cx="339" cy="339"/>
                                  </a:xfrm>
                                  <a:custGeom>
                                    <a:avLst/>
                                    <a:gdLst>
                                      <a:gd name="T0" fmla="+- 0 4260 3922"/>
                                      <a:gd name="T1" fmla="*/ T0 w 339"/>
                                      <a:gd name="T2" fmla="+- 0 1535 1197"/>
                                      <a:gd name="T3" fmla="*/ 1535 h 339"/>
                                      <a:gd name="T4" fmla="+- 0 3922 3922"/>
                                      <a:gd name="T5" fmla="*/ T4 w 339"/>
                                      <a:gd name="T6" fmla="+- 0 1197 1197"/>
                                      <a:gd name="T7" fmla="*/ 1197 h 339"/>
                                    </a:gdLst>
                                    <a:ahLst/>
                                    <a:cxnLst>
                                      <a:cxn ang="0">
                                        <a:pos x="T1" y="T3"/>
                                      </a:cxn>
                                      <a:cxn ang="0">
                                        <a:pos x="T5" y="T7"/>
                                      </a:cxn>
                                    </a:cxnLst>
                                    <a:rect l="0" t="0" r="r" b="b"/>
                                    <a:pathLst>
                                      <a:path w="339" h="339">
                                        <a:moveTo>
                                          <a:pt x="338"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7" name="Group 57"/>
                              <wpg:cNvGrpSpPr>
                                <a:grpSpLocks/>
                              </wpg:cNvGrpSpPr>
                              <wpg:grpSpPr bwMode="auto">
                                <a:xfrm>
                                  <a:off x="4049" y="1197"/>
                                  <a:ext cx="339" cy="339"/>
                                  <a:chOff x="4049" y="1197"/>
                                  <a:chExt cx="339" cy="339"/>
                                </a:xfrm>
                              </wpg:grpSpPr>
                              <wps:wsp>
                                <wps:cNvPr id="1378" name="Freeform 58"/>
                                <wps:cNvSpPr>
                                  <a:spLocks/>
                                </wps:cNvSpPr>
                                <wps:spPr bwMode="auto">
                                  <a:xfrm>
                                    <a:off x="4049" y="1197"/>
                                    <a:ext cx="339" cy="339"/>
                                  </a:xfrm>
                                  <a:custGeom>
                                    <a:avLst/>
                                    <a:gdLst>
                                      <a:gd name="T0" fmla="+- 0 4387 4049"/>
                                      <a:gd name="T1" fmla="*/ T0 w 339"/>
                                      <a:gd name="T2" fmla="+- 0 1535 1197"/>
                                      <a:gd name="T3" fmla="*/ 1535 h 339"/>
                                      <a:gd name="T4" fmla="+- 0 4049 4049"/>
                                      <a:gd name="T5" fmla="*/ T4 w 339"/>
                                      <a:gd name="T6" fmla="+- 0 1197 1197"/>
                                      <a:gd name="T7" fmla="*/ 1197 h 339"/>
                                    </a:gdLst>
                                    <a:ahLst/>
                                    <a:cxnLst>
                                      <a:cxn ang="0">
                                        <a:pos x="T1" y="T3"/>
                                      </a:cxn>
                                      <a:cxn ang="0">
                                        <a:pos x="T5" y="T7"/>
                                      </a:cxn>
                                    </a:cxnLst>
                                    <a:rect l="0" t="0" r="r" b="b"/>
                                    <a:pathLst>
                                      <a:path w="339" h="339">
                                        <a:moveTo>
                                          <a:pt x="338"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59"/>
                              <wpg:cNvGrpSpPr>
                                <a:grpSpLocks/>
                              </wpg:cNvGrpSpPr>
                              <wpg:grpSpPr bwMode="auto">
                                <a:xfrm>
                                  <a:off x="4176" y="1197"/>
                                  <a:ext cx="339" cy="339"/>
                                  <a:chOff x="4176" y="1197"/>
                                  <a:chExt cx="339" cy="339"/>
                                </a:xfrm>
                              </wpg:grpSpPr>
                              <wps:wsp>
                                <wps:cNvPr id="1380" name="Freeform 60"/>
                                <wps:cNvSpPr>
                                  <a:spLocks/>
                                </wps:cNvSpPr>
                                <wps:spPr bwMode="auto">
                                  <a:xfrm>
                                    <a:off x="4176" y="1197"/>
                                    <a:ext cx="339" cy="339"/>
                                  </a:xfrm>
                                  <a:custGeom>
                                    <a:avLst/>
                                    <a:gdLst>
                                      <a:gd name="T0" fmla="+- 0 4514 4176"/>
                                      <a:gd name="T1" fmla="*/ T0 w 339"/>
                                      <a:gd name="T2" fmla="+- 0 1535 1197"/>
                                      <a:gd name="T3" fmla="*/ 1535 h 339"/>
                                      <a:gd name="T4" fmla="+- 0 4176 4176"/>
                                      <a:gd name="T5" fmla="*/ T4 w 339"/>
                                      <a:gd name="T6" fmla="+- 0 1197 1197"/>
                                      <a:gd name="T7" fmla="*/ 1197 h 339"/>
                                    </a:gdLst>
                                    <a:ahLst/>
                                    <a:cxnLst>
                                      <a:cxn ang="0">
                                        <a:pos x="T1" y="T3"/>
                                      </a:cxn>
                                      <a:cxn ang="0">
                                        <a:pos x="T5" y="T7"/>
                                      </a:cxn>
                                    </a:cxnLst>
                                    <a:rect l="0" t="0" r="r" b="b"/>
                                    <a:pathLst>
                                      <a:path w="339" h="339">
                                        <a:moveTo>
                                          <a:pt x="338"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1" name="Group 61"/>
                              <wpg:cNvGrpSpPr>
                                <a:grpSpLocks/>
                              </wpg:cNvGrpSpPr>
                              <wpg:grpSpPr bwMode="auto">
                                <a:xfrm>
                                  <a:off x="4303" y="1197"/>
                                  <a:ext cx="339" cy="339"/>
                                  <a:chOff x="4303" y="1197"/>
                                  <a:chExt cx="339" cy="339"/>
                                </a:xfrm>
                              </wpg:grpSpPr>
                              <wps:wsp>
                                <wps:cNvPr id="1382" name="Freeform 62"/>
                                <wps:cNvSpPr>
                                  <a:spLocks/>
                                </wps:cNvSpPr>
                                <wps:spPr bwMode="auto">
                                  <a:xfrm>
                                    <a:off x="4303" y="1197"/>
                                    <a:ext cx="339" cy="339"/>
                                  </a:xfrm>
                                  <a:custGeom>
                                    <a:avLst/>
                                    <a:gdLst>
                                      <a:gd name="T0" fmla="+- 0 4642 4303"/>
                                      <a:gd name="T1" fmla="*/ T0 w 339"/>
                                      <a:gd name="T2" fmla="+- 0 1535 1197"/>
                                      <a:gd name="T3" fmla="*/ 1535 h 339"/>
                                      <a:gd name="T4" fmla="+- 0 4303 4303"/>
                                      <a:gd name="T5" fmla="*/ T4 w 339"/>
                                      <a:gd name="T6" fmla="+- 0 1197 1197"/>
                                      <a:gd name="T7" fmla="*/ 1197 h 339"/>
                                    </a:gdLst>
                                    <a:ahLst/>
                                    <a:cxnLst>
                                      <a:cxn ang="0">
                                        <a:pos x="T1" y="T3"/>
                                      </a:cxn>
                                      <a:cxn ang="0">
                                        <a:pos x="T5" y="T7"/>
                                      </a:cxn>
                                    </a:cxnLst>
                                    <a:rect l="0" t="0" r="r" b="b"/>
                                    <a:pathLst>
                                      <a:path w="339" h="339">
                                        <a:moveTo>
                                          <a:pt x="339" y="33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3" name="Group 63"/>
                              <wpg:cNvGrpSpPr>
                                <a:grpSpLocks/>
                              </wpg:cNvGrpSpPr>
                              <wpg:grpSpPr bwMode="auto">
                                <a:xfrm>
                                  <a:off x="4373" y="1139"/>
                                  <a:ext cx="396" cy="396"/>
                                  <a:chOff x="4373" y="1139"/>
                                  <a:chExt cx="396" cy="396"/>
                                </a:xfrm>
                              </wpg:grpSpPr>
                              <wps:wsp>
                                <wps:cNvPr id="1384" name="Freeform 64"/>
                                <wps:cNvSpPr>
                                  <a:spLocks/>
                                </wps:cNvSpPr>
                                <wps:spPr bwMode="auto">
                                  <a:xfrm>
                                    <a:off x="4373" y="1139"/>
                                    <a:ext cx="396" cy="396"/>
                                  </a:xfrm>
                                  <a:custGeom>
                                    <a:avLst/>
                                    <a:gdLst>
                                      <a:gd name="T0" fmla="+- 0 4769 4373"/>
                                      <a:gd name="T1" fmla="*/ T0 w 396"/>
                                      <a:gd name="T2" fmla="+- 0 1535 1139"/>
                                      <a:gd name="T3" fmla="*/ 1535 h 396"/>
                                      <a:gd name="T4" fmla="+- 0 4373 4373"/>
                                      <a:gd name="T5" fmla="*/ T4 w 396"/>
                                      <a:gd name="T6" fmla="+- 0 1139 1139"/>
                                      <a:gd name="T7" fmla="*/ 1139 h 396"/>
                                    </a:gdLst>
                                    <a:ahLst/>
                                    <a:cxnLst>
                                      <a:cxn ang="0">
                                        <a:pos x="T1" y="T3"/>
                                      </a:cxn>
                                      <a:cxn ang="0">
                                        <a:pos x="T5" y="T7"/>
                                      </a:cxn>
                                    </a:cxnLst>
                                    <a:rect l="0" t="0" r="r" b="b"/>
                                    <a:pathLst>
                                      <a:path w="396" h="396">
                                        <a:moveTo>
                                          <a:pt x="396" y="396"/>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5" name="Group 65"/>
                              <wpg:cNvGrpSpPr>
                                <a:grpSpLocks/>
                              </wpg:cNvGrpSpPr>
                              <wpg:grpSpPr bwMode="auto">
                                <a:xfrm>
                                  <a:off x="4438" y="1077"/>
                                  <a:ext cx="461" cy="459"/>
                                  <a:chOff x="4438" y="1077"/>
                                  <a:chExt cx="461" cy="459"/>
                                </a:xfrm>
                              </wpg:grpSpPr>
                              <wps:wsp>
                                <wps:cNvPr id="1386" name="Freeform 66"/>
                                <wps:cNvSpPr>
                                  <a:spLocks/>
                                </wps:cNvSpPr>
                                <wps:spPr bwMode="auto">
                                  <a:xfrm>
                                    <a:off x="4438" y="1077"/>
                                    <a:ext cx="461" cy="459"/>
                                  </a:xfrm>
                                  <a:custGeom>
                                    <a:avLst/>
                                    <a:gdLst>
                                      <a:gd name="T0" fmla="+- 0 4898 4438"/>
                                      <a:gd name="T1" fmla="*/ T0 w 461"/>
                                      <a:gd name="T2" fmla="+- 0 1535 1077"/>
                                      <a:gd name="T3" fmla="*/ 1535 h 459"/>
                                      <a:gd name="T4" fmla="+- 0 4438 4438"/>
                                      <a:gd name="T5" fmla="*/ T4 w 461"/>
                                      <a:gd name="T6" fmla="+- 0 1077 1077"/>
                                      <a:gd name="T7" fmla="*/ 1077 h 459"/>
                                    </a:gdLst>
                                    <a:ahLst/>
                                    <a:cxnLst>
                                      <a:cxn ang="0">
                                        <a:pos x="T1" y="T3"/>
                                      </a:cxn>
                                      <a:cxn ang="0">
                                        <a:pos x="T5" y="T7"/>
                                      </a:cxn>
                                    </a:cxnLst>
                                    <a:rect l="0" t="0" r="r" b="b"/>
                                    <a:pathLst>
                                      <a:path w="461" h="459">
                                        <a:moveTo>
                                          <a:pt x="460" y="45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7" name="Group 67"/>
                              <wpg:cNvGrpSpPr>
                                <a:grpSpLocks/>
                              </wpg:cNvGrpSpPr>
                              <wpg:grpSpPr bwMode="auto">
                                <a:xfrm>
                                  <a:off x="4500" y="1012"/>
                                  <a:ext cx="526" cy="524"/>
                                  <a:chOff x="4500" y="1012"/>
                                  <a:chExt cx="526" cy="524"/>
                                </a:xfrm>
                              </wpg:grpSpPr>
                              <wps:wsp>
                                <wps:cNvPr id="1388" name="Freeform 68"/>
                                <wps:cNvSpPr>
                                  <a:spLocks/>
                                </wps:cNvSpPr>
                                <wps:spPr bwMode="auto">
                                  <a:xfrm>
                                    <a:off x="4500" y="1012"/>
                                    <a:ext cx="526" cy="524"/>
                                  </a:xfrm>
                                  <a:custGeom>
                                    <a:avLst/>
                                    <a:gdLst>
                                      <a:gd name="T0" fmla="+- 0 5026 4500"/>
                                      <a:gd name="T1" fmla="*/ T0 w 526"/>
                                      <a:gd name="T2" fmla="+- 0 1535 1012"/>
                                      <a:gd name="T3" fmla="*/ 1535 h 524"/>
                                      <a:gd name="T4" fmla="+- 0 4500 4500"/>
                                      <a:gd name="T5" fmla="*/ T4 w 526"/>
                                      <a:gd name="T6" fmla="+- 0 1012 1012"/>
                                      <a:gd name="T7" fmla="*/ 1012 h 524"/>
                                    </a:gdLst>
                                    <a:ahLst/>
                                    <a:cxnLst>
                                      <a:cxn ang="0">
                                        <a:pos x="T1" y="T3"/>
                                      </a:cxn>
                                      <a:cxn ang="0">
                                        <a:pos x="T5" y="T7"/>
                                      </a:cxn>
                                    </a:cxnLst>
                                    <a:rect l="0" t="0" r="r" b="b"/>
                                    <a:pathLst>
                                      <a:path w="526" h="524">
                                        <a:moveTo>
                                          <a:pt x="526" y="523"/>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69"/>
                              <wpg:cNvGrpSpPr>
                                <a:grpSpLocks/>
                              </wpg:cNvGrpSpPr>
                              <wpg:grpSpPr bwMode="auto">
                                <a:xfrm>
                                  <a:off x="4565" y="947"/>
                                  <a:ext cx="586" cy="588"/>
                                  <a:chOff x="4565" y="947"/>
                                  <a:chExt cx="586" cy="588"/>
                                </a:xfrm>
                              </wpg:grpSpPr>
                              <wps:wsp>
                                <wps:cNvPr id="1390" name="Freeform 70"/>
                                <wps:cNvSpPr>
                                  <a:spLocks/>
                                </wps:cNvSpPr>
                                <wps:spPr bwMode="auto">
                                  <a:xfrm>
                                    <a:off x="4565" y="947"/>
                                    <a:ext cx="586" cy="588"/>
                                  </a:xfrm>
                                  <a:custGeom>
                                    <a:avLst/>
                                    <a:gdLst>
                                      <a:gd name="T0" fmla="+- 0 5150 4565"/>
                                      <a:gd name="T1" fmla="*/ T0 w 586"/>
                                      <a:gd name="T2" fmla="+- 0 1535 947"/>
                                      <a:gd name="T3" fmla="*/ 1535 h 588"/>
                                      <a:gd name="T4" fmla="+- 0 4565 4565"/>
                                      <a:gd name="T5" fmla="*/ T4 w 586"/>
                                      <a:gd name="T6" fmla="+- 0 947 947"/>
                                      <a:gd name="T7" fmla="*/ 947 h 588"/>
                                    </a:gdLst>
                                    <a:ahLst/>
                                    <a:cxnLst>
                                      <a:cxn ang="0">
                                        <a:pos x="T1" y="T3"/>
                                      </a:cxn>
                                      <a:cxn ang="0">
                                        <a:pos x="T5" y="T7"/>
                                      </a:cxn>
                                    </a:cxnLst>
                                    <a:rect l="0" t="0" r="r" b="b"/>
                                    <a:pathLst>
                                      <a:path w="586" h="588">
                                        <a:moveTo>
                                          <a:pt x="585" y="58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1" name="Group 71"/>
                              <wpg:cNvGrpSpPr>
                                <a:grpSpLocks/>
                              </wpg:cNvGrpSpPr>
                              <wpg:grpSpPr bwMode="auto">
                                <a:xfrm>
                                  <a:off x="4627" y="885"/>
                                  <a:ext cx="653" cy="651"/>
                                  <a:chOff x="4627" y="885"/>
                                  <a:chExt cx="653" cy="651"/>
                                </a:xfrm>
                              </wpg:grpSpPr>
                              <wps:wsp>
                                <wps:cNvPr id="1392" name="Freeform 72"/>
                                <wps:cNvSpPr>
                                  <a:spLocks/>
                                </wps:cNvSpPr>
                                <wps:spPr bwMode="auto">
                                  <a:xfrm>
                                    <a:off x="4627" y="885"/>
                                    <a:ext cx="653" cy="651"/>
                                  </a:xfrm>
                                  <a:custGeom>
                                    <a:avLst/>
                                    <a:gdLst>
                                      <a:gd name="T0" fmla="+- 0 5280 4627"/>
                                      <a:gd name="T1" fmla="*/ T0 w 653"/>
                                      <a:gd name="T2" fmla="+- 0 1535 885"/>
                                      <a:gd name="T3" fmla="*/ 1535 h 651"/>
                                      <a:gd name="T4" fmla="+- 0 4627 4627"/>
                                      <a:gd name="T5" fmla="*/ T4 w 653"/>
                                      <a:gd name="T6" fmla="+- 0 885 885"/>
                                      <a:gd name="T7" fmla="*/ 885 h 651"/>
                                    </a:gdLst>
                                    <a:ahLst/>
                                    <a:cxnLst>
                                      <a:cxn ang="0">
                                        <a:pos x="T1" y="T3"/>
                                      </a:cxn>
                                      <a:cxn ang="0">
                                        <a:pos x="T5" y="T7"/>
                                      </a:cxn>
                                    </a:cxnLst>
                                    <a:rect l="0" t="0" r="r" b="b"/>
                                    <a:pathLst>
                                      <a:path w="653" h="651">
                                        <a:moveTo>
                                          <a:pt x="653" y="65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3" name="Group 73"/>
                              <wpg:cNvGrpSpPr>
                                <a:grpSpLocks/>
                              </wpg:cNvGrpSpPr>
                              <wpg:grpSpPr bwMode="auto">
                                <a:xfrm>
                                  <a:off x="4692" y="822"/>
                                  <a:ext cx="716" cy="713"/>
                                  <a:chOff x="4692" y="822"/>
                                  <a:chExt cx="716" cy="713"/>
                                </a:xfrm>
                              </wpg:grpSpPr>
                              <wps:wsp>
                                <wps:cNvPr id="1394" name="Freeform 74"/>
                                <wps:cNvSpPr>
                                  <a:spLocks/>
                                </wps:cNvSpPr>
                                <wps:spPr bwMode="auto">
                                  <a:xfrm>
                                    <a:off x="4692" y="822"/>
                                    <a:ext cx="716" cy="713"/>
                                  </a:xfrm>
                                  <a:custGeom>
                                    <a:avLst/>
                                    <a:gdLst>
                                      <a:gd name="T0" fmla="+- 0 5407 4692"/>
                                      <a:gd name="T1" fmla="*/ T0 w 716"/>
                                      <a:gd name="T2" fmla="+- 0 1535 822"/>
                                      <a:gd name="T3" fmla="*/ 1535 h 713"/>
                                      <a:gd name="T4" fmla="+- 0 4692 4692"/>
                                      <a:gd name="T5" fmla="*/ T4 w 716"/>
                                      <a:gd name="T6" fmla="+- 0 822 822"/>
                                      <a:gd name="T7" fmla="*/ 822 h 713"/>
                                    </a:gdLst>
                                    <a:ahLst/>
                                    <a:cxnLst>
                                      <a:cxn ang="0">
                                        <a:pos x="T1" y="T3"/>
                                      </a:cxn>
                                      <a:cxn ang="0">
                                        <a:pos x="T5" y="T7"/>
                                      </a:cxn>
                                    </a:cxnLst>
                                    <a:rect l="0" t="0" r="r" b="b"/>
                                    <a:pathLst>
                                      <a:path w="716" h="713">
                                        <a:moveTo>
                                          <a:pt x="715" y="713"/>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5" name="Group 75"/>
                              <wpg:cNvGrpSpPr>
                                <a:grpSpLocks/>
                              </wpg:cNvGrpSpPr>
                              <wpg:grpSpPr bwMode="auto">
                                <a:xfrm>
                                  <a:off x="4814" y="817"/>
                                  <a:ext cx="720" cy="718"/>
                                  <a:chOff x="4814" y="817"/>
                                  <a:chExt cx="720" cy="718"/>
                                </a:xfrm>
                              </wpg:grpSpPr>
                              <wps:wsp>
                                <wps:cNvPr id="1396" name="Freeform 76"/>
                                <wps:cNvSpPr>
                                  <a:spLocks/>
                                </wps:cNvSpPr>
                                <wps:spPr bwMode="auto">
                                  <a:xfrm>
                                    <a:off x="4814" y="817"/>
                                    <a:ext cx="720" cy="718"/>
                                  </a:xfrm>
                                  <a:custGeom>
                                    <a:avLst/>
                                    <a:gdLst>
                                      <a:gd name="T0" fmla="+- 0 5534 4814"/>
                                      <a:gd name="T1" fmla="*/ T0 w 720"/>
                                      <a:gd name="T2" fmla="+- 0 1535 817"/>
                                      <a:gd name="T3" fmla="*/ 1535 h 718"/>
                                      <a:gd name="T4" fmla="+- 0 4814 4814"/>
                                      <a:gd name="T5" fmla="*/ T4 w 720"/>
                                      <a:gd name="T6" fmla="+- 0 817 817"/>
                                      <a:gd name="T7" fmla="*/ 817 h 718"/>
                                    </a:gdLst>
                                    <a:ahLst/>
                                    <a:cxnLst>
                                      <a:cxn ang="0">
                                        <a:pos x="T1" y="T3"/>
                                      </a:cxn>
                                      <a:cxn ang="0">
                                        <a:pos x="T5" y="T7"/>
                                      </a:cxn>
                                    </a:cxnLst>
                                    <a:rect l="0" t="0" r="r" b="b"/>
                                    <a:pathLst>
                                      <a:path w="720" h="718">
                                        <a:moveTo>
                                          <a:pt x="720"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7" name="Group 77"/>
                              <wpg:cNvGrpSpPr>
                                <a:grpSpLocks/>
                              </wpg:cNvGrpSpPr>
                              <wpg:grpSpPr bwMode="auto">
                                <a:xfrm>
                                  <a:off x="4942" y="817"/>
                                  <a:ext cx="718" cy="718"/>
                                  <a:chOff x="4942" y="817"/>
                                  <a:chExt cx="718" cy="718"/>
                                </a:xfrm>
                              </wpg:grpSpPr>
                              <wps:wsp>
                                <wps:cNvPr id="1398" name="Freeform 78"/>
                                <wps:cNvSpPr>
                                  <a:spLocks/>
                                </wps:cNvSpPr>
                                <wps:spPr bwMode="auto">
                                  <a:xfrm>
                                    <a:off x="4942" y="817"/>
                                    <a:ext cx="718" cy="718"/>
                                  </a:xfrm>
                                  <a:custGeom>
                                    <a:avLst/>
                                    <a:gdLst>
                                      <a:gd name="T0" fmla="+- 0 5659 4942"/>
                                      <a:gd name="T1" fmla="*/ T0 w 718"/>
                                      <a:gd name="T2" fmla="+- 0 1535 817"/>
                                      <a:gd name="T3" fmla="*/ 1535 h 718"/>
                                      <a:gd name="T4" fmla="+- 0 4942 4942"/>
                                      <a:gd name="T5" fmla="*/ T4 w 718"/>
                                      <a:gd name="T6" fmla="+- 0 817 817"/>
                                      <a:gd name="T7" fmla="*/ 817 h 718"/>
                                    </a:gdLst>
                                    <a:ahLst/>
                                    <a:cxnLst>
                                      <a:cxn ang="0">
                                        <a:pos x="T1" y="T3"/>
                                      </a:cxn>
                                      <a:cxn ang="0">
                                        <a:pos x="T5" y="T7"/>
                                      </a:cxn>
                                    </a:cxnLst>
                                    <a:rect l="0" t="0" r="r" b="b"/>
                                    <a:pathLst>
                                      <a:path w="718" h="718">
                                        <a:moveTo>
                                          <a:pt x="717" y="71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9" name="Group 79"/>
                              <wpg:cNvGrpSpPr>
                                <a:grpSpLocks/>
                              </wpg:cNvGrpSpPr>
                              <wpg:grpSpPr bwMode="auto">
                                <a:xfrm>
                                  <a:off x="5069" y="817"/>
                                  <a:ext cx="591" cy="591"/>
                                  <a:chOff x="5069" y="817"/>
                                  <a:chExt cx="591" cy="591"/>
                                </a:xfrm>
                              </wpg:grpSpPr>
                              <wps:wsp>
                                <wps:cNvPr id="1400" name="Freeform 80"/>
                                <wps:cNvSpPr>
                                  <a:spLocks/>
                                </wps:cNvSpPr>
                                <wps:spPr bwMode="auto">
                                  <a:xfrm>
                                    <a:off x="5069" y="817"/>
                                    <a:ext cx="591" cy="591"/>
                                  </a:xfrm>
                                  <a:custGeom>
                                    <a:avLst/>
                                    <a:gdLst>
                                      <a:gd name="T0" fmla="+- 0 5659 5069"/>
                                      <a:gd name="T1" fmla="*/ T0 w 591"/>
                                      <a:gd name="T2" fmla="+- 0 1408 817"/>
                                      <a:gd name="T3" fmla="*/ 1408 h 591"/>
                                      <a:gd name="T4" fmla="+- 0 5069 5069"/>
                                      <a:gd name="T5" fmla="*/ T4 w 591"/>
                                      <a:gd name="T6" fmla="+- 0 817 817"/>
                                      <a:gd name="T7" fmla="*/ 817 h 591"/>
                                    </a:gdLst>
                                    <a:ahLst/>
                                    <a:cxnLst>
                                      <a:cxn ang="0">
                                        <a:pos x="T1" y="T3"/>
                                      </a:cxn>
                                      <a:cxn ang="0">
                                        <a:pos x="T5" y="T7"/>
                                      </a:cxn>
                                    </a:cxnLst>
                                    <a:rect l="0" t="0" r="r" b="b"/>
                                    <a:pathLst>
                                      <a:path w="591" h="591">
                                        <a:moveTo>
                                          <a:pt x="590" y="591"/>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81"/>
                              <wpg:cNvGrpSpPr>
                                <a:grpSpLocks/>
                              </wpg:cNvGrpSpPr>
                              <wpg:grpSpPr bwMode="auto">
                                <a:xfrm>
                                  <a:off x="5196" y="817"/>
                                  <a:ext cx="464" cy="464"/>
                                  <a:chOff x="5196" y="817"/>
                                  <a:chExt cx="464" cy="464"/>
                                </a:xfrm>
                              </wpg:grpSpPr>
                              <wps:wsp>
                                <wps:cNvPr id="1402" name="Freeform 82"/>
                                <wps:cNvSpPr>
                                  <a:spLocks/>
                                </wps:cNvSpPr>
                                <wps:spPr bwMode="auto">
                                  <a:xfrm>
                                    <a:off x="5196" y="817"/>
                                    <a:ext cx="464" cy="464"/>
                                  </a:xfrm>
                                  <a:custGeom>
                                    <a:avLst/>
                                    <a:gdLst>
                                      <a:gd name="T0" fmla="+- 0 5659 5196"/>
                                      <a:gd name="T1" fmla="*/ T0 w 464"/>
                                      <a:gd name="T2" fmla="+- 0 1281 817"/>
                                      <a:gd name="T3" fmla="*/ 1281 h 464"/>
                                      <a:gd name="T4" fmla="+- 0 5196 5196"/>
                                      <a:gd name="T5" fmla="*/ T4 w 464"/>
                                      <a:gd name="T6" fmla="+- 0 817 817"/>
                                      <a:gd name="T7" fmla="*/ 817 h 464"/>
                                    </a:gdLst>
                                    <a:ahLst/>
                                    <a:cxnLst>
                                      <a:cxn ang="0">
                                        <a:pos x="T1" y="T3"/>
                                      </a:cxn>
                                      <a:cxn ang="0">
                                        <a:pos x="T5" y="T7"/>
                                      </a:cxn>
                                    </a:cxnLst>
                                    <a:rect l="0" t="0" r="r" b="b"/>
                                    <a:pathLst>
                                      <a:path w="464" h="464">
                                        <a:moveTo>
                                          <a:pt x="463" y="46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3" name="Group 83"/>
                              <wpg:cNvGrpSpPr>
                                <a:grpSpLocks/>
                              </wpg:cNvGrpSpPr>
                              <wpg:grpSpPr bwMode="auto">
                                <a:xfrm>
                                  <a:off x="5323" y="817"/>
                                  <a:ext cx="336" cy="336"/>
                                  <a:chOff x="5323" y="817"/>
                                  <a:chExt cx="336" cy="336"/>
                                </a:xfrm>
                              </wpg:grpSpPr>
                              <wps:wsp>
                                <wps:cNvPr id="1404" name="Freeform 84"/>
                                <wps:cNvSpPr>
                                  <a:spLocks/>
                                </wps:cNvSpPr>
                                <wps:spPr bwMode="auto">
                                  <a:xfrm>
                                    <a:off x="5323" y="817"/>
                                    <a:ext cx="336" cy="336"/>
                                  </a:xfrm>
                                  <a:custGeom>
                                    <a:avLst/>
                                    <a:gdLst>
                                      <a:gd name="T0" fmla="+- 0 5659 5323"/>
                                      <a:gd name="T1" fmla="*/ T0 w 336"/>
                                      <a:gd name="T2" fmla="+- 0 1153 817"/>
                                      <a:gd name="T3" fmla="*/ 1153 h 336"/>
                                      <a:gd name="T4" fmla="+- 0 5323 5323"/>
                                      <a:gd name="T5" fmla="*/ T4 w 336"/>
                                      <a:gd name="T6" fmla="+- 0 817 817"/>
                                      <a:gd name="T7" fmla="*/ 817 h 336"/>
                                    </a:gdLst>
                                    <a:ahLst/>
                                    <a:cxnLst>
                                      <a:cxn ang="0">
                                        <a:pos x="T1" y="T3"/>
                                      </a:cxn>
                                      <a:cxn ang="0">
                                        <a:pos x="T5" y="T7"/>
                                      </a:cxn>
                                    </a:cxnLst>
                                    <a:rect l="0" t="0" r="r" b="b"/>
                                    <a:pathLst>
                                      <a:path w="336" h="336">
                                        <a:moveTo>
                                          <a:pt x="336" y="336"/>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5" name="Group 85"/>
                              <wpg:cNvGrpSpPr>
                                <a:grpSpLocks/>
                              </wpg:cNvGrpSpPr>
                              <wpg:grpSpPr bwMode="auto">
                                <a:xfrm>
                                  <a:off x="5450" y="817"/>
                                  <a:ext cx="209" cy="209"/>
                                  <a:chOff x="5450" y="817"/>
                                  <a:chExt cx="209" cy="209"/>
                                </a:xfrm>
                              </wpg:grpSpPr>
                              <wps:wsp>
                                <wps:cNvPr id="1406" name="Freeform 86"/>
                                <wps:cNvSpPr>
                                  <a:spLocks/>
                                </wps:cNvSpPr>
                                <wps:spPr bwMode="auto">
                                  <a:xfrm>
                                    <a:off x="5450" y="817"/>
                                    <a:ext cx="209" cy="209"/>
                                  </a:xfrm>
                                  <a:custGeom>
                                    <a:avLst/>
                                    <a:gdLst>
                                      <a:gd name="T0" fmla="+- 0 5659 5450"/>
                                      <a:gd name="T1" fmla="*/ T0 w 209"/>
                                      <a:gd name="T2" fmla="+- 0 1026 817"/>
                                      <a:gd name="T3" fmla="*/ 1026 h 209"/>
                                      <a:gd name="T4" fmla="+- 0 5450 5450"/>
                                      <a:gd name="T5" fmla="*/ T4 w 209"/>
                                      <a:gd name="T6" fmla="+- 0 817 817"/>
                                      <a:gd name="T7" fmla="*/ 817 h 209"/>
                                    </a:gdLst>
                                    <a:ahLst/>
                                    <a:cxnLst>
                                      <a:cxn ang="0">
                                        <a:pos x="T1" y="T3"/>
                                      </a:cxn>
                                      <a:cxn ang="0">
                                        <a:pos x="T5" y="T7"/>
                                      </a:cxn>
                                    </a:cxnLst>
                                    <a:rect l="0" t="0" r="r" b="b"/>
                                    <a:pathLst>
                                      <a:path w="209" h="209">
                                        <a:moveTo>
                                          <a:pt x="209" y="209"/>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7" name="Group 87"/>
                              <wpg:cNvGrpSpPr>
                                <a:grpSpLocks/>
                              </wpg:cNvGrpSpPr>
                              <wpg:grpSpPr bwMode="auto">
                                <a:xfrm>
                                  <a:off x="5578" y="817"/>
                                  <a:ext cx="82" cy="80"/>
                                  <a:chOff x="5578" y="817"/>
                                  <a:chExt cx="82" cy="80"/>
                                </a:xfrm>
                              </wpg:grpSpPr>
                              <wps:wsp>
                                <wps:cNvPr id="1408" name="Freeform 88"/>
                                <wps:cNvSpPr>
                                  <a:spLocks/>
                                </wps:cNvSpPr>
                                <wps:spPr bwMode="auto">
                                  <a:xfrm>
                                    <a:off x="5578" y="817"/>
                                    <a:ext cx="82" cy="80"/>
                                  </a:xfrm>
                                  <a:custGeom>
                                    <a:avLst/>
                                    <a:gdLst>
                                      <a:gd name="T0" fmla="+- 0 5659 5578"/>
                                      <a:gd name="T1" fmla="*/ T0 w 82"/>
                                      <a:gd name="T2" fmla="+- 0 897 817"/>
                                      <a:gd name="T3" fmla="*/ 897 h 80"/>
                                      <a:gd name="T4" fmla="+- 0 5578 5578"/>
                                      <a:gd name="T5" fmla="*/ T4 w 82"/>
                                      <a:gd name="T6" fmla="+- 0 817 817"/>
                                      <a:gd name="T7" fmla="*/ 817 h 80"/>
                                    </a:gdLst>
                                    <a:ahLst/>
                                    <a:cxnLst>
                                      <a:cxn ang="0">
                                        <a:pos x="T1" y="T3"/>
                                      </a:cxn>
                                      <a:cxn ang="0">
                                        <a:pos x="T5" y="T7"/>
                                      </a:cxn>
                                    </a:cxnLst>
                                    <a:rect l="0" t="0" r="r" b="b"/>
                                    <a:pathLst>
                                      <a:path w="82" h="80">
                                        <a:moveTo>
                                          <a:pt x="81" y="8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9" name="Group 89"/>
                              <wpg:cNvGrpSpPr>
                                <a:grpSpLocks/>
                              </wpg:cNvGrpSpPr>
                              <wpg:grpSpPr bwMode="auto">
                                <a:xfrm>
                                  <a:off x="1898" y="193"/>
                                  <a:ext cx="2420" cy="1004"/>
                                  <a:chOff x="1898" y="193"/>
                                  <a:chExt cx="2420" cy="1004"/>
                                </a:xfrm>
                              </wpg:grpSpPr>
                              <wps:wsp>
                                <wps:cNvPr id="1410" name="Freeform 90"/>
                                <wps:cNvSpPr>
                                  <a:spLocks/>
                                </wps:cNvSpPr>
                                <wps:spPr bwMode="auto">
                                  <a:xfrm>
                                    <a:off x="1898" y="193"/>
                                    <a:ext cx="2420" cy="1004"/>
                                  </a:xfrm>
                                  <a:custGeom>
                                    <a:avLst/>
                                    <a:gdLst>
                                      <a:gd name="T0" fmla="+- 0 1898 1898"/>
                                      <a:gd name="T1" fmla="*/ T0 w 2420"/>
                                      <a:gd name="T2" fmla="+- 0 193 193"/>
                                      <a:gd name="T3" fmla="*/ 193 h 1004"/>
                                      <a:gd name="T4" fmla="+- 0 2899 1898"/>
                                      <a:gd name="T5" fmla="*/ T4 w 2420"/>
                                      <a:gd name="T6" fmla="+- 0 1197 193"/>
                                      <a:gd name="T7" fmla="*/ 1197 h 1004"/>
                                      <a:gd name="T8" fmla="+- 0 4318 1898"/>
                                      <a:gd name="T9" fmla="*/ T8 w 2420"/>
                                      <a:gd name="T10" fmla="+- 0 1197 193"/>
                                      <a:gd name="T11" fmla="*/ 1197 h 1004"/>
                                    </a:gdLst>
                                    <a:ahLst/>
                                    <a:cxnLst>
                                      <a:cxn ang="0">
                                        <a:pos x="T1" y="T3"/>
                                      </a:cxn>
                                      <a:cxn ang="0">
                                        <a:pos x="T5" y="T7"/>
                                      </a:cxn>
                                      <a:cxn ang="0">
                                        <a:pos x="T9" y="T11"/>
                                      </a:cxn>
                                    </a:cxnLst>
                                    <a:rect l="0" t="0" r="r" b="b"/>
                                    <a:pathLst>
                                      <a:path w="2420" h="1004">
                                        <a:moveTo>
                                          <a:pt x="0" y="0"/>
                                        </a:moveTo>
                                        <a:lnTo>
                                          <a:pt x="1001" y="1004"/>
                                        </a:lnTo>
                                        <a:lnTo>
                                          <a:pt x="2420" y="1004"/>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1" name="Group 91"/>
                              <wpg:cNvGrpSpPr>
                                <a:grpSpLocks/>
                              </wpg:cNvGrpSpPr>
                              <wpg:grpSpPr bwMode="auto">
                                <a:xfrm>
                                  <a:off x="4318" y="193"/>
                                  <a:ext cx="1001" cy="1004"/>
                                  <a:chOff x="4318" y="193"/>
                                  <a:chExt cx="1001" cy="1004"/>
                                </a:xfrm>
                              </wpg:grpSpPr>
                              <wps:wsp>
                                <wps:cNvPr id="1412" name="Freeform 92"/>
                                <wps:cNvSpPr>
                                  <a:spLocks/>
                                </wps:cNvSpPr>
                                <wps:spPr bwMode="auto">
                                  <a:xfrm>
                                    <a:off x="4318" y="193"/>
                                    <a:ext cx="1001" cy="1004"/>
                                  </a:xfrm>
                                  <a:custGeom>
                                    <a:avLst/>
                                    <a:gdLst>
                                      <a:gd name="T0" fmla="+- 0 5318 4318"/>
                                      <a:gd name="T1" fmla="*/ T0 w 1001"/>
                                      <a:gd name="T2" fmla="+- 0 193 193"/>
                                      <a:gd name="T3" fmla="*/ 193 h 1004"/>
                                      <a:gd name="T4" fmla="+- 0 4318 4318"/>
                                      <a:gd name="T5" fmla="*/ T4 w 1001"/>
                                      <a:gd name="T6" fmla="+- 0 1197 193"/>
                                      <a:gd name="T7" fmla="*/ 1197 h 1004"/>
                                    </a:gdLst>
                                    <a:ahLst/>
                                    <a:cxnLst>
                                      <a:cxn ang="0">
                                        <a:pos x="T1" y="T3"/>
                                      </a:cxn>
                                      <a:cxn ang="0">
                                        <a:pos x="T5" y="T7"/>
                                      </a:cxn>
                                    </a:cxnLst>
                                    <a:rect l="0" t="0" r="r" b="b"/>
                                    <a:pathLst>
                                      <a:path w="1001" h="1004">
                                        <a:moveTo>
                                          <a:pt x="1000" y="0"/>
                                        </a:moveTo>
                                        <a:lnTo>
                                          <a:pt x="0" y="1004"/>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3" name="Group 93"/>
                              <wpg:cNvGrpSpPr>
                                <a:grpSpLocks/>
                              </wpg:cNvGrpSpPr>
                              <wpg:grpSpPr bwMode="auto">
                                <a:xfrm>
                                  <a:off x="5026" y="193"/>
                                  <a:ext cx="634" cy="2"/>
                                  <a:chOff x="5026" y="193"/>
                                  <a:chExt cx="634" cy="2"/>
                                </a:xfrm>
                              </wpg:grpSpPr>
                              <wps:wsp>
                                <wps:cNvPr id="1414" name="Freeform 94"/>
                                <wps:cNvSpPr>
                                  <a:spLocks/>
                                </wps:cNvSpPr>
                                <wps:spPr bwMode="auto">
                                  <a:xfrm>
                                    <a:off x="5026" y="193"/>
                                    <a:ext cx="634" cy="2"/>
                                  </a:xfrm>
                                  <a:custGeom>
                                    <a:avLst/>
                                    <a:gdLst>
                                      <a:gd name="T0" fmla="+- 0 5026 5026"/>
                                      <a:gd name="T1" fmla="*/ T0 w 634"/>
                                      <a:gd name="T2" fmla="+- 0 5659 5026"/>
                                      <a:gd name="T3" fmla="*/ T2 w 634"/>
                                    </a:gdLst>
                                    <a:ahLst/>
                                    <a:cxnLst>
                                      <a:cxn ang="0">
                                        <a:pos x="T1" y="0"/>
                                      </a:cxn>
                                      <a:cxn ang="0">
                                        <a:pos x="T3" y="0"/>
                                      </a:cxn>
                                    </a:cxnLst>
                                    <a:rect l="0" t="0" r="r" b="b"/>
                                    <a:pathLst>
                                      <a:path w="634">
                                        <a:moveTo>
                                          <a:pt x="0" y="0"/>
                                        </a:moveTo>
                                        <a:lnTo>
                                          <a:pt x="633"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 name="Group 95"/>
                              <wpg:cNvGrpSpPr>
                                <a:grpSpLocks/>
                              </wpg:cNvGrpSpPr>
                              <wpg:grpSpPr bwMode="auto">
                                <a:xfrm>
                                  <a:off x="2899" y="1197"/>
                                  <a:ext cx="2" cy="339"/>
                                  <a:chOff x="2899" y="1197"/>
                                  <a:chExt cx="2" cy="339"/>
                                </a:xfrm>
                              </wpg:grpSpPr>
                              <wps:wsp>
                                <wps:cNvPr id="1416" name="Freeform 96"/>
                                <wps:cNvSpPr>
                                  <a:spLocks/>
                                </wps:cNvSpPr>
                                <wps:spPr bwMode="auto">
                                  <a:xfrm>
                                    <a:off x="2899" y="1197"/>
                                    <a:ext cx="2" cy="339"/>
                                  </a:xfrm>
                                  <a:custGeom>
                                    <a:avLst/>
                                    <a:gdLst>
                                      <a:gd name="T0" fmla="+- 0 1197 1197"/>
                                      <a:gd name="T1" fmla="*/ 1197 h 339"/>
                                      <a:gd name="T2" fmla="+- 0 1535 1197"/>
                                      <a:gd name="T3" fmla="*/ 1535 h 339"/>
                                    </a:gdLst>
                                    <a:ahLst/>
                                    <a:cxnLst>
                                      <a:cxn ang="0">
                                        <a:pos x="0" y="T1"/>
                                      </a:cxn>
                                      <a:cxn ang="0">
                                        <a:pos x="0" y="T3"/>
                                      </a:cxn>
                                    </a:cxnLst>
                                    <a:rect l="0" t="0" r="r" b="b"/>
                                    <a:pathLst>
                                      <a:path h="339">
                                        <a:moveTo>
                                          <a:pt x="0" y="0"/>
                                        </a:moveTo>
                                        <a:lnTo>
                                          <a:pt x="0" y="338"/>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 name="Group 97"/>
                              <wpg:cNvGrpSpPr>
                                <a:grpSpLocks/>
                              </wpg:cNvGrpSpPr>
                              <wpg:grpSpPr bwMode="auto">
                                <a:xfrm>
                                  <a:off x="1558" y="1535"/>
                                  <a:ext cx="4102" cy="2"/>
                                  <a:chOff x="1558" y="1535"/>
                                  <a:chExt cx="4102" cy="2"/>
                                </a:xfrm>
                              </wpg:grpSpPr>
                              <wps:wsp>
                                <wps:cNvPr id="1418" name="Freeform 98"/>
                                <wps:cNvSpPr>
                                  <a:spLocks/>
                                </wps:cNvSpPr>
                                <wps:spPr bwMode="auto">
                                  <a:xfrm>
                                    <a:off x="1558" y="1535"/>
                                    <a:ext cx="4102" cy="2"/>
                                  </a:xfrm>
                                  <a:custGeom>
                                    <a:avLst/>
                                    <a:gdLst>
                                      <a:gd name="T0" fmla="+- 0 1558 1558"/>
                                      <a:gd name="T1" fmla="*/ T0 w 4102"/>
                                      <a:gd name="T2" fmla="+- 0 5659 1558"/>
                                      <a:gd name="T3" fmla="*/ T2 w 4102"/>
                                    </a:gdLst>
                                    <a:ahLst/>
                                    <a:cxnLst>
                                      <a:cxn ang="0">
                                        <a:pos x="T1" y="0"/>
                                      </a:cxn>
                                      <a:cxn ang="0">
                                        <a:pos x="T3" y="0"/>
                                      </a:cxn>
                                    </a:cxnLst>
                                    <a:rect l="0" t="0" r="r" b="b"/>
                                    <a:pathLst>
                                      <a:path w="4102">
                                        <a:moveTo>
                                          <a:pt x="0" y="0"/>
                                        </a:moveTo>
                                        <a:lnTo>
                                          <a:pt x="4101"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9" name="Group 99"/>
                              <wpg:cNvGrpSpPr>
                                <a:grpSpLocks/>
                              </wpg:cNvGrpSpPr>
                              <wpg:grpSpPr bwMode="auto">
                                <a:xfrm>
                                  <a:off x="4318" y="1197"/>
                                  <a:ext cx="2" cy="339"/>
                                  <a:chOff x="4318" y="1197"/>
                                  <a:chExt cx="2" cy="339"/>
                                </a:xfrm>
                              </wpg:grpSpPr>
                              <wps:wsp>
                                <wps:cNvPr id="1420" name="Freeform 100"/>
                                <wps:cNvSpPr>
                                  <a:spLocks/>
                                </wps:cNvSpPr>
                                <wps:spPr bwMode="auto">
                                  <a:xfrm>
                                    <a:off x="4318" y="1197"/>
                                    <a:ext cx="2" cy="339"/>
                                  </a:xfrm>
                                  <a:custGeom>
                                    <a:avLst/>
                                    <a:gdLst>
                                      <a:gd name="T0" fmla="+- 0 1197 1197"/>
                                      <a:gd name="T1" fmla="*/ 1197 h 339"/>
                                      <a:gd name="T2" fmla="+- 0 1535 1197"/>
                                      <a:gd name="T3" fmla="*/ 1535 h 339"/>
                                    </a:gdLst>
                                    <a:ahLst/>
                                    <a:cxnLst>
                                      <a:cxn ang="0">
                                        <a:pos x="0" y="T1"/>
                                      </a:cxn>
                                      <a:cxn ang="0">
                                        <a:pos x="0" y="T3"/>
                                      </a:cxn>
                                    </a:cxnLst>
                                    <a:rect l="0" t="0" r="r" b="b"/>
                                    <a:pathLst>
                                      <a:path h="339">
                                        <a:moveTo>
                                          <a:pt x="0" y="0"/>
                                        </a:moveTo>
                                        <a:lnTo>
                                          <a:pt x="0" y="338"/>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1" name="Group 101"/>
                              <wpg:cNvGrpSpPr>
                                <a:grpSpLocks/>
                              </wpg:cNvGrpSpPr>
                              <wpg:grpSpPr bwMode="auto">
                                <a:xfrm>
                                  <a:off x="4694" y="817"/>
                                  <a:ext cx="965" cy="2"/>
                                  <a:chOff x="4694" y="817"/>
                                  <a:chExt cx="965" cy="2"/>
                                </a:xfrm>
                              </wpg:grpSpPr>
                              <wps:wsp>
                                <wps:cNvPr id="1422" name="Freeform 102"/>
                                <wps:cNvSpPr>
                                  <a:spLocks/>
                                </wps:cNvSpPr>
                                <wps:spPr bwMode="auto">
                                  <a:xfrm>
                                    <a:off x="4694" y="817"/>
                                    <a:ext cx="965" cy="2"/>
                                  </a:xfrm>
                                  <a:custGeom>
                                    <a:avLst/>
                                    <a:gdLst>
                                      <a:gd name="T0" fmla="+- 0 5659 4694"/>
                                      <a:gd name="T1" fmla="*/ T0 w 965"/>
                                      <a:gd name="T2" fmla="+- 0 4694 4694"/>
                                      <a:gd name="T3" fmla="*/ T2 w 965"/>
                                    </a:gdLst>
                                    <a:ahLst/>
                                    <a:cxnLst>
                                      <a:cxn ang="0">
                                        <a:pos x="T1" y="0"/>
                                      </a:cxn>
                                      <a:cxn ang="0">
                                        <a:pos x="T3" y="0"/>
                                      </a:cxn>
                                    </a:cxnLst>
                                    <a:rect l="0" t="0" r="r" b="b"/>
                                    <a:pathLst>
                                      <a:path w="965">
                                        <a:moveTo>
                                          <a:pt x="965" y="0"/>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3" name="Group 103"/>
                              <wpg:cNvGrpSpPr>
                                <a:grpSpLocks/>
                              </wpg:cNvGrpSpPr>
                              <wpg:grpSpPr bwMode="auto">
                                <a:xfrm>
                                  <a:off x="1558" y="817"/>
                                  <a:ext cx="965" cy="2"/>
                                  <a:chOff x="1558" y="817"/>
                                  <a:chExt cx="965" cy="2"/>
                                </a:xfrm>
                              </wpg:grpSpPr>
                              <wps:wsp>
                                <wps:cNvPr id="1424" name="Freeform 104"/>
                                <wps:cNvSpPr>
                                  <a:spLocks/>
                                </wps:cNvSpPr>
                                <wps:spPr bwMode="auto">
                                  <a:xfrm>
                                    <a:off x="1558" y="817"/>
                                    <a:ext cx="965" cy="2"/>
                                  </a:xfrm>
                                  <a:custGeom>
                                    <a:avLst/>
                                    <a:gdLst>
                                      <a:gd name="T0" fmla="+- 0 2522 1558"/>
                                      <a:gd name="T1" fmla="*/ T0 w 965"/>
                                      <a:gd name="T2" fmla="+- 0 1558 1558"/>
                                      <a:gd name="T3" fmla="*/ T2 w 965"/>
                                    </a:gdLst>
                                    <a:ahLst/>
                                    <a:cxnLst>
                                      <a:cxn ang="0">
                                        <a:pos x="T1" y="0"/>
                                      </a:cxn>
                                      <a:cxn ang="0">
                                        <a:pos x="T3" y="0"/>
                                      </a:cxn>
                                    </a:cxnLst>
                                    <a:rect l="0" t="0" r="r" b="b"/>
                                    <a:pathLst>
                                      <a:path w="965">
                                        <a:moveTo>
                                          <a:pt x="964" y="0"/>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5" name="Group 105"/>
                              <wpg:cNvGrpSpPr>
                                <a:grpSpLocks/>
                              </wpg:cNvGrpSpPr>
                              <wpg:grpSpPr bwMode="auto">
                                <a:xfrm>
                                  <a:off x="3182" y="1619"/>
                                  <a:ext cx="2" cy="202"/>
                                  <a:chOff x="3182" y="1619"/>
                                  <a:chExt cx="2" cy="202"/>
                                </a:xfrm>
                              </wpg:grpSpPr>
                              <wps:wsp>
                                <wps:cNvPr id="1426" name="Freeform 106"/>
                                <wps:cNvSpPr>
                                  <a:spLocks/>
                                </wps:cNvSpPr>
                                <wps:spPr bwMode="auto">
                                  <a:xfrm>
                                    <a:off x="3182"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107"/>
                              <wpg:cNvGrpSpPr>
                                <a:grpSpLocks/>
                              </wpg:cNvGrpSpPr>
                              <wpg:grpSpPr bwMode="auto">
                                <a:xfrm>
                                  <a:off x="3161" y="1535"/>
                                  <a:ext cx="44" cy="84"/>
                                  <a:chOff x="3161" y="1535"/>
                                  <a:chExt cx="44" cy="84"/>
                                </a:xfrm>
                              </wpg:grpSpPr>
                              <wps:wsp>
                                <wps:cNvPr id="1428" name="Freeform 108"/>
                                <wps:cNvSpPr>
                                  <a:spLocks/>
                                </wps:cNvSpPr>
                                <wps:spPr bwMode="auto">
                                  <a:xfrm>
                                    <a:off x="3161" y="1535"/>
                                    <a:ext cx="44" cy="84"/>
                                  </a:xfrm>
                                  <a:custGeom>
                                    <a:avLst/>
                                    <a:gdLst>
                                      <a:gd name="T0" fmla="+- 0 3182 3161"/>
                                      <a:gd name="T1" fmla="*/ T0 w 44"/>
                                      <a:gd name="T2" fmla="+- 0 1535 1535"/>
                                      <a:gd name="T3" fmla="*/ 1535 h 84"/>
                                      <a:gd name="T4" fmla="+- 0 3161 3161"/>
                                      <a:gd name="T5" fmla="*/ T4 w 44"/>
                                      <a:gd name="T6" fmla="+- 0 1619 1535"/>
                                      <a:gd name="T7" fmla="*/ 1619 h 84"/>
                                      <a:gd name="T8" fmla="+- 0 3204 3161"/>
                                      <a:gd name="T9" fmla="*/ T8 w 44"/>
                                      <a:gd name="T10" fmla="+- 0 1619 1535"/>
                                      <a:gd name="T11" fmla="*/ 1619 h 84"/>
                                      <a:gd name="T12" fmla="+- 0 3182 3161"/>
                                      <a:gd name="T13" fmla="*/ T12 w 44"/>
                                      <a:gd name="T14" fmla="+- 0 1535 1535"/>
                                      <a:gd name="T15" fmla="*/ 1535 h 84"/>
                                    </a:gdLst>
                                    <a:ahLst/>
                                    <a:cxnLst>
                                      <a:cxn ang="0">
                                        <a:pos x="T1" y="T3"/>
                                      </a:cxn>
                                      <a:cxn ang="0">
                                        <a:pos x="T5" y="T7"/>
                                      </a:cxn>
                                      <a:cxn ang="0">
                                        <a:pos x="T9" y="T11"/>
                                      </a:cxn>
                                      <a:cxn ang="0">
                                        <a:pos x="T13" y="T15"/>
                                      </a:cxn>
                                    </a:cxnLst>
                                    <a:rect l="0" t="0" r="r" b="b"/>
                                    <a:pathLst>
                                      <a:path w="44" h="84">
                                        <a:moveTo>
                                          <a:pt x="21" y="0"/>
                                        </a:moveTo>
                                        <a:lnTo>
                                          <a:pt x="0" y="84"/>
                                        </a:lnTo>
                                        <a:lnTo>
                                          <a:pt x="43" y="84"/>
                                        </a:lnTo>
                                        <a:lnTo>
                                          <a:pt x="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9" name="Group 109"/>
                              <wpg:cNvGrpSpPr>
                                <a:grpSpLocks/>
                              </wpg:cNvGrpSpPr>
                              <wpg:grpSpPr bwMode="auto">
                                <a:xfrm>
                                  <a:off x="3182" y="1535"/>
                                  <a:ext cx="22" cy="84"/>
                                  <a:chOff x="3182" y="1535"/>
                                  <a:chExt cx="22" cy="84"/>
                                </a:xfrm>
                              </wpg:grpSpPr>
                              <wps:wsp>
                                <wps:cNvPr id="1430" name="Freeform 110"/>
                                <wps:cNvSpPr>
                                  <a:spLocks/>
                                </wps:cNvSpPr>
                                <wps:spPr bwMode="auto">
                                  <a:xfrm>
                                    <a:off x="3182" y="1535"/>
                                    <a:ext cx="22" cy="84"/>
                                  </a:xfrm>
                                  <a:custGeom>
                                    <a:avLst/>
                                    <a:gdLst>
                                      <a:gd name="T0" fmla="+- 0 3204 3182"/>
                                      <a:gd name="T1" fmla="*/ T0 w 22"/>
                                      <a:gd name="T2" fmla="+- 0 1619 1535"/>
                                      <a:gd name="T3" fmla="*/ 1619 h 84"/>
                                      <a:gd name="T4" fmla="+- 0 3182 3182"/>
                                      <a:gd name="T5" fmla="*/ T4 w 22"/>
                                      <a:gd name="T6" fmla="+- 0 1535 1535"/>
                                      <a:gd name="T7" fmla="*/ 1535 h 84"/>
                                    </a:gdLst>
                                    <a:ahLst/>
                                    <a:cxnLst>
                                      <a:cxn ang="0">
                                        <a:pos x="T1" y="T3"/>
                                      </a:cxn>
                                      <a:cxn ang="0">
                                        <a:pos x="T5" y="T7"/>
                                      </a:cxn>
                                    </a:cxnLst>
                                    <a:rect l="0" t="0" r="r" b="b"/>
                                    <a:pathLst>
                                      <a:path w="22" h="84">
                                        <a:moveTo>
                                          <a:pt x="22"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111"/>
                              <wpg:cNvGrpSpPr>
                                <a:grpSpLocks/>
                              </wpg:cNvGrpSpPr>
                              <wpg:grpSpPr bwMode="auto">
                                <a:xfrm>
                                  <a:off x="2899" y="1619"/>
                                  <a:ext cx="2" cy="202"/>
                                  <a:chOff x="2899" y="1619"/>
                                  <a:chExt cx="2" cy="202"/>
                                </a:xfrm>
                              </wpg:grpSpPr>
                              <wps:wsp>
                                <wps:cNvPr id="1432" name="Freeform 112"/>
                                <wps:cNvSpPr>
                                  <a:spLocks/>
                                </wps:cNvSpPr>
                                <wps:spPr bwMode="auto">
                                  <a:xfrm>
                                    <a:off x="2899"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3" name="Group 113"/>
                              <wpg:cNvGrpSpPr>
                                <a:grpSpLocks/>
                              </wpg:cNvGrpSpPr>
                              <wpg:grpSpPr bwMode="auto">
                                <a:xfrm>
                                  <a:off x="2878" y="1535"/>
                                  <a:ext cx="22" cy="84"/>
                                  <a:chOff x="2878" y="1535"/>
                                  <a:chExt cx="22" cy="84"/>
                                </a:xfrm>
                              </wpg:grpSpPr>
                              <wps:wsp>
                                <wps:cNvPr id="1434" name="Freeform 114"/>
                                <wps:cNvSpPr>
                                  <a:spLocks/>
                                </wps:cNvSpPr>
                                <wps:spPr bwMode="auto">
                                  <a:xfrm>
                                    <a:off x="2878" y="1535"/>
                                    <a:ext cx="22" cy="84"/>
                                  </a:xfrm>
                                  <a:custGeom>
                                    <a:avLst/>
                                    <a:gdLst>
                                      <a:gd name="T0" fmla="+- 0 2899 2878"/>
                                      <a:gd name="T1" fmla="*/ T0 w 22"/>
                                      <a:gd name="T2" fmla="+- 0 1535 1535"/>
                                      <a:gd name="T3" fmla="*/ 1535 h 84"/>
                                      <a:gd name="T4" fmla="+- 0 2878 2878"/>
                                      <a:gd name="T5" fmla="*/ T4 w 22"/>
                                      <a:gd name="T6" fmla="+- 0 1619 1535"/>
                                      <a:gd name="T7" fmla="*/ 1619 h 84"/>
                                    </a:gdLst>
                                    <a:ahLst/>
                                    <a:cxnLst>
                                      <a:cxn ang="0">
                                        <a:pos x="T1" y="T3"/>
                                      </a:cxn>
                                      <a:cxn ang="0">
                                        <a:pos x="T5" y="T7"/>
                                      </a:cxn>
                                    </a:cxnLst>
                                    <a:rect l="0" t="0" r="r" b="b"/>
                                    <a:pathLst>
                                      <a:path w="22" h="84">
                                        <a:moveTo>
                                          <a:pt x="21"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5" name="Group 115"/>
                              <wpg:cNvGrpSpPr>
                                <a:grpSpLocks/>
                              </wpg:cNvGrpSpPr>
                              <wpg:grpSpPr bwMode="auto">
                                <a:xfrm>
                                  <a:off x="2899" y="1535"/>
                                  <a:ext cx="22" cy="84"/>
                                  <a:chOff x="2899" y="1535"/>
                                  <a:chExt cx="22" cy="84"/>
                                </a:xfrm>
                              </wpg:grpSpPr>
                              <wps:wsp>
                                <wps:cNvPr id="1436" name="Freeform 116"/>
                                <wps:cNvSpPr>
                                  <a:spLocks/>
                                </wps:cNvSpPr>
                                <wps:spPr bwMode="auto">
                                  <a:xfrm>
                                    <a:off x="2899" y="1535"/>
                                    <a:ext cx="22" cy="84"/>
                                  </a:xfrm>
                                  <a:custGeom>
                                    <a:avLst/>
                                    <a:gdLst>
                                      <a:gd name="T0" fmla="+- 0 2921 2899"/>
                                      <a:gd name="T1" fmla="*/ T0 w 22"/>
                                      <a:gd name="T2" fmla="+- 0 1619 1535"/>
                                      <a:gd name="T3" fmla="*/ 1619 h 84"/>
                                      <a:gd name="T4" fmla="+- 0 2899 2899"/>
                                      <a:gd name="T5" fmla="*/ T4 w 22"/>
                                      <a:gd name="T6" fmla="+- 0 1535 1535"/>
                                      <a:gd name="T7" fmla="*/ 1535 h 84"/>
                                    </a:gdLst>
                                    <a:ahLst/>
                                    <a:cxnLst>
                                      <a:cxn ang="0">
                                        <a:pos x="T1" y="T3"/>
                                      </a:cxn>
                                      <a:cxn ang="0">
                                        <a:pos x="T5" y="T7"/>
                                      </a:cxn>
                                    </a:cxnLst>
                                    <a:rect l="0" t="0" r="r" b="b"/>
                                    <a:pathLst>
                                      <a:path w="22" h="84">
                                        <a:moveTo>
                                          <a:pt x="22"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7" name="Group 117"/>
                              <wpg:cNvGrpSpPr>
                                <a:grpSpLocks/>
                              </wpg:cNvGrpSpPr>
                              <wpg:grpSpPr bwMode="auto">
                                <a:xfrm>
                                  <a:off x="2878" y="1535"/>
                                  <a:ext cx="44" cy="84"/>
                                  <a:chOff x="2878" y="1535"/>
                                  <a:chExt cx="44" cy="84"/>
                                </a:xfrm>
                              </wpg:grpSpPr>
                              <wps:wsp>
                                <wps:cNvPr id="1438" name="Freeform 118"/>
                                <wps:cNvSpPr>
                                  <a:spLocks/>
                                </wps:cNvSpPr>
                                <wps:spPr bwMode="auto">
                                  <a:xfrm>
                                    <a:off x="2878" y="1535"/>
                                    <a:ext cx="44" cy="84"/>
                                  </a:xfrm>
                                  <a:custGeom>
                                    <a:avLst/>
                                    <a:gdLst>
                                      <a:gd name="T0" fmla="+- 0 2899 2878"/>
                                      <a:gd name="T1" fmla="*/ T0 w 44"/>
                                      <a:gd name="T2" fmla="+- 0 1535 1535"/>
                                      <a:gd name="T3" fmla="*/ 1535 h 84"/>
                                      <a:gd name="T4" fmla="+- 0 2878 2878"/>
                                      <a:gd name="T5" fmla="*/ T4 w 44"/>
                                      <a:gd name="T6" fmla="+- 0 1619 1535"/>
                                      <a:gd name="T7" fmla="*/ 1619 h 84"/>
                                      <a:gd name="T8" fmla="+- 0 2921 2878"/>
                                      <a:gd name="T9" fmla="*/ T8 w 44"/>
                                      <a:gd name="T10" fmla="+- 0 1619 1535"/>
                                      <a:gd name="T11" fmla="*/ 1619 h 84"/>
                                      <a:gd name="T12" fmla="+- 0 2899 2878"/>
                                      <a:gd name="T13" fmla="*/ T12 w 44"/>
                                      <a:gd name="T14" fmla="+- 0 1535 1535"/>
                                      <a:gd name="T15" fmla="*/ 1535 h 84"/>
                                    </a:gdLst>
                                    <a:ahLst/>
                                    <a:cxnLst>
                                      <a:cxn ang="0">
                                        <a:pos x="T1" y="T3"/>
                                      </a:cxn>
                                      <a:cxn ang="0">
                                        <a:pos x="T5" y="T7"/>
                                      </a:cxn>
                                      <a:cxn ang="0">
                                        <a:pos x="T9" y="T11"/>
                                      </a:cxn>
                                      <a:cxn ang="0">
                                        <a:pos x="T13" y="T15"/>
                                      </a:cxn>
                                    </a:cxnLst>
                                    <a:rect l="0" t="0" r="r" b="b"/>
                                    <a:pathLst>
                                      <a:path w="44" h="84">
                                        <a:moveTo>
                                          <a:pt x="21" y="0"/>
                                        </a:moveTo>
                                        <a:lnTo>
                                          <a:pt x="0" y="84"/>
                                        </a:lnTo>
                                        <a:lnTo>
                                          <a:pt x="43" y="84"/>
                                        </a:lnTo>
                                        <a:lnTo>
                                          <a:pt x="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9" name="Group 119"/>
                              <wpg:cNvGrpSpPr>
                                <a:grpSpLocks/>
                              </wpg:cNvGrpSpPr>
                              <wpg:grpSpPr bwMode="auto">
                                <a:xfrm>
                                  <a:off x="3161" y="1535"/>
                                  <a:ext cx="22" cy="84"/>
                                  <a:chOff x="3161" y="1535"/>
                                  <a:chExt cx="22" cy="84"/>
                                </a:xfrm>
                              </wpg:grpSpPr>
                              <wps:wsp>
                                <wps:cNvPr id="1440" name="Freeform 120"/>
                                <wps:cNvSpPr>
                                  <a:spLocks/>
                                </wps:cNvSpPr>
                                <wps:spPr bwMode="auto">
                                  <a:xfrm>
                                    <a:off x="3161" y="1535"/>
                                    <a:ext cx="22" cy="84"/>
                                  </a:xfrm>
                                  <a:custGeom>
                                    <a:avLst/>
                                    <a:gdLst>
                                      <a:gd name="T0" fmla="+- 0 3182 3161"/>
                                      <a:gd name="T1" fmla="*/ T0 w 22"/>
                                      <a:gd name="T2" fmla="+- 0 1535 1535"/>
                                      <a:gd name="T3" fmla="*/ 1535 h 84"/>
                                      <a:gd name="T4" fmla="+- 0 3161 3161"/>
                                      <a:gd name="T5" fmla="*/ T4 w 22"/>
                                      <a:gd name="T6" fmla="+- 0 1619 1535"/>
                                      <a:gd name="T7" fmla="*/ 1619 h 84"/>
                                    </a:gdLst>
                                    <a:ahLst/>
                                    <a:cxnLst>
                                      <a:cxn ang="0">
                                        <a:pos x="T1" y="T3"/>
                                      </a:cxn>
                                      <a:cxn ang="0">
                                        <a:pos x="T5" y="T7"/>
                                      </a:cxn>
                                    </a:cxnLst>
                                    <a:rect l="0" t="0" r="r" b="b"/>
                                    <a:pathLst>
                                      <a:path w="22" h="84">
                                        <a:moveTo>
                                          <a:pt x="21"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1" name="Group 121"/>
                              <wpg:cNvGrpSpPr>
                                <a:grpSpLocks/>
                              </wpg:cNvGrpSpPr>
                              <wpg:grpSpPr bwMode="auto">
                                <a:xfrm>
                                  <a:off x="3041" y="1619"/>
                                  <a:ext cx="2" cy="202"/>
                                  <a:chOff x="3041" y="1619"/>
                                  <a:chExt cx="2" cy="202"/>
                                </a:xfrm>
                              </wpg:grpSpPr>
                              <wps:wsp>
                                <wps:cNvPr id="1442" name="Freeform 122"/>
                                <wps:cNvSpPr>
                                  <a:spLocks/>
                                </wps:cNvSpPr>
                                <wps:spPr bwMode="auto">
                                  <a:xfrm>
                                    <a:off x="3041"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3" name="Group 123"/>
                              <wpg:cNvGrpSpPr>
                                <a:grpSpLocks/>
                              </wpg:cNvGrpSpPr>
                              <wpg:grpSpPr bwMode="auto">
                                <a:xfrm>
                                  <a:off x="3019" y="1535"/>
                                  <a:ext cx="46" cy="84"/>
                                  <a:chOff x="3019" y="1535"/>
                                  <a:chExt cx="46" cy="84"/>
                                </a:xfrm>
                              </wpg:grpSpPr>
                              <wps:wsp>
                                <wps:cNvPr id="1444" name="Freeform 124"/>
                                <wps:cNvSpPr>
                                  <a:spLocks/>
                                </wps:cNvSpPr>
                                <wps:spPr bwMode="auto">
                                  <a:xfrm>
                                    <a:off x="3019" y="1535"/>
                                    <a:ext cx="46" cy="84"/>
                                  </a:xfrm>
                                  <a:custGeom>
                                    <a:avLst/>
                                    <a:gdLst>
                                      <a:gd name="T0" fmla="+- 0 3041 3019"/>
                                      <a:gd name="T1" fmla="*/ T0 w 46"/>
                                      <a:gd name="T2" fmla="+- 0 1535 1535"/>
                                      <a:gd name="T3" fmla="*/ 1535 h 84"/>
                                      <a:gd name="T4" fmla="+- 0 3019 3019"/>
                                      <a:gd name="T5" fmla="*/ T4 w 46"/>
                                      <a:gd name="T6" fmla="+- 0 1619 1535"/>
                                      <a:gd name="T7" fmla="*/ 1619 h 84"/>
                                      <a:gd name="T8" fmla="+- 0 3065 3019"/>
                                      <a:gd name="T9" fmla="*/ T8 w 46"/>
                                      <a:gd name="T10" fmla="+- 0 1619 1535"/>
                                      <a:gd name="T11" fmla="*/ 1619 h 84"/>
                                      <a:gd name="T12" fmla="+- 0 3041 3019"/>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2" y="0"/>
                                        </a:moveTo>
                                        <a:lnTo>
                                          <a:pt x="0" y="84"/>
                                        </a:lnTo>
                                        <a:lnTo>
                                          <a:pt x="46" y="84"/>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5" name="Group 125"/>
                              <wpg:cNvGrpSpPr>
                                <a:grpSpLocks/>
                              </wpg:cNvGrpSpPr>
                              <wpg:grpSpPr bwMode="auto">
                                <a:xfrm>
                                  <a:off x="3019" y="1535"/>
                                  <a:ext cx="46" cy="84"/>
                                  <a:chOff x="3019" y="1535"/>
                                  <a:chExt cx="46" cy="84"/>
                                </a:xfrm>
                              </wpg:grpSpPr>
                              <wps:wsp>
                                <wps:cNvPr id="1446" name="Freeform 126"/>
                                <wps:cNvSpPr>
                                  <a:spLocks/>
                                </wps:cNvSpPr>
                                <wps:spPr bwMode="auto">
                                  <a:xfrm>
                                    <a:off x="3019" y="1535"/>
                                    <a:ext cx="46" cy="84"/>
                                  </a:xfrm>
                                  <a:custGeom>
                                    <a:avLst/>
                                    <a:gdLst>
                                      <a:gd name="T0" fmla="+- 0 3065 3019"/>
                                      <a:gd name="T1" fmla="*/ T0 w 46"/>
                                      <a:gd name="T2" fmla="+- 0 1619 1535"/>
                                      <a:gd name="T3" fmla="*/ 1619 h 84"/>
                                      <a:gd name="T4" fmla="+- 0 3041 3019"/>
                                      <a:gd name="T5" fmla="*/ T4 w 46"/>
                                      <a:gd name="T6" fmla="+- 0 1535 1535"/>
                                      <a:gd name="T7" fmla="*/ 1535 h 84"/>
                                      <a:gd name="T8" fmla="+- 0 3019 3019"/>
                                      <a:gd name="T9" fmla="*/ T8 w 46"/>
                                      <a:gd name="T10" fmla="+- 0 1619 1535"/>
                                      <a:gd name="T11" fmla="*/ 1619 h 84"/>
                                    </a:gdLst>
                                    <a:ahLst/>
                                    <a:cxnLst>
                                      <a:cxn ang="0">
                                        <a:pos x="T1" y="T3"/>
                                      </a:cxn>
                                      <a:cxn ang="0">
                                        <a:pos x="T5" y="T7"/>
                                      </a:cxn>
                                      <a:cxn ang="0">
                                        <a:pos x="T9" y="T11"/>
                                      </a:cxn>
                                    </a:cxnLst>
                                    <a:rect l="0" t="0" r="r" b="b"/>
                                    <a:pathLst>
                                      <a:path w="46" h="84">
                                        <a:moveTo>
                                          <a:pt x="46" y="84"/>
                                        </a:moveTo>
                                        <a:lnTo>
                                          <a:pt x="22" y="0"/>
                                        </a:ln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7" name="Group 127"/>
                              <wpg:cNvGrpSpPr>
                                <a:grpSpLocks/>
                              </wpg:cNvGrpSpPr>
                              <wpg:grpSpPr bwMode="auto">
                                <a:xfrm>
                                  <a:off x="3466" y="1619"/>
                                  <a:ext cx="2" cy="202"/>
                                  <a:chOff x="3466" y="1619"/>
                                  <a:chExt cx="2" cy="202"/>
                                </a:xfrm>
                              </wpg:grpSpPr>
                              <wps:wsp>
                                <wps:cNvPr id="1448" name="Freeform 128"/>
                                <wps:cNvSpPr>
                                  <a:spLocks/>
                                </wps:cNvSpPr>
                                <wps:spPr bwMode="auto">
                                  <a:xfrm>
                                    <a:off x="3466"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9" name="Group 129"/>
                              <wpg:cNvGrpSpPr>
                                <a:grpSpLocks/>
                              </wpg:cNvGrpSpPr>
                              <wpg:grpSpPr bwMode="auto">
                                <a:xfrm>
                                  <a:off x="3444" y="1535"/>
                                  <a:ext cx="46" cy="84"/>
                                  <a:chOff x="3444" y="1535"/>
                                  <a:chExt cx="46" cy="84"/>
                                </a:xfrm>
                              </wpg:grpSpPr>
                              <wps:wsp>
                                <wps:cNvPr id="1450" name="Freeform 130"/>
                                <wps:cNvSpPr>
                                  <a:spLocks/>
                                </wps:cNvSpPr>
                                <wps:spPr bwMode="auto">
                                  <a:xfrm>
                                    <a:off x="3444" y="1535"/>
                                    <a:ext cx="46" cy="84"/>
                                  </a:xfrm>
                                  <a:custGeom>
                                    <a:avLst/>
                                    <a:gdLst>
                                      <a:gd name="T0" fmla="+- 0 3466 3444"/>
                                      <a:gd name="T1" fmla="*/ T0 w 46"/>
                                      <a:gd name="T2" fmla="+- 0 1535 1535"/>
                                      <a:gd name="T3" fmla="*/ 1535 h 84"/>
                                      <a:gd name="T4" fmla="+- 0 3444 3444"/>
                                      <a:gd name="T5" fmla="*/ T4 w 46"/>
                                      <a:gd name="T6" fmla="+- 0 1619 1535"/>
                                      <a:gd name="T7" fmla="*/ 1619 h 84"/>
                                      <a:gd name="T8" fmla="+- 0 3490 3444"/>
                                      <a:gd name="T9" fmla="*/ T8 w 46"/>
                                      <a:gd name="T10" fmla="+- 0 1619 1535"/>
                                      <a:gd name="T11" fmla="*/ 1619 h 84"/>
                                      <a:gd name="T12" fmla="+- 0 3466 3444"/>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2" y="0"/>
                                        </a:moveTo>
                                        <a:lnTo>
                                          <a:pt x="0" y="84"/>
                                        </a:lnTo>
                                        <a:lnTo>
                                          <a:pt x="46" y="84"/>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1" name="Group 131"/>
                              <wpg:cNvGrpSpPr>
                                <a:grpSpLocks/>
                              </wpg:cNvGrpSpPr>
                              <wpg:grpSpPr bwMode="auto">
                                <a:xfrm>
                                  <a:off x="3444" y="1535"/>
                                  <a:ext cx="46" cy="84"/>
                                  <a:chOff x="3444" y="1535"/>
                                  <a:chExt cx="46" cy="84"/>
                                </a:xfrm>
                              </wpg:grpSpPr>
                              <wps:wsp>
                                <wps:cNvPr id="1452" name="Freeform 132"/>
                                <wps:cNvSpPr>
                                  <a:spLocks/>
                                </wps:cNvSpPr>
                                <wps:spPr bwMode="auto">
                                  <a:xfrm>
                                    <a:off x="3444" y="1535"/>
                                    <a:ext cx="46" cy="84"/>
                                  </a:xfrm>
                                  <a:custGeom>
                                    <a:avLst/>
                                    <a:gdLst>
                                      <a:gd name="T0" fmla="+- 0 3490 3444"/>
                                      <a:gd name="T1" fmla="*/ T0 w 46"/>
                                      <a:gd name="T2" fmla="+- 0 1619 1535"/>
                                      <a:gd name="T3" fmla="*/ 1619 h 84"/>
                                      <a:gd name="T4" fmla="+- 0 3466 3444"/>
                                      <a:gd name="T5" fmla="*/ T4 w 46"/>
                                      <a:gd name="T6" fmla="+- 0 1535 1535"/>
                                      <a:gd name="T7" fmla="*/ 1535 h 84"/>
                                      <a:gd name="T8" fmla="+- 0 3444 3444"/>
                                      <a:gd name="T9" fmla="*/ T8 w 46"/>
                                      <a:gd name="T10" fmla="+- 0 1619 1535"/>
                                      <a:gd name="T11" fmla="*/ 1619 h 84"/>
                                    </a:gdLst>
                                    <a:ahLst/>
                                    <a:cxnLst>
                                      <a:cxn ang="0">
                                        <a:pos x="T1" y="T3"/>
                                      </a:cxn>
                                      <a:cxn ang="0">
                                        <a:pos x="T5" y="T7"/>
                                      </a:cxn>
                                      <a:cxn ang="0">
                                        <a:pos x="T9" y="T11"/>
                                      </a:cxn>
                                    </a:cxnLst>
                                    <a:rect l="0" t="0" r="r" b="b"/>
                                    <a:pathLst>
                                      <a:path w="46" h="84">
                                        <a:moveTo>
                                          <a:pt x="46" y="84"/>
                                        </a:moveTo>
                                        <a:lnTo>
                                          <a:pt x="22" y="0"/>
                                        </a:ln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3" name="Group 133"/>
                              <wpg:cNvGrpSpPr>
                                <a:grpSpLocks/>
                              </wpg:cNvGrpSpPr>
                              <wpg:grpSpPr bwMode="auto">
                                <a:xfrm>
                                  <a:off x="3324" y="1619"/>
                                  <a:ext cx="2" cy="202"/>
                                  <a:chOff x="3324" y="1619"/>
                                  <a:chExt cx="2" cy="202"/>
                                </a:xfrm>
                              </wpg:grpSpPr>
                              <wps:wsp>
                                <wps:cNvPr id="1454" name="Freeform 134"/>
                                <wps:cNvSpPr>
                                  <a:spLocks/>
                                </wps:cNvSpPr>
                                <wps:spPr bwMode="auto">
                                  <a:xfrm>
                                    <a:off x="3324"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5" name="Group 135"/>
                              <wpg:cNvGrpSpPr>
                                <a:grpSpLocks/>
                              </wpg:cNvGrpSpPr>
                              <wpg:grpSpPr bwMode="auto">
                                <a:xfrm>
                                  <a:off x="3302" y="1535"/>
                                  <a:ext cx="22" cy="84"/>
                                  <a:chOff x="3302" y="1535"/>
                                  <a:chExt cx="22" cy="84"/>
                                </a:xfrm>
                              </wpg:grpSpPr>
                              <wps:wsp>
                                <wps:cNvPr id="1456" name="Freeform 136"/>
                                <wps:cNvSpPr>
                                  <a:spLocks/>
                                </wps:cNvSpPr>
                                <wps:spPr bwMode="auto">
                                  <a:xfrm>
                                    <a:off x="3302" y="1535"/>
                                    <a:ext cx="22" cy="84"/>
                                  </a:xfrm>
                                  <a:custGeom>
                                    <a:avLst/>
                                    <a:gdLst>
                                      <a:gd name="T0" fmla="+- 0 3324 3302"/>
                                      <a:gd name="T1" fmla="*/ T0 w 22"/>
                                      <a:gd name="T2" fmla="+- 0 1535 1535"/>
                                      <a:gd name="T3" fmla="*/ 1535 h 84"/>
                                      <a:gd name="T4" fmla="+- 0 3302 3302"/>
                                      <a:gd name="T5" fmla="*/ T4 w 22"/>
                                      <a:gd name="T6" fmla="+- 0 1619 1535"/>
                                      <a:gd name="T7" fmla="*/ 1619 h 84"/>
                                    </a:gdLst>
                                    <a:ahLst/>
                                    <a:cxnLst>
                                      <a:cxn ang="0">
                                        <a:pos x="T1" y="T3"/>
                                      </a:cxn>
                                      <a:cxn ang="0">
                                        <a:pos x="T5" y="T7"/>
                                      </a:cxn>
                                    </a:cxnLst>
                                    <a:rect l="0" t="0" r="r" b="b"/>
                                    <a:pathLst>
                                      <a:path w="22" h="84">
                                        <a:moveTo>
                                          <a:pt x="22"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7" name="Group 137"/>
                              <wpg:cNvGrpSpPr>
                                <a:grpSpLocks/>
                              </wpg:cNvGrpSpPr>
                              <wpg:grpSpPr bwMode="auto">
                                <a:xfrm>
                                  <a:off x="3302" y="1535"/>
                                  <a:ext cx="46" cy="84"/>
                                  <a:chOff x="3302" y="1535"/>
                                  <a:chExt cx="46" cy="84"/>
                                </a:xfrm>
                              </wpg:grpSpPr>
                              <wps:wsp>
                                <wps:cNvPr id="1458" name="Freeform 138"/>
                                <wps:cNvSpPr>
                                  <a:spLocks/>
                                </wps:cNvSpPr>
                                <wps:spPr bwMode="auto">
                                  <a:xfrm>
                                    <a:off x="3302" y="1535"/>
                                    <a:ext cx="46" cy="84"/>
                                  </a:xfrm>
                                  <a:custGeom>
                                    <a:avLst/>
                                    <a:gdLst>
                                      <a:gd name="T0" fmla="+- 0 3324 3302"/>
                                      <a:gd name="T1" fmla="*/ T0 w 46"/>
                                      <a:gd name="T2" fmla="+- 0 1535 1535"/>
                                      <a:gd name="T3" fmla="*/ 1535 h 84"/>
                                      <a:gd name="T4" fmla="+- 0 3302 3302"/>
                                      <a:gd name="T5" fmla="*/ T4 w 46"/>
                                      <a:gd name="T6" fmla="+- 0 1619 1535"/>
                                      <a:gd name="T7" fmla="*/ 1619 h 84"/>
                                      <a:gd name="T8" fmla="+- 0 3348 3302"/>
                                      <a:gd name="T9" fmla="*/ T8 w 46"/>
                                      <a:gd name="T10" fmla="+- 0 1619 1535"/>
                                      <a:gd name="T11" fmla="*/ 1619 h 84"/>
                                      <a:gd name="T12" fmla="+- 0 3324 3302"/>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2" y="0"/>
                                        </a:moveTo>
                                        <a:lnTo>
                                          <a:pt x="0" y="84"/>
                                        </a:lnTo>
                                        <a:lnTo>
                                          <a:pt x="46" y="84"/>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9" name="Group 139"/>
                              <wpg:cNvGrpSpPr>
                                <a:grpSpLocks/>
                              </wpg:cNvGrpSpPr>
                              <wpg:grpSpPr bwMode="auto">
                                <a:xfrm>
                                  <a:off x="3324" y="1535"/>
                                  <a:ext cx="24" cy="84"/>
                                  <a:chOff x="3324" y="1535"/>
                                  <a:chExt cx="24" cy="84"/>
                                </a:xfrm>
                              </wpg:grpSpPr>
                              <wps:wsp>
                                <wps:cNvPr id="1460" name="Freeform 140"/>
                                <wps:cNvSpPr>
                                  <a:spLocks/>
                                </wps:cNvSpPr>
                                <wps:spPr bwMode="auto">
                                  <a:xfrm>
                                    <a:off x="3324" y="1535"/>
                                    <a:ext cx="24" cy="84"/>
                                  </a:xfrm>
                                  <a:custGeom>
                                    <a:avLst/>
                                    <a:gdLst>
                                      <a:gd name="T0" fmla="+- 0 3348 3324"/>
                                      <a:gd name="T1" fmla="*/ T0 w 24"/>
                                      <a:gd name="T2" fmla="+- 0 1619 1535"/>
                                      <a:gd name="T3" fmla="*/ 1619 h 84"/>
                                      <a:gd name="T4" fmla="+- 0 3324 3324"/>
                                      <a:gd name="T5" fmla="*/ T4 w 24"/>
                                      <a:gd name="T6" fmla="+- 0 1535 1535"/>
                                      <a:gd name="T7" fmla="*/ 1535 h 84"/>
                                    </a:gdLst>
                                    <a:ahLst/>
                                    <a:cxnLst>
                                      <a:cxn ang="0">
                                        <a:pos x="T1" y="T3"/>
                                      </a:cxn>
                                      <a:cxn ang="0">
                                        <a:pos x="T5" y="T7"/>
                                      </a:cxn>
                                    </a:cxnLst>
                                    <a:rect l="0" t="0" r="r" b="b"/>
                                    <a:pathLst>
                                      <a:path w="24" h="84">
                                        <a:moveTo>
                                          <a:pt x="24"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1" name="Group 141"/>
                              <wpg:cNvGrpSpPr>
                                <a:grpSpLocks/>
                              </wpg:cNvGrpSpPr>
                              <wpg:grpSpPr bwMode="auto">
                                <a:xfrm>
                                  <a:off x="3751" y="1619"/>
                                  <a:ext cx="2" cy="202"/>
                                  <a:chOff x="3751" y="1619"/>
                                  <a:chExt cx="2" cy="202"/>
                                </a:xfrm>
                              </wpg:grpSpPr>
                              <wps:wsp>
                                <wps:cNvPr id="1462" name="Freeform 142"/>
                                <wps:cNvSpPr>
                                  <a:spLocks/>
                                </wps:cNvSpPr>
                                <wps:spPr bwMode="auto">
                                  <a:xfrm>
                                    <a:off x="3751"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3" name="Group 143"/>
                              <wpg:cNvGrpSpPr>
                                <a:grpSpLocks/>
                              </wpg:cNvGrpSpPr>
                              <wpg:grpSpPr bwMode="auto">
                                <a:xfrm>
                                  <a:off x="3727" y="1535"/>
                                  <a:ext cx="46" cy="84"/>
                                  <a:chOff x="3727" y="1535"/>
                                  <a:chExt cx="46" cy="84"/>
                                </a:xfrm>
                              </wpg:grpSpPr>
                              <wps:wsp>
                                <wps:cNvPr id="1464" name="Freeform 144"/>
                                <wps:cNvSpPr>
                                  <a:spLocks/>
                                </wps:cNvSpPr>
                                <wps:spPr bwMode="auto">
                                  <a:xfrm>
                                    <a:off x="3727" y="1535"/>
                                    <a:ext cx="46" cy="84"/>
                                  </a:xfrm>
                                  <a:custGeom>
                                    <a:avLst/>
                                    <a:gdLst>
                                      <a:gd name="T0" fmla="+- 0 3751 3727"/>
                                      <a:gd name="T1" fmla="*/ T0 w 46"/>
                                      <a:gd name="T2" fmla="+- 0 1535 1535"/>
                                      <a:gd name="T3" fmla="*/ 1535 h 84"/>
                                      <a:gd name="T4" fmla="+- 0 3727 3727"/>
                                      <a:gd name="T5" fmla="*/ T4 w 46"/>
                                      <a:gd name="T6" fmla="+- 0 1619 1535"/>
                                      <a:gd name="T7" fmla="*/ 1619 h 84"/>
                                      <a:gd name="T8" fmla="+- 0 3773 3727"/>
                                      <a:gd name="T9" fmla="*/ T8 w 46"/>
                                      <a:gd name="T10" fmla="+- 0 1619 1535"/>
                                      <a:gd name="T11" fmla="*/ 1619 h 84"/>
                                      <a:gd name="T12" fmla="+- 0 3751 3727"/>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4" y="0"/>
                                        </a:moveTo>
                                        <a:lnTo>
                                          <a:pt x="0" y="84"/>
                                        </a:lnTo>
                                        <a:lnTo>
                                          <a:pt x="46" y="84"/>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5" name="Group 145"/>
                              <wpg:cNvGrpSpPr>
                                <a:grpSpLocks/>
                              </wpg:cNvGrpSpPr>
                              <wpg:grpSpPr bwMode="auto">
                                <a:xfrm>
                                  <a:off x="3727" y="1535"/>
                                  <a:ext cx="46" cy="84"/>
                                  <a:chOff x="3727" y="1535"/>
                                  <a:chExt cx="46" cy="84"/>
                                </a:xfrm>
                              </wpg:grpSpPr>
                              <wps:wsp>
                                <wps:cNvPr id="1466" name="Freeform 146"/>
                                <wps:cNvSpPr>
                                  <a:spLocks/>
                                </wps:cNvSpPr>
                                <wps:spPr bwMode="auto">
                                  <a:xfrm>
                                    <a:off x="3727" y="1535"/>
                                    <a:ext cx="46" cy="84"/>
                                  </a:xfrm>
                                  <a:custGeom>
                                    <a:avLst/>
                                    <a:gdLst>
                                      <a:gd name="T0" fmla="+- 0 3773 3727"/>
                                      <a:gd name="T1" fmla="*/ T0 w 46"/>
                                      <a:gd name="T2" fmla="+- 0 1619 1535"/>
                                      <a:gd name="T3" fmla="*/ 1619 h 84"/>
                                      <a:gd name="T4" fmla="+- 0 3751 3727"/>
                                      <a:gd name="T5" fmla="*/ T4 w 46"/>
                                      <a:gd name="T6" fmla="+- 0 1535 1535"/>
                                      <a:gd name="T7" fmla="*/ 1535 h 84"/>
                                      <a:gd name="T8" fmla="+- 0 3727 3727"/>
                                      <a:gd name="T9" fmla="*/ T8 w 46"/>
                                      <a:gd name="T10" fmla="+- 0 1619 1535"/>
                                      <a:gd name="T11" fmla="*/ 1619 h 84"/>
                                    </a:gdLst>
                                    <a:ahLst/>
                                    <a:cxnLst>
                                      <a:cxn ang="0">
                                        <a:pos x="T1" y="T3"/>
                                      </a:cxn>
                                      <a:cxn ang="0">
                                        <a:pos x="T5" y="T7"/>
                                      </a:cxn>
                                      <a:cxn ang="0">
                                        <a:pos x="T9" y="T11"/>
                                      </a:cxn>
                                    </a:cxnLst>
                                    <a:rect l="0" t="0" r="r" b="b"/>
                                    <a:pathLst>
                                      <a:path w="46" h="84">
                                        <a:moveTo>
                                          <a:pt x="46" y="84"/>
                                        </a:moveTo>
                                        <a:lnTo>
                                          <a:pt x="24" y="0"/>
                                        </a:ln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7" name="Group 147"/>
                              <wpg:cNvGrpSpPr>
                                <a:grpSpLocks/>
                              </wpg:cNvGrpSpPr>
                              <wpg:grpSpPr bwMode="auto">
                                <a:xfrm>
                                  <a:off x="4034" y="1619"/>
                                  <a:ext cx="2" cy="202"/>
                                  <a:chOff x="4034" y="1619"/>
                                  <a:chExt cx="2" cy="202"/>
                                </a:xfrm>
                              </wpg:grpSpPr>
                              <wps:wsp>
                                <wps:cNvPr id="1468" name="Freeform 148"/>
                                <wps:cNvSpPr>
                                  <a:spLocks/>
                                </wps:cNvSpPr>
                                <wps:spPr bwMode="auto">
                                  <a:xfrm>
                                    <a:off x="4034"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9" name="Group 149"/>
                              <wpg:cNvGrpSpPr>
                                <a:grpSpLocks/>
                              </wpg:cNvGrpSpPr>
                              <wpg:grpSpPr bwMode="auto">
                                <a:xfrm>
                                  <a:off x="4176" y="1619"/>
                                  <a:ext cx="2" cy="202"/>
                                  <a:chOff x="4176" y="1619"/>
                                  <a:chExt cx="2" cy="202"/>
                                </a:xfrm>
                              </wpg:grpSpPr>
                              <wps:wsp>
                                <wps:cNvPr id="1470" name="Freeform 150"/>
                                <wps:cNvSpPr>
                                  <a:spLocks/>
                                </wps:cNvSpPr>
                                <wps:spPr bwMode="auto">
                                  <a:xfrm>
                                    <a:off x="4176"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1" name="Group 151"/>
                              <wpg:cNvGrpSpPr>
                                <a:grpSpLocks/>
                              </wpg:cNvGrpSpPr>
                              <wpg:grpSpPr bwMode="auto">
                                <a:xfrm>
                                  <a:off x="3893" y="1619"/>
                                  <a:ext cx="2" cy="202"/>
                                  <a:chOff x="3893" y="1619"/>
                                  <a:chExt cx="2" cy="202"/>
                                </a:xfrm>
                              </wpg:grpSpPr>
                              <wps:wsp>
                                <wps:cNvPr id="1472" name="Freeform 152"/>
                                <wps:cNvSpPr>
                                  <a:spLocks/>
                                </wps:cNvSpPr>
                                <wps:spPr bwMode="auto">
                                  <a:xfrm>
                                    <a:off x="3893"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3" name="Group 153"/>
                              <wpg:cNvGrpSpPr>
                                <a:grpSpLocks/>
                              </wpg:cNvGrpSpPr>
                              <wpg:grpSpPr bwMode="auto">
                                <a:xfrm>
                                  <a:off x="4010" y="1535"/>
                                  <a:ext cx="46" cy="84"/>
                                  <a:chOff x="4010" y="1535"/>
                                  <a:chExt cx="46" cy="84"/>
                                </a:xfrm>
                              </wpg:grpSpPr>
                              <wps:wsp>
                                <wps:cNvPr id="1474" name="Freeform 154"/>
                                <wps:cNvSpPr>
                                  <a:spLocks/>
                                </wps:cNvSpPr>
                                <wps:spPr bwMode="auto">
                                  <a:xfrm>
                                    <a:off x="4010" y="1535"/>
                                    <a:ext cx="46" cy="84"/>
                                  </a:xfrm>
                                  <a:custGeom>
                                    <a:avLst/>
                                    <a:gdLst>
                                      <a:gd name="T0" fmla="+- 0 4034 4010"/>
                                      <a:gd name="T1" fmla="*/ T0 w 46"/>
                                      <a:gd name="T2" fmla="+- 0 1535 1535"/>
                                      <a:gd name="T3" fmla="*/ 1535 h 84"/>
                                      <a:gd name="T4" fmla="+- 0 4010 4010"/>
                                      <a:gd name="T5" fmla="*/ T4 w 46"/>
                                      <a:gd name="T6" fmla="+- 0 1619 1535"/>
                                      <a:gd name="T7" fmla="*/ 1619 h 84"/>
                                      <a:gd name="T8" fmla="+- 0 4056 4010"/>
                                      <a:gd name="T9" fmla="*/ T8 w 46"/>
                                      <a:gd name="T10" fmla="+- 0 1619 1535"/>
                                      <a:gd name="T11" fmla="*/ 1619 h 84"/>
                                      <a:gd name="T12" fmla="+- 0 4034 4010"/>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4" y="0"/>
                                        </a:moveTo>
                                        <a:lnTo>
                                          <a:pt x="0" y="84"/>
                                        </a:lnTo>
                                        <a:lnTo>
                                          <a:pt x="46" y="84"/>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75" name="Group 155"/>
                              <wpg:cNvGrpSpPr>
                                <a:grpSpLocks/>
                              </wpg:cNvGrpSpPr>
                              <wpg:grpSpPr bwMode="auto">
                                <a:xfrm>
                                  <a:off x="4010" y="1535"/>
                                  <a:ext cx="24" cy="84"/>
                                  <a:chOff x="4010" y="1535"/>
                                  <a:chExt cx="24" cy="84"/>
                                </a:xfrm>
                              </wpg:grpSpPr>
                              <wps:wsp>
                                <wps:cNvPr id="1476" name="Freeform 156"/>
                                <wps:cNvSpPr>
                                  <a:spLocks/>
                                </wps:cNvSpPr>
                                <wps:spPr bwMode="auto">
                                  <a:xfrm>
                                    <a:off x="4010" y="1535"/>
                                    <a:ext cx="24" cy="84"/>
                                  </a:xfrm>
                                  <a:custGeom>
                                    <a:avLst/>
                                    <a:gdLst>
                                      <a:gd name="T0" fmla="+- 0 4034 4010"/>
                                      <a:gd name="T1" fmla="*/ T0 w 24"/>
                                      <a:gd name="T2" fmla="+- 0 1535 1535"/>
                                      <a:gd name="T3" fmla="*/ 1535 h 84"/>
                                      <a:gd name="T4" fmla="+- 0 4010 4010"/>
                                      <a:gd name="T5" fmla="*/ T4 w 24"/>
                                      <a:gd name="T6" fmla="+- 0 1619 1535"/>
                                      <a:gd name="T7" fmla="*/ 1619 h 84"/>
                                    </a:gdLst>
                                    <a:ahLst/>
                                    <a:cxnLst>
                                      <a:cxn ang="0">
                                        <a:pos x="T1" y="T3"/>
                                      </a:cxn>
                                      <a:cxn ang="0">
                                        <a:pos x="T5" y="T7"/>
                                      </a:cxn>
                                    </a:cxnLst>
                                    <a:rect l="0" t="0" r="r" b="b"/>
                                    <a:pathLst>
                                      <a:path w="24" h="84">
                                        <a:moveTo>
                                          <a:pt x="24"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7" name="Group 157"/>
                              <wpg:cNvGrpSpPr>
                                <a:grpSpLocks/>
                              </wpg:cNvGrpSpPr>
                              <wpg:grpSpPr bwMode="auto">
                                <a:xfrm>
                                  <a:off x="3869" y="1535"/>
                                  <a:ext cx="24" cy="84"/>
                                  <a:chOff x="3869" y="1535"/>
                                  <a:chExt cx="24" cy="84"/>
                                </a:xfrm>
                              </wpg:grpSpPr>
                              <wps:wsp>
                                <wps:cNvPr id="1478" name="Freeform 158"/>
                                <wps:cNvSpPr>
                                  <a:spLocks/>
                                </wps:cNvSpPr>
                                <wps:spPr bwMode="auto">
                                  <a:xfrm>
                                    <a:off x="3869" y="1535"/>
                                    <a:ext cx="24" cy="84"/>
                                  </a:xfrm>
                                  <a:custGeom>
                                    <a:avLst/>
                                    <a:gdLst>
                                      <a:gd name="T0" fmla="+- 0 3893 3869"/>
                                      <a:gd name="T1" fmla="*/ T0 w 24"/>
                                      <a:gd name="T2" fmla="+- 0 1535 1535"/>
                                      <a:gd name="T3" fmla="*/ 1535 h 84"/>
                                      <a:gd name="T4" fmla="+- 0 3869 3869"/>
                                      <a:gd name="T5" fmla="*/ T4 w 24"/>
                                      <a:gd name="T6" fmla="+- 0 1619 1535"/>
                                      <a:gd name="T7" fmla="*/ 1619 h 84"/>
                                    </a:gdLst>
                                    <a:ahLst/>
                                    <a:cxnLst>
                                      <a:cxn ang="0">
                                        <a:pos x="T1" y="T3"/>
                                      </a:cxn>
                                      <a:cxn ang="0">
                                        <a:pos x="T5" y="T7"/>
                                      </a:cxn>
                                    </a:cxnLst>
                                    <a:rect l="0" t="0" r="r" b="b"/>
                                    <a:pathLst>
                                      <a:path w="24" h="84">
                                        <a:moveTo>
                                          <a:pt x="24"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9" name="Group 159"/>
                              <wpg:cNvGrpSpPr>
                                <a:grpSpLocks/>
                              </wpg:cNvGrpSpPr>
                              <wpg:grpSpPr bwMode="auto">
                                <a:xfrm>
                                  <a:off x="3869" y="1535"/>
                                  <a:ext cx="46" cy="84"/>
                                  <a:chOff x="3869" y="1535"/>
                                  <a:chExt cx="46" cy="84"/>
                                </a:xfrm>
                              </wpg:grpSpPr>
                              <wps:wsp>
                                <wps:cNvPr id="1480" name="Freeform 160"/>
                                <wps:cNvSpPr>
                                  <a:spLocks/>
                                </wps:cNvSpPr>
                                <wps:spPr bwMode="auto">
                                  <a:xfrm>
                                    <a:off x="3869" y="1535"/>
                                    <a:ext cx="46" cy="84"/>
                                  </a:xfrm>
                                  <a:custGeom>
                                    <a:avLst/>
                                    <a:gdLst>
                                      <a:gd name="T0" fmla="+- 0 3893 3869"/>
                                      <a:gd name="T1" fmla="*/ T0 w 46"/>
                                      <a:gd name="T2" fmla="+- 0 1535 1535"/>
                                      <a:gd name="T3" fmla="*/ 1535 h 84"/>
                                      <a:gd name="T4" fmla="+- 0 3869 3869"/>
                                      <a:gd name="T5" fmla="*/ T4 w 46"/>
                                      <a:gd name="T6" fmla="+- 0 1619 1535"/>
                                      <a:gd name="T7" fmla="*/ 1619 h 84"/>
                                      <a:gd name="T8" fmla="+- 0 3914 3869"/>
                                      <a:gd name="T9" fmla="*/ T8 w 46"/>
                                      <a:gd name="T10" fmla="+- 0 1619 1535"/>
                                      <a:gd name="T11" fmla="*/ 1619 h 84"/>
                                      <a:gd name="T12" fmla="+- 0 3893 3869"/>
                                      <a:gd name="T13" fmla="*/ T12 w 46"/>
                                      <a:gd name="T14" fmla="+- 0 1535 1535"/>
                                      <a:gd name="T15" fmla="*/ 1535 h 84"/>
                                    </a:gdLst>
                                    <a:ahLst/>
                                    <a:cxnLst>
                                      <a:cxn ang="0">
                                        <a:pos x="T1" y="T3"/>
                                      </a:cxn>
                                      <a:cxn ang="0">
                                        <a:pos x="T5" y="T7"/>
                                      </a:cxn>
                                      <a:cxn ang="0">
                                        <a:pos x="T9" y="T11"/>
                                      </a:cxn>
                                      <a:cxn ang="0">
                                        <a:pos x="T13" y="T15"/>
                                      </a:cxn>
                                    </a:cxnLst>
                                    <a:rect l="0" t="0" r="r" b="b"/>
                                    <a:pathLst>
                                      <a:path w="46" h="84">
                                        <a:moveTo>
                                          <a:pt x="24" y="0"/>
                                        </a:moveTo>
                                        <a:lnTo>
                                          <a:pt x="0" y="84"/>
                                        </a:lnTo>
                                        <a:lnTo>
                                          <a:pt x="45" y="84"/>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1" name="Group 161"/>
                              <wpg:cNvGrpSpPr>
                                <a:grpSpLocks/>
                              </wpg:cNvGrpSpPr>
                              <wpg:grpSpPr bwMode="auto">
                                <a:xfrm>
                                  <a:off x="3893" y="1535"/>
                                  <a:ext cx="22" cy="84"/>
                                  <a:chOff x="3893" y="1535"/>
                                  <a:chExt cx="22" cy="84"/>
                                </a:xfrm>
                              </wpg:grpSpPr>
                              <wps:wsp>
                                <wps:cNvPr id="1482" name="Freeform 162"/>
                                <wps:cNvSpPr>
                                  <a:spLocks/>
                                </wps:cNvSpPr>
                                <wps:spPr bwMode="auto">
                                  <a:xfrm>
                                    <a:off x="3893" y="1535"/>
                                    <a:ext cx="22" cy="84"/>
                                  </a:xfrm>
                                  <a:custGeom>
                                    <a:avLst/>
                                    <a:gdLst>
                                      <a:gd name="T0" fmla="+- 0 3914 3893"/>
                                      <a:gd name="T1" fmla="*/ T0 w 22"/>
                                      <a:gd name="T2" fmla="+- 0 1619 1535"/>
                                      <a:gd name="T3" fmla="*/ 1619 h 84"/>
                                      <a:gd name="T4" fmla="+- 0 3893 3893"/>
                                      <a:gd name="T5" fmla="*/ T4 w 22"/>
                                      <a:gd name="T6" fmla="+- 0 1535 1535"/>
                                      <a:gd name="T7" fmla="*/ 1535 h 84"/>
                                    </a:gdLst>
                                    <a:ahLst/>
                                    <a:cxnLst>
                                      <a:cxn ang="0">
                                        <a:pos x="T1" y="T3"/>
                                      </a:cxn>
                                      <a:cxn ang="0">
                                        <a:pos x="T5" y="T7"/>
                                      </a:cxn>
                                    </a:cxnLst>
                                    <a:rect l="0" t="0" r="r" b="b"/>
                                    <a:pathLst>
                                      <a:path w="22" h="84">
                                        <a:moveTo>
                                          <a:pt x="21"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3" name="Group 163"/>
                              <wpg:cNvGrpSpPr>
                                <a:grpSpLocks/>
                              </wpg:cNvGrpSpPr>
                              <wpg:grpSpPr bwMode="auto">
                                <a:xfrm>
                                  <a:off x="4176" y="1535"/>
                                  <a:ext cx="22" cy="84"/>
                                  <a:chOff x="4176" y="1535"/>
                                  <a:chExt cx="22" cy="84"/>
                                </a:xfrm>
                              </wpg:grpSpPr>
                              <wps:wsp>
                                <wps:cNvPr id="1484" name="Freeform 164"/>
                                <wps:cNvSpPr>
                                  <a:spLocks/>
                                </wps:cNvSpPr>
                                <wps:spPr bwMode="auto">
                                  <a:xfrm>
                                    <a:off x="4176" y="1535"/>
                                    <a:ext cx="22" cy="84"/>
                                  </a:xfrm>
                                  <a:custGeom>
                                    <a:avLst/>
                                    <a:gdLst>
                                      <a:gd name="T0" fmla="+- 0 4198 4176"/>
                                      <a:gd name="T1" fmla="*/ T0 w 22"/>
                                      <a:gd name="T2" fmla="+- 0 1619 1535"/>
                                      <a:gd name="T3" fmla="*/ 1619 h 84"/>
                                      <a:gd name="T4" fmla="+- 0 4176 4176"/>
                                      <a:gd name="T5" fmla="*/ T4 w 22"/>
                                      <a:gd name="T6" fmla="+- 0 1535 1535"/>
                                      <a:gd name="T7" fmla="*/ 1535 h 84"/>
                                    </a:gdLst>
                                    <a:ahLst/>
                                    <a:cxnLst>
                                      <a:cxn ang="0">
                                        <a:pos x="T1" y="T3"/>
                                      </a:cxn>
                                      <a:cxn ang="0">
                                        <a:pos x="T5" y="T7"/>
                                      </a:cxn>
                                    </a:cxnLst>
                                    <a:rect l="0" t="0" r="r" b="b"/>
                                    <a:pathLst>
                                      <a:path w="22" h="84">
                                        <a:moveTo>
                                          <a:pt x="22"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5" name="Group 165"/>
                              <wpg:cNvGrpSpPr>
                                <a:grpSpLocks/>
                              </wpg:cNvGrpSpPr>
                              <wpg:grpSpPr bwMode="auto">
                                <a:xfrm>
                                  <a:off x="4154" y="1535"/>
                                  <a:ext cx="44" cy="84"/>
                                  <a:chOff x="4154" y="1535"/>
                                  <a:chExt cx="44" cy="84"/>
                                </a:xfrm>
                              </wpg:grpSpPr>
                              <wps:wsp>
                                <wps:cNvPr id="1486" name="Freeform 166"/>
                                <wps:cNvSpPr>
                                  <a:spLocks/>
                                </wps:cNvSpPr>
                                <wps:spPr bwMode="auto">
                                  <a:xfrm>
                                    <a:off x="4154" y="1535"/>
                                    <a:ext cx="44" cy="84"/>
                                  </a:xfrm>
                                  <a:custGeom>
                                    <a:avLst/>
                                    <a:gdLst>
                                      <a:gd name="T0" fmla="+- 0 4176 4154"/>
                                      <a:gd name="T1" fmla="*/ T0 w 44"/>
                                      <a:gd name="T2" fmla="+- 0 1535 1535"/>
                                      <a:gd name="T3" fmla="*/ 1535 h 84"/>
                                      <a:gd name="T4" fmla="+- 0 4154 4154"/>
                                      <a:gd name="T5" fmla="*/ T4 w 44"/>
                                      <a:gd name="T6" fmla="+- 0 1619 1535"/>
                                      <a:gd name="T7" fmla="*/ 1619 h 84"/>
                                      <a:gd name="T8" fmla="+- 0 4198 4154"/>
                                      <a:gd name="T9" fmla="*/ T8 w 44"/>
                                      <a:gd name="T10" fmla="+- 0 1619 1535"/>
                                      <a:gd name="T11" fmla="*/ 1619 h 84"/>
                                      <a:gd name="T12" fmla="+- 0 4176 4154"/>
                                      <a:gd name="T13" fmla="*/ T12 w 44"/>
                                      <a:gd name="T14" fmla="+- 0 1535 1535"/>
                                      <a:gd name="T15" fmla="*/ 1535 h 84"/>
                                    </a:gdLst>
                                    <a:ahLst/>
                                    <a:cxnLst>
                                      <a:cxn ang="0">
                                        <a:pos x="T1" y="T3"/>
                                      </a:cxn>
                                      <a:cxn ang="0">
                                        <a:pos x="T5" y="T7"/>
                                      </a:cxn>
                                      <a:cxn ang="0">
                                        <a:pos x="T9" y="T11"/>
                                      </a:cxn>
                                      <a:cxn ang="0">
                                        <a:pos x="T13" y="T15"/>
                                      </a:cxn>
                                    </a:cxnLst>
                                    <a:rect l="0" t="0" r="r" b="b"/>
                                    <a:pathLst>
                                      <a:path w="44" h="84">
                                        <a:moveTo>
                                          <a:pt x="22" y="0"/>
                                        </a:moveTo>
                                        <a:lnTo>
                                          <a:pt x="0" y="84"/>
                                        </a:lnTo>
                                        <a:lnTo>
                                          <a:pt x="44" y="84"/>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7" name="Group 167"/>
                              <wpg:cNvGrpSpPr>
                                <a:grpSpLocks/>
                              </wpg:cNvGrpSpPr>
                              <wpg:grpSpPr bwMode="auto">
                                <a:xfrm>
                                  <a:off x="4154" y="1535"/>
                                  <a:ext cx="22" cy="84"/>
                                  <a:chOff x="4154" y="1535"/>
                                  <a:chExt cx="22" cy="84"/>
                                </a:xfrm>
                              </wpg:grpSpPr>
                              <wps:wsp>
                                <wps:cNvPr id="1488" name="Freeform 168"/>
                                <wps:cNvSpPr>
                                  <a:spLocks/>
                                </wps:cNvSpPr>
                                <wps:spPr bwMode="auto">
                                  <a:xfrm>
                                    <a:off x="4154" y="1535"/>
                                    <a:ext cx="22" cy="84"/>
                                  </a:xfrm>
                                  <a:custGeom>
                                    <a:avLst/>
                                    <a:gdLst>
                                      <a:gd name="T0" fmla="+- 0 4176 4154"/>
                                      <a:gd name="T1" fmla="*/ T0 w 22"/>
                                      <a:gd name="T2" fmla="+- 0 1535 1535"/>
                                      <a:gd name="T3" fmla="*/ 1535 h 84"/>
                                      <a:gd name="T4" fmla="+- 0 4154 4154"/>
                                      <a:gd name="T5" fmla="*/ T4 w 22"/>
                                      <a:gd name="T6" fmla="+- 0 1619 1535"/>
                                      <a:gd name="T7" fmla="*/ 1619 h 84"/>
                                    </a:gdLst>
                                    <a:ahLst/>
                                    <a:cxnLst>
                                      <a:cxn ang="0">
                                        <a:pos x="T1" y="T3"/>
                                      </a:cxn>
                                      <a:cxn ang="0">
                                        <a:pos x="T5" y="T7"/>
                                      </a:cxn>
                                    </a:cxnLst>
                                    <a:rect l="0" t="0" r="r" b="b"/>
                                    <a:pathLst>
                                      <a:path w="22" h="84">
                                        <a:moveTo>
                                          <a:pt x="22" y="0"/>
                                        </a:moveTo>
                                        <a:lnTo>
                                          <a:pt x="0"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9" name="Group 169"/>
                              <wpg:cNvGrpSpPr>
                                <a:grpSpLocks/>
                              </wpg:cNvGrpSpPr>
                              <wpg:grpSpPr bwMode="auto">
                                <a:xfrm>
                                  <a:off x="4034" y="1535"/>
                                  <a:ext cx="22" cy="84"/>
                                  <a:chOff x="4034" y="1535"/>
                                  <a:chExt cx="22" cy="84"/>
                                </a:xfrm>
                              </wpg:grpSpPr>
                              <wps:wsp>
                                <wps:cNvPr id="1490" name="Freeform 170"/>
                                <wps:cNvSpPr>
                                  <a:spLocks/>
                                </wps:cNvSpPr>
                                <wps:spPr bwMode="auto">
                                  <a:xfrm>
                                    <a:off x="4034" y="1535"/>
                                    <a:ext cx="22" cy="84"/>
                                  </a:xfrm>
                                  <a:custGeom>
                                    <a:avLst/>
                                    <a:gdLst>
                                      <a:gd name="T0" fmla="+- 0 4056 4034"/>
                                      <a:gd name="T1" fmla="*/ T0 w 22"/>
                                      <a:gd name="T2" fmla="+- 0 1619 1535"/>
                                      <a:gd name="T3" fmla="*/ 1619 h 84"/>
                                      <a:gd name="T4" fmla="+- 0 4034 4034"/>
                                      <a:gd name="T5" fmla="*/ T4 w 22"/>
                                      <a:gd name="T6" fmla="+- 0 1535 1535"/>
                                      <a:gd name="T7" fmla="*/ 1535 h 84"/>
                                    </a:gdLst>
                                    <a:ahLst/>
                                    <a:cxnLst>
                                      <a:cxn ang="0">
                                        <a:pos x="T1" y="T3"/>
                                      </a:cxn>
                                      <a:cxn ang="0">
                                        <a:pos x="T5" y="T7"/>
                                      </a:cxn>
                                    </a:cxnLst>
                                    <a:rect l="0" t="0" r="r" b="b"/>
                                    <a:pathLst>
                                      <a:path w="22" h="84">
                                        <a:moveTo>
                                          <a:pt x="22" y="8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1" name="Group 171"/>
                              <wpg:cNvGrpSpPr>
                                <a:grpSpLocks/>
                              </wpg:cNvGrpSpPr>
                              <wpg:grpSpPr bwMode="auto">
                                <a:xfrm>
                                  <a:off x="4318" y="1619"/>
                                  <a:ext cx="2" cy="202"/>
                                  <a:chOff x="4318" y="1619"/>
                                  <a:chExt cx="2" cy="202"/>
                                </a:xfrm>
                              </wpg:grpSpPr>
                              <wps:wsp>
                                <wps:cNvPr id="1492" name="Freeform 172"/>
                                <wps:cNvSpPr>
                                  <a:spLocks/>
                                </wps:cNvSpPr>
                                <wps:spPr bwMode="auto">
                                  <a:xfrm>
                                    <a:off x="4318" y="1619"/>
                                    <a:ext cx="2" cy="202"/>
                                  </a:xfrm>
                                  <a:custGeom>
                                    <a:avLst/>
                                    <a:gdLst>
                                      <a:gd name="T0" fmla="+- 0 1619 1619"/>
                                      <a:gd name="T1" fmla="*/ 1619 h 202"/>
                                      <a:gd name="T2" fmla="+- 0 1821 1619"/>
                                      <a:gd name="T3" fmla="*/ 1821 h 202"/>
                                    </a:gdLst>
                                    <a:ahLst/>
                                    <a:cxnLst>
                                      <a:cxn ang="0">
                                        <a:pos x="0" y="T1"/>
                                      </a:cxn>
                                      <a:cxn ang="0">
                                        <a:pos x="0" y="T3"/>
                                      </a:cxn>
                                    </a:cxnLst>
                                    <a:rect l="0" t="0" r="r" b="b"/>
                                    <a:pathLst>
                                      <a:path h="202">
                                        <a:moveTo>
                                          <a:pt x="0" y="0"/>
                                        </a:moveTo>
                                        <a:lnTo>
                                          <a:pt x="0" y="202"/>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3" name="Group 173"/>
                              <wpg:cNvGrpSpPr>
                                <a:grpSpLocks/>
                              </wpg:cNvGrpSpPr>
                              <wpg:grpSpPr bwMode="auto">
                                <a:xfrm>
                                  <a:off x="4296" y="1535"/>
                                  <a:ext cx="44" cy="84"/>
                                  <a:chOff x="4296" y="1535"/>
                                  <a:chExt cx="44" cy="84"/>
                                </a:xfrm>
                              </wpg:grpSpPr>
                              <wps:wsp>
                                <wps:cNvPr id="1494" name="Freeform 174"/>
                                <wps:cNvSpPr>
                                  <a:spLocks/>
                                </wps:cNvSpPr>
                                <wps:spPr bwMode="auto">
                                  <a:xfrm>
                                    <a:off x="4296" y="1535"/>
                                    <a:ext cx="44" cy="84"/>
                                  </a:xfrm>
                                  <a:custGeom>
                                    <a:avLst/>
                                    <a:gdLst>
                                      <a:gd name="T0" fmla="+- 0 4296 4296"/>
                                      <a:gd name="T1" fmla="*/ T0 w 44"/>
                                      <a:gd name="T2" fmla="+- 0 1619 1535"/>
                                      <a:gd name="T3" fmla="*/ 1619 h 84"/>
                                      <a:gd name="T4" fmla="+- 0 4318 4296"/>
                                      <a:gd name="T5" fmla="*/ T4 w 44"/>
                                      <a:gd name="T6" fmla="+- 0 1535 1535"/>
                                      <a:gd name="T7" fmla="*/ 1535 h 84"/>
                                      <a:gd name="T8" fmla="+- 0 4339 4296"/>
                                      <a:gd name="T9" fmla="*/ T8 w 44"/>
                                      <a:gd name="T10" fmla="+- 0 1619 1535"/>
                                      <a:gd name="T11" fmla="*/ 1619 h 84"/>
                                    </a:gdLst>
                                    <a:ahLst/>
                                    <a:cxnLst>
                                      <a:cxn ang="0">
                                        <a:pos x="T1" y="T3"/>
                                      </a:cxn>
                                      <a:cxn ang="0">
                                        <a:pos x="T5" y="T7"/>
                                      </a:cxn>
                                      <a:cxn ang="0">
                                        <a:pos x="T9" y="T11"/>
                                      </a:cxn>
                                    </a:cxnLst>
                                    <a:rect l="0" t="0" r="r" b="b"/>
                                    <a:pathLst>
                                      <a:path w="44" h="84">
                                        <a:moveTo>
                                          <a:pt x="0" y="84"/>
                                        </a:moveTo>
                                        <a:lnTo>
                                          <a:pt x="22" y="0"/>
                                        </a:lnTo>
                                        <a:lnTo>
                                          <a:pt x="43" y="8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5" name="Group 175"/>
                              <wpg:cNvGrpSpPr>
                                <a:grpSpLocks/>
                              </wpg:cNvGrpSpPr>
                              <wpg:grpSpPr bwMode="auto">
                                <a:xfrm>
                                  <a:off x="4296" y="1535"/>
                                  <a:ext cx="44" cy="84"/>
                                  <a:chOff x="4296" y="1535"/>
                                  <a:chExt cx="44" cy="84"/>
                                </a:xfrm>
                              </wpg:grpSpPr>
                              <wps:wsp>
                                <wps:cNvPr id="1496" name="Freeform 176"/>
                                <wps:cNvSpPr>
                                  <a:spLocks/>
                                </wps:cNvSpPr>
                                <wps:spPr bwMode="auto">
                                  <a:xfrm>
                                    <a:off x="4296" y="1535"/>
                                    <a:ext cx="44" cy="84"/>
                                  </a:xfrm>
                                  <a:custGeom>
                                    <a:avLst/>
                                    <a:gdLst>
                                      <a:gd name="T0" fmla="+- 0 4318 4296"/>
                                      <a:gd name="T1" fmla="*/ T0 w 44"/>
                                      <a:gd name="T2" fmla="+- 0 1535 1535"/>
                                      <a:gd name="T3" fmla="*/ 1535 h 84"/>
                                      <a:gd name="T4" fmla="+- 0 4296 4296"/>
                                      <a:gd name="T5" fmla="*/ T4 w 44"/>
                                      <a:gd name="T6" fmla="+- 0 1619 1535"/>
                                      <a:gd name="T7" fmla="*/ 1619 h 84"/>
                                      <a:gd name="T8" fmla="+- 0 4339 4296"/>
                                      <a:gd name="T9" fmla="*/ T8 w 44"/>
                                      <a:gd name="T10" fmla="+- 0 1619 1535"/>
                                      <a:gd name="T11" fmla="*/ 1619 h 84"/>
                                      <a:gd name="T12" fmla="+- 0 4318 4296"/>
                                      <a:gd name="T13" fmla="*/ T12 w 44"/>
                                      <a:gd name="T14" fmla="+- 0 1535 1535"/>
                                      <a:gd name="T15" fmla="*/ 1535 h 84"/>
                                    </a:gdLst>
                                    <a:ahLst/>
                                    <a:cxnLst>
                                      <a:cxn ang="0">
                                        <a:pos x="T1" y="T3"/>
                                      </a:cxn>
                                      <a:cxn ang="0">
                                        <a:pos x="T5" y="T7"/>
                                      </a:cxn>
                                      <a:cxn ang="0">
                                        <a:pos x="T9" y="T11"/>
                                      </a:cxn>
                                      <a:cxn ang="0">
                                        <a:pos x="T13" y="T15"/>
                                      </a:cxn>
                                    </a:cxnLst>
                                    <a:rect l="0" t="0" r="r" b="b"/>
                                    <a:pathLst>
                                      <a:path w="44" h="84">
                                        <a:moveTo>
                                          <a:pt x="22" y="0"/>
                                        </a:moveTo>
                                        <a:lnTo>
                                          <a:pt x="0" y="84"/>
                                        </a:lnTo>
                                        <a:lnTo>
                                          <a:pt x="43" y="84"/>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97" name="Group 177"/>
                              <wpg:cNvGrpSpPr>
                                <a:grpSpLocks/>
                              </wpg:cNvGrpSpPr>
                              <wpg:grpSpPr bwMode="auto">
                                <a:xfrm>
                                  <a:off x="3610" y="1377"/>
                                  <a:ext cx="2" cy="603"/>
                                  <a:chOff x="3610" y="1377"/>
                                  <a:chExt cx="2" cy="603"/>
                                </a:xfrm>
                              </wpg:grpSpPr>
                              <wps:wsp>
                                <wps:cNvPr id="1498" name="Freeform 178"/>
                                <wps:cNvSpPr>
                                  <a:spLocks/>
                                </wps:cNvSpPr>
                                <wps:spPr bwMode="auto">
                                  <a:xfrm>
                                    <a:off x="3610" y="1377"/>
                                    <a:ext cx="2" cy="603"/>
                                  </a:xfrm>
                                  <a:custGeom>
                                    <a:avLst/>
                                    <a:gdLst>
                                      <a:gd name="T0" fmla="+- 0 1979 1377"/>
                                      <a:gd name="T1" fmla="*/ 1979 h 603"/>
                                      <a:gd name="T2" fmla="+- 0 1377 1377"/>
                                      <a:gd name="T3" fmla="*/ 1377 h 603"/>
                                    </a:gdLst>
                                    <a:ahLst/>
                                    <a:cxnLst>
                                      <a:cxn ang="0">
                                        <a:pos x="0" y="T1"/>
                                      </a:cxn>
                                      <a:cxn ang="0">
                                        <a:pos x="0" y="T3"/>
                                      </a:cxn>
                                    </a:cxnLst>
                                    <a:rect l="0" t="0" r="r" b="b"/>
                                    <a:pathLst>
                                      <a:path h="603">
                                        <a:moveTo>
                                          <a:pt x="0" y="602"/>
                                        </a:moveTo>
                                        <a:lnTo>
                                          <a:pt x="0"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9" name="Group 179"/>
                              <wpg:cNvGrpSpPr>
                                <a:grpSpLocks/>
                              </wpg:cNvGrpSpPr>
                              <wpg:grpSpPr bwMode="auto">
                                <a:xfrm>
                                  <a:off x="3610" y="1979"/>
                                  <a:ext cx="36" cy="137"/>
                                  <a:chOff x="3610" y="1979"/>
                                  <a:chExt cx="36" cy="137"/>
                                </a:xfrm>
                              </wpg:grpSpPr>
                              <wps:wsp>
                                <wps:cNvPr id="1500" name="Freeform 180"/>
                                <wps:cNvSpPr>
                                  <a:spLocks/>
                                </wps:cNvSpPr>
                                <wps:spPr bwMode="auto">
                                  <a:xfrm>
                                    <a:off x="3610" y="1979"/>
                                    <a:ext cx="36" cy="137"/>
                                  </a:xfrm>
                                  <a:custGeom>
                                    <a:avLst/>
                                    <a:gdLst>
                                      <a:gd name="T0" fmla="+- 0 3610 3610"/>
                                      <a:gd name="T1" fmla="*/ T0 w 36"/>
                                      <a:gd name="T2" fmla="+- 0 2116 1979"/>
                                      <a:gd name="T3" fmla="*/ 2116 h 137"/>
                                      <a:gd name="T4" fmla="+- 0 3646 3610"/>
                                      <a:gd name="T5" fmla="*/ T4 w 36"/>
                                      <a:gd name="T6" fmla="+- 0 1979 1979"/>
                                      <a:gd name="T7" fmla="*/ 1979 h 137"/>
                                    </a:gdLst>
                                    <a:ahLst/>
                                    <a:cxnLst>
                                      <a:cxn ang="0">
                                        <a:pos x="T1" y="T3"/>
                                      </a:cxn>
                                      <a:cxn ang="0">
                                        <a:pos x="T5" y="T7"/>
                                      </a:cxn>
                                    </a:cxnLst>
                                    <a:rect l="0" t="0" r="r" b="b"/>
                                    <a:pathLst>
                                      <a:path w="36" h="137">
                                        <a:moveTo>
                                          <a:pt x="0" y="137"/>
                                        </a:moveTo>
                                        <a:lnTo>
                                          <a:pt x="3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1" name="Group 181"/>
                              <wpg:cNvGrpSpPr>
                                <a:grpSpLocks/>
                              </wpg:cNvGrpSpPr>
                              <wpg:grpSpPr bwMode="auto">
                                <a:xfrm>
                                  <a:off x="3571" y="1979"/>
                                  <a:ext cx="75" cy="137"/>
                                  <a:chOff x="3571" y="1979"/>
                                  <a:chExt cx="75" cy="137"/>
                                </a:xfrm>
                              </wpg:grpSpPr>
                              <wps:wsp>
                                <wps:cNvPr id="1502" name="Freeform 182"/>
                                <wps:cNvSpPr>
                                  <a:spLocks/>
                                </wps:cNvSpPr>
                                <wps:spPr bwMode="auto">
                                  <a:xfrm>
                                    <a:off x="3571" y="1979"/>
                                    <a:ext cx="75" cy="137"/>
                                  </a:xfrm>
                                  <a:custGeom>
                                    <a:avLst/>
                                    <a:gdLst>
                                      <a:gd name="T0" fmla="+- 0 3646 3571"/>
                                      <a:gd name="T1" fmla="*/ T0 w 75"/>
                                      <a:gd name="T2" fmla="+- 0 1979 1979"/>
                                      <a:gd name="T3" fmla="*/ 1979 h 137"/>
                                      <a:gd name="T4" fmla="+- 0 3571 3571"/>
                                      <a:gd name="T5" fmla="*/ T4 w 75"/>
                                      <a:gd name="T6" fmla="+- 0 1979 1979"/>
                                      <a:gd name="T7" fmla="*/ 1979 h 137"/>
                                      <a:gd name="T8" fmla="+- 0 3610 3571"/>
                                      <a:gd name="T9" fmla="*/ T8 w 75"/>
                                      <a:gd name="T10" fmla="+- 0 2116 1979"/>
                                      <a:gd name="T11" fmla="*/ 2116 h 137"/>
                                      <a:gd name="T12" fmla="+- 0 3646 3571"/>
                                      <a:gd name="T13" fmla="*/ T12 w 75"/>
                                      <a:gd name="T14" fmla="+- 0 1979 1979"/>
                                      <a:gd name="T15" fmla="*/ 1979 h 137"/>
                                    </a:gdLst>
                                    <a:ahLst/>
                                    <a:cxnLst>
                                      <a:cxn ang="0">
                                        <a:pos x="T1" y="T3"/>
                                      </a:cxn>
                                      <a:cxn ang="0">
                                        <a:pos x="T5" y="T7"/>
                                      </a:cxn>
                                      <a:cxn ang="0">
                                        <a:pos x="T9" y="T11"/>
                                      </a:cxn>
                                      <a:cxn ang="0">
                                        <a:pos x="T13" y="T15"/>
                                      </a:cxn>
                                    </a:cxnLst>
                                    <a:rect l="0" t="0" r="r" b="b"/>
                                    <a:pathLst>
                                      <a:path w="75" h="137">
                                        <a:moveTo>
                                          <a:pt x="75" y="0"/>
                                        </a:moveTo>
                                        <a:lnTo>
                                          <a:pt x="0" y="0"/>
                                        </a:lnTo>
                                        <a:lnTo>
                                          <a:pt x="39" y="137"/>
                                        </a:lnTo>
                                        <a:lnTo>
                                          <a:pt x="7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03" name="Group 183"/>
                              <wpg:cNvGrpSpPr>
                                <a:grpSpLocks/>
                              </wpg:cNvGrpSpPr>
                              <wpg:grpSpPr bwMode="auto">
                                <a:xfrm>
                                  <a:off x="3571" y="1979"/>
                                  <a:ext cx="39" cy="137"/>
                                  <a:chOff x="3571" y="1979"/>
                                  <a:chExt cx="39" cy="137"/>
                                </a:xfrm>
                              </wpg:grpSpPr>
                              <wps:wsp>
                                <wps:cNvPr id="1504" name="Freeform 184"/>
                                <wps:cNvSpPr>
                                  <a:spLocks/>
                                </wps:cNvSpPr>
                                <wps:spPr bwMode="auto">
                                  <a:xfrm>
                                    <a:off x="3571" y="1979"/>
                                    <a:ext cx="39" cy="137"/>
                                  </a:xfrm>
                                  <a:custGeom>
                                    <a:avLst/>
                                    <a:gdLst>
                                      <a:gd name="T0" fmla="+- 0 3571 3571"/>
                                      <a:gd name="T1" fmla="*/ T0 w 39"/>
                                      <a:gd name="T2" fmla="+- 0 1979 1979"/>
                                      <a:gd name="T3" fmla="*/ 1979 h 137"/>
                                      <a:gd name="T4" fmla="+- 0 3610 3571"/>
                                      <a:gd name="T5" fmla="*/ T4 w 39"/>
                                      <a:gd name="T6" fmla="+- 0 2116 1979"/>
                                      <a:gd name="T7" fmla="*/ 2116 h 137"/>
                                    </a:gdLst>
                                    <a:ahLst/>
                                    <a:cxnLst>
                                      <a:cxn ang="0">
                                        <a:pos x="T1" y="T3"/>
                                      </a:cxn>
                                      <a:cxn ang="0">
                                        <a:pos x="T5" y="T7"/>
                                      </a:cxn>
                                    </a:cxnLst>
                                    <a:rect l="0" t="0" r="r" b="b"/>
                                    <a:pathLst>
                                      <a:path w="39" h="137">
                                        <a:moveTo>
                                          <a:pt x="0" y="0"/>
                                        </a:moveTo>
                                        <a:lnTo>
                                          <a:pt x="39" y="137"/>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5" name="Group 185"/>
                              <wpg:cNvGrpSpPr>
                                <a:grpSpLocks/>
                              </wpg:cNvGrpSpPr>
                              <wpg:grpSpPr bwMode="auto">
                                <a:xfrm>
                                  <a:off x="4207" y="798"/>
                                  <a:ext cx="111" cy="58"/>
                                  <a:chOff x="4207" y="798"/>
                                  <a:chExt cx="111" cy="58"/>
                                </a:xfrm>
                              </wpg:grpSpPr>
                              <wps:wsp>
                                <wps:cNvPr id="1506" name="Freeform 186"/>
                                <wps:cNvSpPr>
                                  <a:spLocks/>
                                </wps:cNvSpPr>
                                <wps:spPr bwMode="auto">
                                  <a:xfrm>
                                    <a:off x="4207" y="798"/>
                                    <a:ext cx="111" cy="58"/>
                                  </a:xfrm>
                                  <a:custGeom>
                                    <a:avLst/>
                                    <a:gdLst>
                                      <a:gd name="T0" fmla="+- 0 4207 4207"/>
                                      <a:gd name="T1" fmla="*/ T0 w 111"/>
                                      <a:gd name="T2" fmla="+- 0 798 798"/>
                                      <a:gd name="T3" fmla="*/ 798 h 58"/>
                                      <a:gd name="T4" fmla="+- 0 4207 4207"/>
                                      <a:gd name="T5" fmla="*/ T4 w 111"/>
                                      <a:gd name="T6" fmla="+- 0 856 798"/>
                                      <a:gd name="T7" fmla="*/ 856 h 58"/>
                                      <a:gd name="T8" fmla="+- 0 4318 4207"/>
                                      <a:gd name="T9" fmla="*/ T8 w 111"/>
                                      <a:gd name="T10" fmla="+- 0 827 798"/>
                                      <a:gd name="T11" fmla="*/ 827 h 58"/>
                                      <a:gd name="T12" fmla="+- 0 4207 4207"/>
                                      <a:gd name="T13" fmla="*/ T12 w 111"/>
                                      <a:gd name="T14" fmla="+- 0 798 798"/>
                                      <a:gd name="T15" fmla="*/ 798 h 58"/>
                                    </a:gdLst>
                                    <a:ahLst/>
                                    <a:cxnLst>
                                      <a:cxn ang="0">
                                        <a:pos x="T1" y="T3"/>
                                      </a:cxn>
                                      <a:cxn ang="0">
                                        <a:pos x="T5" y="T7"/>
                                      </a:cxn>
                                      <a:cxn ang="0">
                                        <a:pos x="T9" y="T11"/>
                                      </a:cxn>
                                      <a:cxn ang="0">
                                        <a:pos x="T13" y="T15"/>
                                      </a:cxn>
                                    </a:cxnLst>
                                    <a:rect l="0" t="0" r="r" b="b"/>
                                    <a:pathLst>
                                      <a:path w="111" h="58">
                                        <a:moveTo>
                                          <a:pt x="0" y="0"/>
                                        </a:moveTo>
                                        <a:lnTo>
                                          <a:pt x="0" y="58"/>
                                        </a:lnTo>
                                        <a:lnTo>
                                          <a:pt x="111" y="29"/>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07" name="Group 187"/>
                              <wpg:cNvGrpSpPr>
                                <a:grpSpLocks/>
                              </wpg:cNvGrpSpPr>
                              <wpg:grpSpPr bwMode="auto">
                                <a:xfrm>
                                  <a:off x="4207" y="798"/>
                                  <a:ext cx="111" cy="29"/>
                                  <a:chOff x="4207" y="798"/>
                                  <a:chExt cx="111" cy="29"/>
                                </a:xfrm>
                              </wpg:grpSpPr>
                              <wps:wsp>
                                <wps:cNvPr id="1508" name="Freeform 188"/>
                                <wps:cNvSpPr>
                                  <a:spLocks/>
                                </wps:cNvSpPr>
                                <wps:spPr bwMode="auto">
                                  <a:xfrm>
                                    <a:off x="4207" y="798"/>
                                    <a:ext cx="111" cy="29"/>
                                  </a:xfrm>
                                  <a:custGeom>
                                    <a:avLst/>
                                    <a:gdLst>
                                      <a:gd name="T0" fmla="+- 0 4318 4207"/>
                                      <a:gd name="T1" fmla="*/ T0 w 111"/>
                                      <a:gd name="T2" fmla="+- 0 827 798"/>
                                      <a:gd name="T3" fmla="*/ 827 h 29"/>
                                      <a:gd name="T4" fmla="+- 0 4207 4207"/>
                                      <a:gd name="T5" fmla="*/ T4 w 111"/>
                                      <a:gd name="T6" fmla="+- 0 798 798"/>
                                      <a:gd name="T7" fmla="*/ 798 h 29"/>
                                    </a:gdLst>
                                    <a:ahLst/>
                                    <a:cxnLst>
                                      <a:cxn ang="0">
                                        <a:pos x="T1" y="T3"/>
                                      </a:cxn>
                                      <a:cxn ang="0">
                                        <a:pos x="T5" y="T7"/>
                                      </a:cxn>
                                    </a:cxnLst>
                                    <a:rect l="0" t="0" r="r" b="b"/>
                                    <a:pathLst>
                                      <a:path w="111" h="29">
                                        <a:moveTo>
                                          <a:pt x="111" y="29"/>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9" name="Group 189"/>
                              <wpg:cNvGrpSpPr>
                                <a:grpSpLocks/>
                              </wpg:cNvGrpSpPr>
                              <wpg:grpSpPr bwMode="auto">
                                <a:xfrm>
                                  <a:off x="4207" y="827"/>
                                  <a:ext cx="111" cy="29"/>
                                  <a:chOff x="4207" y="827"/>
                                  <a:chExt cx="111" cy="29"/>
                                </a:xfrm>
                              </wpg:grpSpPr>
                              <wps:wsp>
                                <wps:cNvPr id="1510" name="Freeform 190"/>
                                <wps:cNvSpPr>
                                  <a:spLocks/>
                                </wps:cNvSpPr>
                                <wps:spPr bwMode="auto">
                                  <a:xfrm>
                                    <a:off x="4207" y="827"/>
                                    <a:ext cx="111" cy="29"/>
                                  </a:xfrm>
                                  <a:custGeom>
                                    <a:avLst/>
                                    <a:gdLst>
                                      <a:gd name="T0" fmla="+- 0 4207 4207"/>
                                      <a:gd name="T1" fmla="*/ T0 w 111"/>
                                      <a:gd name="T2" fmla="+- 0 856 827"/>
                                      <a:gd name="T3" fmla="*/ 856 h 29"/>
                                      <a:gd name="T4" fmla="+- 0 4318 4207"/>
                                      <a:gd name="T5" fmla="*/ T4 w 111"/>
                                      <a:gd name="T6" fmla="+- 0 827 827"/>
                                      <a:gd name="T7" fmla="*/ 827 h 29"/>
                                    </a:gdLst>
                                    <a:ahLst/>
                                    <a:cxnLst>
                                      <a:cxn ang="0">
                                        <a:pos x="T1" y="T3"/>
                                      </a:cxn>
                                      <a:cxn ang="0">
                                        <a:pos x="T5" y="T7"/>
                                      </a:cxn>
                                    </a:cxnLst>
                                    <a:rect l="0" t="0" r="r" b="b"/>
                                    <a:pathLst>
                                      <a:path w="111" h="29">
                                        <a:moveTo>
                                          <a:pt x="0" y="29"/>
                                        </a:moveTo>
                                        <a:lnTo>
                                          <a:pt x="11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1" name="Group 191"/>
                              <wpg:cNvGrpSpPr>
                                <a:grpSpLocks/>
                              </wpg:cNvGrpSpPr>
                              <wpg:grpSpPr bwMode="auto">
                                <a:xfrm>
                                  <a:off x="2899" y="827"/>
                                  <a:ext cx="1419" cy="2"/>
                                  <a:chOff x="2899" y="827"/>
                                  <a:chExt cx="1419" cy="2"/>
                                </a:xfrm>
                              </wpg:grpSpPr>
                              <wps:wsp>
                                <wps:cNvPr id="1512" name="Freeform 192"/>
                                <wps:cNvSpPr>
                                  <a:spLocks/>
                                </wps:cNvSpPr>
                                <wps:spPr bwMode="auto">
                                  <a:xfrm>
                                    <a:off x="2899" y="827"/>
                                    <a:ext cx="1419" cy="2"/>
                                  </a:xfrm>
                                  <a:custGeom>
                                    <a:avLst/>
                                    <a:gdLst>
                                      <a:gd name="T0" fmla="+- 0 2899 2899"/>
                                      <a:gd name="T1" fmla="*/ T0 w 1419"/>
                                      <a:gd name="T2" fmla="+- 0 4318 2899"/>
                                      <a:gd name="T3" fmla="*/ T2 w 1419"/>
                                    </a:gdLst>
                                    <a:ahLst/>
                                    <a:cxnLst>
                                      <a:cxn ang="0">
                                        <a:pos x="T1" y="0"/>
                                      </a:cxn>
                                      <a:cxn ang="0">
                                        <a:pos x="T3" y="0"/>
                                      </a:cxn>
                                    </a:cxnLst>
                                    <a:rect l="0" t="0" r="r" b="b"/>
                                    <a:pathLst>
                                      <a:path w="1419">
                                        <a:moveTo>
                                          <a:pt x="0" y="0"/>
                                        </a:moveTo>
                                        <a:lnTo>
                                          <a:pt x="1419"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3" name="Group 193"/>
                              <wpg:cNvGrpSpPr>
                                <a:grpSpLocks/>
                              </wpg:cNvGrpSpPr>
                              <wpg:grpSpPr bwMode="auto">
                                <a:xfrm>
                                  <a:off x="2899" y="798"/>
                                  <a:ext cx="111" cy="58"/>
                                  <a:chOff x="2899" y="798"/>
                                  <a:chExt cx="111" cy="58"/>
                                </a:xfrm>
                              </wpg:grpSpPr>
                              <wps:wsp>
                                <wps:cNvPr id="1514" name="Freeform 194"/>
                                <wps:cNvSpPr>
                                  <a:spLocks/>
                                </wps:cNvSpPr>
                                <wps:spPr bwMode="auto">
                                  <a:xfrm>
                                    <a:off x="2899" y="798"/>
                                    <a:ext cx="111" cy="58"/>
                                  </a:xfrm>
                                  <a:custGeom>
                                    <a:avLst/>
                                    <a:gdLst>
                                      <a:gd name="T0" fmla="+- 0 3010 2899"/>
                                      <a:gd name="T1" fmla="*/ T0 w 111"/>
                                      <a:gd name="T2" fmla="+- 0 798 798"/>
                                      <a:gd name="T3" fmla="*/ 798 h 58"/>
                                      <a:gd name="T4" fmla="+- 0 2899 2899"/>
                                      <a:gd name="T5" fmla="*/ T4 w 111"/>
                                      <a:gd name="T6" fmla="+- 0 827 798"/>
                                      <a:gd name="T7" fmla="*/ 827 h 58"/>
                                      <a:gd name="T8" fmla="+- 0 3010 2899"/>
                                      <a:gd name="T9" fmla="*/ T8 w 111"/>
                                      <a:gd name="T10" fmla="+- 0 856 798"/>
                                      <a:gd name="T11" fmla="*/ 856 h 58"/>
                                      <a:gd name="T12" fmla="+- 0 3010 2899"/>
                                      <a:gd name="T13" fmla="*/ T12 w 111"/>
                                      <a:gd name="T14" fmla="+- 0 798 798"/>
                                      <a:gd name="T15" fmla="*/ 798 h 58"/>
                                    </a:gdLst>
                                    <a:ahLst/>
                                    <a:cxnLst>
                                      <a:cxn ang="0">
                                        <a:pos x="T1" y="T3"/>
                                      </a:cxn>
                                      <a:cxn ang="0">
                                        <a:pos x="T5" y="T7"/>
                                      </a:cxn>
                                      <a:cxn ang="0">
                                        <a:pos x="T9" y="T11"/>
                                      </a:cxn>
                                      <a:cxn ang="0">
                                        <a:pos x="T13" y="T15"/>
                                      </a:cxn>
                                    </a:cxnLst>
                                    <a:rect l="0" t="0" r="r" b="b"/>
                                    <a:pathLst>
                                      <a:path w="111" h="58">
                                        <a:moveTo>
                                          <a:pt x="111" y="0"/>
                                        </a:moveTo>
                                        <a:lnTo>
                                          <a:pt x="0" y="29"/>
                                        </a:lnTo>
                                        <a:lnTo>
                                          <a:pt x="111" y="58"/>
                                        </a:lnTo>
                                        <a:lnTo>
                                          <a:pt x="11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15" name="Group 195"/>
                              <wpg:cNvGrpSpPr>
                                <a:grpSpLocks/>
                              </wpg:cNvGrpSpPr>
                              <wpg:grpSpPr bwMode="auto">
                                <a:xfrm>
                                  <a:off x="2899" y="798"/>
                                  <a:ext cx="111" cy="29"/>
                                  <a:chOff x="2899" y="798"/>
                                  <a:chExt cx="111" cy="29"/>
                                </a:xfrm>
                              </wpg:grpSpPr>
                              <wps:wsp>
                                <wps:cNvPr id="1516" name="Freeform 196"/>
                                <wps:cNvSpPr>
                                  <a:spLocks/>
                                </wps:cNvSpPr>
                                <wps:spPr bwMode="auto">
                                  <a:xfrm>
                                    <a:off x="2899" y="798"/>
                                    <a:ext cx="111" cy="29"/>
                                  </a:xfrm>
                                  <a:custGeom>
                                    <a:avLst/>
                                    <a:gdLst>
                                      <a:gd name="T0" fmla="+- 0 2899 2899"/>
                                      <a:gd name="T1" fmla="*/ T0 w 111"/>
                                      <a:gd name="T2" fmla="+- 0 827 798"/>
                                      <a:gd name="T3" fmla="*/ 827 h 29"/>
                                      <a:gd name="T4" fmla="+- 0 3010 2899"/>
                                      <a:gd name="T5" fmla="*/ T4 w 111"/>
                                      <a:gd name="T6" fmla="+- 0 798 798"/>
                                      <a:gd name="T7" fmla="*/ 798 h 29"/>
                                    </a:gdLst>
                                    <a:ahLst/>
                                    <a:cxnLst>
                                      <a:cxn ang="0">
                                        <a:pos x="T1" y="T3"/>
                                      </a:cxn>
                                      <a:cxn ang="0">
                                        <a:pos x="T5" y="T7"/>
                                      </a:cxn>
                                    </a:cxnLst>
                                    <a:rect l="0" t="0" r="r" b="b"/>
                                    <a:pathLst>
                                      <a:path w="111" h="29">
                                        <a:moveTo>
                                          <a:pt x="0" y="29"/>
                                        </a:moveTo>
                                        <a:lnTo>
                                          <a:pt x="11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7" name="Group 197"/>
                              <wpg:cNvGrpSpPr>
                                <a:grpSpLocks/>
                              </wpg:cNvGrpSpPr>
                              <wpg:grpSpPr bwMode="auto">
                                <a:xfrm>
                                  <a:off x="2899" y="827"/>
                                  <a:ext cx="111" cy="29"/>
                                  <a:chOff x="2899" y="827"/>
                                  <a:chExt cx="111" cy="29"/>
                                </a:xfrm>
                              </wpg:grpSpPr>
                              <wps:wsp>
                                <wps:cNvPr id="1518" name="Freeform 198"/>
                                <wps:cNvSpPr>
                                  <a:spLocks/>
                                </wps:cNvSpPr>
                                <wps:spPr bwMode="auto">
                                  <a:xfrm>
                                    <a:off x="2899" y="827"/>
                                    <a:ext cx="111" cy="29"/>
                                  </a:xfrm>
                                  <a:custGeom>
                                    <a:avLst/>
                                    <a:gdLst>
                                      <a:gd name="T0" fmla="+- 0 3010 2899"/>
                                      <a:gd name="T1" fmla="*/ T0 w 111"/>
                                      <a:gd name="T2" fmla="+- 0 856 827"/>
                                      <a:gd name="T3" fmla="*/ 856 h 29"/>
                                      <a:gd name="T4" fmla="+- 0 2899 2899"/>
                                      <a:gd name="T5" fmla="*/ T4 w 111"/>
                                      <a:gd name="T6" fmla="+- 0 827 827"/>
                                      <a:gd name="T7" fmla="*/ 827 h 29"/>
                                    </a:gdLst>
                                    <a:ahLst/>
                                    <a:cxnLst>
                                      <a:cxn ang="0">
                                        <a:pos x="T1" y="T3"/>
                                      </a:cxn>
                                      <a:cxn ang="0">
                                        <a:pos x="T5" y="T7"/>
                                      </a:cxn>
                                    </a:cxnLst>
                                    <a:rect l="0" t="0" r="r" b="b"/>
                                    <a:pathLst>
                                      <a:path w="111" h="29">
                                        <a:moveTo>
                                          <a:pt x="111" y="29"/>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9" name="Group 199"/>
                              <wpg:cNvGrpSpPr>
                                <a:grpSpLocks/>
                              </wpg:cNvGrpSpPr>
                              <wpg:grpSpPr bwMode="auto">
                                <a:xfrm>
                                  <a:off x="2899" y="741"/>
                                  <a:ext cx="2" cy="399"/>
                                  <a:chOff x="2899" y="741"/>
                                  <a:chExt cx="2" cy="399"/>
                                </a:xfrm>
                              </wpg:grpSpPr>
                              <wps:wsp>
                                <wps:cNvPr id="1520" name="Freeform 200"/>
                                <wps:cNvSpPr>
                                  <a:spLocks/>
                                </wps:cNvSpPr>
                                <wps:spPr bwMode="auto">
                                  <a:xfrm>
                                    <a:off x="2899" y="741"/>
                                    <a:ext cx="2" cy="399"/>
                                  </a:xfrm>
                                  <a:custGeom>
                                    <a:avLst/>
                                    <a:gdLst>
                                      <a:gd name="T0" fmla="+- 0 1139 741"/>
                                      <a:gd name="T1" fmla="*/ 1139 h 399"/>
                                      <a:gd name="T2" fmla="+- 0 741 741"/>
                                      <a:gd name="T3" fmla="*/ 741 h 399"/>
                                    </a:gdLst>
                                    <a:ahLst/>
                                    <a:cxnLst>
                                      <a:cxn ang="0">
                                        <a:pos x="0" y="T1"/>
                                      </a:cxn>
                                      <a:cxn ang="0">
                                        <a:pos x="0" y="T3"/>
                                      </a:cxn>
                                    </a:cxnLst>
                                    <a:rect l="0" t="0" r="r" b="b"/>
                                    <a:pathLst>
                                      <a:path h="399">
                                        <a:moveTo>
                                          <a:pt x="0" y="39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1" name="Group 201"/>
                              <wpg:cNvGrpSpPr>
                                <a:grpSpLocks/>
                              </wpg:cNvGrpSpPr>
                              <wpg:grpSpPr bwMode="auto">
                                <a:xfrm>
                                  <a:off x="3578" y="635"/>
                                  <a:ext cx="75" cy="128"/>
                                  <a:chOff x="3578" y="635"/>
                                  <a:chExt cx="75" cy="128"/>
                                </a:xfrm>
                              </wpg:grpSpPr>
                              <wps:wsp>
                                <wps:cNvPr id="1522" name="Freeform 202"/>
                                <wps:cNvSpPr>
                                  <a:spLocks/>
                                </wps:cNvSpPr>
                                <wps:spPr bwMode="auto">
                                  <a:xfrm>
                                    <a:off x="3578" y="635"/>
                                    <a:ext cx="75" cy="128"/>
                                  </a:xfrm>
                                  <a:custGeom>
                                    <a:avLst/>
                                    <a:gdLst>
                                      <a:gd name="T0" fmla="+- 0 3614 3578"/>
                                      <a:gd name="T1" fmla="*/ T0 w 75"/>
                                      <a:gd name="T2" fmla="+- 0 635 635"/>
                                      <a:gd name="T3" fmla="*/ 635 h 128"/>
                                      <a:gd name="T4" fmla="+- 0 3578 3578"/>
                                      <a:gd name="T5" fmla="*/ T4 w 75"/>
                                      <a:gd name="T6" fmla="+- 0 762 635"/>
                                      <a:gd name="T7" fmla="*/ 762 h 128"/>
                                      <a:gd name="T8" fmla="+- 0 3622 3578"/>
                                      <a:gd name="T9" fmla="*/ T8 w 75"/>
                                      <a:gd name="T10" fmla="+- 0 762 635"/>
                                      <a:gd name="T11" fmla="*/ 762 h 128"/>
                                      <a:gd name="T12" fmla="+- 0 3631 3578"/>
                                      <a:gd name="T13" fmla="*/ T12 w 75"/>
                                      <a:gd name="T14" fmla="+- 0 755 635"/>
                                      <a:gd name="T15" fmla="*/ 755 h 128"/>
                                      <a:gd name="T16" fmla="+- 0 3638 3578"/>
                                      <a:gd name="T17" fmla="*/ T16 w 75"/>
                                      <a:gd name="T18" fmla="+- 0 748 635"/>
                                      <a:gd name="T19" fmla="*/ 748 h 128"/>
                                      <a:gd name="T20" fmla="+- 0 3643 3578"/>
                                      <a:gd name="T21" fmla="*/ T20 w 75"/>
                                      <a:gd name="T22" fmla="+- 0 738 635"/>
                                      <a:gd name="T23" fmla="*/ 738 h 128"/>
                                      <a:gd name="T24" fmla="+- 0 3653 3578"/>
                                      <a:gd name="T25" fmla="*/ T24 w 75"/>
                                      <a:gd name="T26" fmla="+- 0 702 635"/>
                                      <a:gd name="T27" fmla="*/ 702 h 128"/>
                                      <a:gd name="T28" fmla="+- 0 3653 3578"/>
                                      <a:gd name="T29" fmla="*/ T28 w 75"/>
                                      <a:gd name="T30" fmla="+- 0 693 635"/>
                                      <a:gd name="T31" fmla="*/ 693 h 128"/>
                                      <a:gd name="T32" fmla="+- 0 3650 3578"/>
                                      <a:gd name="T33" fmla="*/ T32 w 75"/>
                                      <a:gd name="T34" fmla="+- 0 685 635"/>
                                      <a:gd name="T35" fmla="*/ 685 h 128"/>
                                      <a:gd name="T36" fmla="+- 0 3643 3578"/>
                                      <a:gd name="T37" fmla="*/ T36 w 75"/>
                                      <a:gd name="T38" fmla="+- 0 681 635"/>
                                      <a:gd name="T39" fmla="*/ 681 h 128"/>
                                      <a:gd name="T40" fmla="+- 0 3634 3578"/>
                                      <a:gd name="T41" fmla="*/ T40 w 75"/>
                                      <a:gd name="T42" fmla="+- 0 678 635"/>
                                      <a:gd name="T43" fmla="*/ 678 h 128"/>
                                      <a:gd name="T44" fmla="+- 0 3602 3578"/>
                                      <a:gd name="T45" fmla="*/ T44 w 75"/>
                                      <a:gd name="T46" fmla="+- 0 678 635"/>
                                      <a:gd name="T47" fmla="*/ 67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5" h="128">
                                        <a:moveTo>
                                          <a:pt x="36" y="0"/>
                                        </a:moveTo>
                                        <a:lnTo>
                                          <a:pt x="0" y="127"/>
                                        </a:lnTo>
                                        <a:lnTo>
                                          <a:pt x="44" y="127"/>
                                        </a:lnTo>
                                        <a:lnTo>
                                          <a:pt x="53" y="120"/>
                                        </a:lnTo>
                                        <a:lnTo>
                                          <a:pt x="60" y="113"/>
                                        </a:lnTo>
                                        <a:lnTo>
                                          <a:pt x="65" y="103"/>
                                        </a:lnTo>
                                        <a:lnTo>
                                          <a:pt x="75" y="67"/>
                                        </a:lnTo>
                                        <a:lnTo>
                                          <a:pt x="75" y="58"/>
                                        </a:lnTo>
                                        <a:lnTo>
                                          <a:pt x="72" y="50"/>
                                        </a:lnTo>
                                        <a:lnTo>
                                          <a:pt x="65" y="46"/>
                                        </a:lnTo>
                                        <a:lnTo>
                                          <a:pt x="56" y="43"/>
                                        </a:lnTo>
                                        <a:lnTo>
                                          <a:pt x="24" y="43"/>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3" name="Group 203"/>
                              <wpg:cNvGrpSpPr>
                                <a:grpSpLocks/>
                              </wpg:cNvGrpSpPr>
                              <wpg:grpSpPr bwMode="auto">
                                <a:xfrm>
                                  <a:off x="4318" y="741"/>
                                  <a:ext cx="2" cy="399"/>
                                  <a:chOff x="4318" y="741"/>
                                  <a:chExt cx="2" cy="399"/>
                                </a:xfrm>
                              </wpg:grpSpPr>
                              <wps:wsp>
                                <wps:cNvPr id="1524" name="Freeform 204"/>
                                <wps:cNvSpPr>
                                  <a:spLocks/>
                                </wps:cNvSpPr>
                                <wps:spPr bwMode="auto">
                                  <a:xfrm>
                                    <a:off x="4318" y="741"/>
                                    <a:ext cx="2" cy="399"/>
                                  </a:xfrm>
                                  <a:custGeom>
                                    <a:avLst/>
                                    <a:gdLst>
                                      <a:gd name="T0" fmla="+- 0 741 741"/>
                                      <a:gd name="T1" fmla="*/ 741 h 399"/>
                                      <a:gd name="T2" fmla="+- 0 1139 741"/>
                                      <a:gd name="T3" fmla="*/ 1139 h 399"/>
                                    </a:gdLst>
                                    <a:ahLst/>
                                    <a:cxnLst>
                                      <a:cxn ang="0">
                                        <a:pos x="0" y="T1"/>
                                      </a:cxn>
                                      <a:cxn ang="0">
                                        <a:pos x="0" y="T3"/>
                                      </a:cxn>
                                    </a:cxnLst>
                                    <a:rect l="0" t="0" r="r" b="b"/>
                                    <a:pathLst>
                                      <a:path h="399">
                                        <a:moveTo>
                                          <a:pt x="0" y="0"/>
                                        </a:moveTo>
                                        <a:lnTo>
                                          <a:pt x="0" y="398"/>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5" name="Group 205"/>
                              <wpg:cNvGrpSpPr>
                                <a:grpSpLocks/>
                              </wpg:cNvGrpSpPr>
                              <wpg:grpSpPr bwMode="auto">
                                <a:xfrm>
                                  <a:off x="1711" y="402"/>
                                  <a:ext cx="34" cy="36"/>
                                  <a:chOff x="1711" y="402"/>
                                  <a:chExt cx="34" cy="36"/>
                                </a:xfrm>
                              </wpg:grpSpPr>
                              <wps:wsp>
                                <wps:cNvPr id="1526" name="Freeform 206"/>
                                <wps:cNvSpPr>
                                  <a:spLocks/>
                                </wps:cNvSpPr>
                                <wps:spPr bwMode="auto">
                                  <a:xfrm>
                                    <a:off x="1711" y="402"/>
                                    <a:ext cx="34" cy="36"/>
                                  </a:xfrm>
                                  <a:custGeom>
                                    <a:avLst/>
                                    <a:gdLst>
                                      <a:gd name="T0" fmla="+- 0 1745 1711"/>
                                      <a:gd name="T1" fmla="*/ T0 w 34"/>
                                      <a:gd name="T2" fmla="+- 0 419 402"/>
                                      <a:gd name="T3" fmla="*/ 419 h 36"/>
                                      <a:gd name="T4" fmla="+- 0 1742 1711"/>
                                      <a:gd name="T5" fmla="*/ T4 w 34"/>
                                      <a:gd name="T6" fmla="+- 0 412 402"/>
                                      <a:gd name="T7" fmla="*/ 412 h 36"/>
                                      <a:gd name="T8" fmla="+- 0 1735 1711"/>
                                      <a:gd name="T9" fmla="*/ T8 w 34"/>
                                      <a:gd name="T10" fmla="+- 0 405 402"/>
                                      <a:gd name="T11" fmla="*/ 405 h 36"/>
                                      <a:gd name="T12" fmla="+- 0 1728 1711"/>
                                      <a:gd name="T13" fmla="*/ T12 w 34"/>
                                      <a:gd name="T14" fmla="+- 0 402 402"/>
                                      <a:gd name="T15" fmla="*/ 402 h 36"/>
                                      <a:gd name="T16" fmla="+- 0 1718 1711"/>
                                      <a:gd name="T17" fmla="*/ T16 w 34"/>
                                      <a:gd name="T18" fmla="+- 0 405 402"/>
                                      <a:gd name="T19" fmla="*/ 405 h 36"/>
                                      <a:gd name="T20" fmla="+- 0 1714 1711"/>
                                      <a:gd name="T21" fmla="*/ T20 w 34"/>
                                      <a:gd name="T22" fmla="+- 0 412 402"/>
                                      <a:gd name="T23" fmla="*/ 412 h 36"/>
                                      <a:gd name="T24" fmla="+- 0 1711 1711"/>
                                      <a:gd name="T25" fmla="*/ T24 w 34"/>
                                      <a:gd name="T26" fmla="+- 0 419 402"/>
                                      <a:gd name="T27" fmla="*/ 419 h 36"/>
                                      <a:gd name="T28" fmla="+- 0 1714 1711"/>
                                      <a:gd name="T29" fmla="*/ T28 w 34"/>
                                      <a:gd name="T30" fmla="+- 0 429 402"/>
                                      <a:gd name="T31" fmla="*/ 429 h 36"/>
                                      <a:gd name="T32" fmla="+- 0 1718 1711"/>
                                      <a:gd name="T33" fmla="*/ T32 w 34"/>
                                      <a:gd name="T34" fmla="+- 0 433 402"/>
                                      <a:gd name="T35" fmla="*/ 433 h 36"/>
                                      <a:gd name="T36" fmla="+- 0 1728 1711"/>
                                      <a:gd name="T37" fmla="*/ T36 w 34"/>
                                      <a:gd name="T38" fmla="+- 0 438 402"/>
                                      <a:gd name="T39" fmla="*/ 438 h 36"/>
                                      <a:gd name="T40" fmla="+- 0 1742 1711"/>
                                      <a:gd name="T41" fmla="*/ T40 w 34"/>
                                      <a:gd name="T42" fmla="+- 0 429 402"/>
                                      <a:gd name="T43" fmla="*/ 429 h 36"/>
                                      <a:gd name="T44" fmla="+- 0 1745 1711"/>
                                      <a:gd name="T45" fmla="*/ T44 w 34"/>
                                      <a:gd name="T46" fmla="+- 0 419 402"/>
                                      <a:gd name="T47" fmla="*/ 419 h 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34" h="36">
                                        <a:moveTo>
                                          <a:pt x="34" y="17"/>
                                        </a:moveTo>
                                        <a:lnTo>
                                          <a:pt x="31" y="10"/>
                                        </a:lnTo>
                                        <a:lnTo>
                                          <a:pt x="24" y="3"/>
                                        </a:lnTo>
                                        <a:lnTo>
                                          <a:pt x="17" y="0"/>
                                        </a:lnTo>
                                        <a:lnTo>
                                          <a:pt x="7" y="3"/>
                                        </a:lnTo>
                                        <a:lnTo>
                                          <a:pt x="3" y="10"/>
                                        </a:lnTo>
                                        <a:lnTo>
                                          <a:pt x="0" y="17"/>
                                        </a:lnTo>
                                        <a:lnTo>
                                          <a:pt x="3" y="27"/>
                                        </a:lnTo>
                                        <a:lnTo>
                                          <a:pt x="7" y="31"/>
                                        </a:lnTo>
                                        <a:lnTo>
                                          <a:pt x="17" y="36"/>
                                        </a:lnTo>
                                        <a:lnTo>
                                          <a:pt x="31" y="27"/>
                                        </a:lnTo>
                                        <a:lnTo>
                                          <a:pt x="34"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7" name="Group 207"/>
                              <wpg:cNvGrpSpPr>
                                <a:grpSpLocks/>
                              </wpg:cNvGrpSpPr>
                              <wpg:grpSpPr bwMode="auto">
                                <a:xfrm>
                                  <a:off x="1716" y="409"/>
                                  <a:ext cx="24" cy="22"/>
                                  <a:chOff x="1716" y="409"/>
                                  <a:chExt cx="24" cy="22"/>
                                </a:xfrm>
                              </wpg:grpSpPr>
                              <wps:wsp>
                                <wps:cNvPr id="1528" name="Freeform 208"/>
                                <wps:cNvSpPr>
                                  <a:spLocks/>
                                </wps:cNvSpPr>
                                <wps:spPr bwMode="auto">
                                  <a:xfrm>
                                    <a:off x="1716" y="409"/>
                                    <a:ext cx="24" cy="22"/>
                                  </a:xfrm>
                                  <a:custGeom>
                                    <a:avLst/>
                                    <a:gdLst>
                                      <a:gd name="T0" fmla="+- 0 1740 1716"/>
                                      <a:gd name="T1" fmla="*/ T0 w 24"/>
                                      <a:gd name="T2" fmla="+- 0 419 409"/>
                                      <a:gd name="T3" fmla="*/ 419 h 22"/>
                                      <a:gd name="T4" fmla="+- 0 1738 1716"/>
                                      <a:gd name="T5" fmla="*/ T4 w 24"/>
                                      <a:gd name="T6" fmla="+- 0 414 409"/>
                                      <a:gd name="T7" fmla="*/ 414 h 22"/>
                                      <a:gd name="T8" fmla="+- 0 1733 1716"/>
                                      <a:gd name="T9" fmla="*/ T8 w 24"/>
                                      <a:gd name="T10" fmla="+- 0 409 409"/>
                                      <a:gd name="T11" fmla="*/ 409 h 22"/>
                                      <a:gd name="T12" fmla="+- 0 1721 1716"/>
                                      <a:gd name="T13" fmla="*/ T12 w 24"/>
                                      <a:gd name="T14" fmla="+- 0 409 409"/>
                                      <a:gd name="T15" fmla="*/ 409 h 22"/>
                                      <a:gd name="T16" fmla="+- 0 1716 1716"/>
                                      <a:gd name="T17" fmla="*/ T16 w 24"/>
                                      <a:gd name="T18" fmla="+- 0 419 409"/>
                                      <a:gd name="T19" fmla="*/ 419 h 22"/>
                                      <a:gd name="T20" fmla="+- 0 1718 1716"/>
                                      <a:gd name="T21" fmla="*/ T20 w 24"/>
                                      <a:gd name="T22" fmla="+- 0 426 409"/>
                                      <a:gd name="T23" fmla="*/ 426 h 22"/>
                                      <a:gd name="T24" fmla="+- 0 1721 1716"/>
                                      <a:gd name="T25" fmla="*/ T24 w 24"/>
                                      <a:gd name="T26" fmla="+- 0 431 409"/>
                                      <a:gd name="T27" fmla="*/ 431 h 22"/>
                                      <a:gd name="T28" fmla="+- 0 1733 1716"/>
                                      <a:gd name="T29" fmla="*/ T28 w 24"/>
                                      <a:gd name="T30" fmla="+- 0 431 409"/>
                                      <a:gd name="T31" fmla="*/ 431 h 22"/>
                                      <a:gd name="T32" fmla="+- 0 1738 1716"/>
                                      <a:gd name="T33" fmla="*/ T32 w 24"/>
                                      <a:gd name="T34" fmla="+- 0 426 409"/>
                                      <a:gd name="T35" fmla="*/ 426 h 22"/>
                                      <a:gd name="T36" fmla="+- 0 1740 1716"/>
                                      <a:gd name="T37" fmla="*/ T36 w 24"/>
                                      <a:gd name="T38" fmla="+- 0 419 409"/>
                                      <a:gd name="T39" fmla="*/ 419 h 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4" h="22">
                                        <a:moveTo>
                                          <a:pt x="24" y="10"/>
                                        </a:moveTo>
                                        <a:lnTo>
                                          <a:pt x="22" y="5"/>
                                        </a:lnTo>
                                        <a:lnTo>
                                          <a:pt x="17" y="0"/>
                                        </a:lnTo>
                                        <a:lnTo>
                                          <a:pt x="5" y="0"/>
                                        </a:lnTo>
                                        <a:lnTo>
                                          <a:pt x="0" y="10"/>
                                        </a:lnTo>
                                        <a:lnTo>
                                          <a:pt x="2" y="17"/>
                                        </a:lnTo>
                                        <a:lnTo>
                                          <a:pt x="5" y="22"/>
                                        </a:lnTo>
                                        <a:lnTo>
                                          <a:pt x="17" y="22"/>
                                        </a:lnTo>
                                        <a:lnTo>
                                          <a:pt x="22" y="17"/>
                                        </a:lnTo>
                                        <a:lnTo>
                                          <a:pt x="24" y="10"/>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9" name="Group 209"/>
                              <wpg:cNvGrpSpPr>
                                <a:grpSpLocks/>
                              </wpg:cNvGrpSpPr>
                              <wpg:grpSpPr bwMode="auto">
                                <a:xfrm>
                                  <a:off x="1716" y="1221"/>
                                  <a:ext cx="24" cy="24"/>
                                  <a:chOff x="1716" y="1221"/>
                                  <a:chExt cx="24" cy="24"/>
                                </a:xfrm>
                              </wpg:grpSpPr>
                              <wps:wsp>
                                <wps:cNvPr id="1530" name="Freeform 210"/>
                                <wps:cNvSpPr>
                                  <a:spLocks/>
                                </wps:cNvSpPr>
                                <wps:spPr bwMode="auto">
                                  <a:xfrm>
                                    <a:off x="1716" y="1221"/>
                                    <a:ext cx="24" cy="24"/>
                                  </a:xfrm>
                                  <a:custGeom>
                                    <a:avLst/>
                                    <a:gdLst>
                                      <a:gd name="T0" fmla="+- 0 1740 1716"/>
                                      <a:gd name="T1" fmla="*/ T0 w 24"/>
                                      <a:gd name="T2" fmla="+- 0 1233 1221"/>
                                      <a:gd name="T3" fmla="*/ 1233 h 24"/>
                                      <a:gd name="T4" fmla="+- 0 1738 1716"/>
                                      <a:gd name="T5" fmla="*/ T4 w 24"/>
                                      <a:gd name="T6" fmla="+- 0 1228 1221"/>
                                      <a:gd name="T7" fmla="*/ 1228 h 24"/>
                                      <a:gd name="T8" fmla="+- 0 1733 1716"/>
                                      <a:gd name="T9" fmla="*/ T8 w 24"/>
                                      <a:gd name="T10" fmla="+- 0 1223 1221"/>
                                      <a:gd name="T11" fmla="*/ 1223 h 24"/>
                                      <a:gd name="T12" fmla="+- 0 1728 1716"/>
                                      <a:gd name="T13" fmla="*/ T12 w 24"/>
                                      <a:gd name="T14" fmla="+- 0 1221 1221"/>
                                      <a:gd name="T15" fmla="*/ 1221 h 24"/>
                                      <a:gd name="T16" fmla="+- 0 1721 1716"/>
                                      <a:gd name="T17" fmla="*/ T16 w 24"/>
                                      <a:gd name="T18" fmla="+- 0 1223 1221"/>
                                      <a:gd name="T19" fmla="*/ 1223 h 24"/>
                                      <a:gd name="T20" fmla="+- 0 1716 1716"/>
                                      <a:gd name="T21" fmla="*/ T20 w 24"/>
                                      <a:gd name="T22" fmla="+- 0 1233 1221"/>
                                      <a:gd name="T23" fmla="*/ 1233 h 24"/>
                                      <a:gd name="T24" fmla="+- 0 1718 1716"/>
                                      <a:gd name="T25" fmla="*/ T24 w 24"/>
                                      <a:gd name="T26" fmla="+- 0 1240 1221"/>
                                      <a:gd name="T27" fmla="*/ 1240 h 24"/>
                                      <a:gd name="T28" fmla="+- 0 1721 1716"/>
                                      <a:gd name="T29" fmla="*/ T28 w 24"/>
                                      <a:gd name="T30" fmla="+- 0 1242 1221"/>
                                      <a:gd name="T31" fmla="*/ 1242 h 24"/>
                                      <a:gd name="T32" fmla="+- 0 1728 1716"/>
                                      <a:gd name="T33" fmla="*/ T32 w 24"/>
                                      <a:gd name="T34" fmla="+- 0 1245 1221"/>
                                      <a:gd name="T35" fmla="*/ 1245 h 24"/>
                                      <a:gd name="T36" fmla="+- 0 1738 1716"/>
                                      <a:gd name="T37" fmla="*/ T36 w 24"/>
                                      <a:gd name="T38" fmla="+- 0 1240 1221"/>
                                      <a:gd name="T39" fmla="*/ 1240 h 24"/>
                                      <a:gd name="T40" fmla="+- 0 1740 1716"/>
                                      <a:gd name="T41" fmla="*/ T40 w 24"/>
                                      <a:gd name="T42" fmla="+- 0 1233 1221"/>
                                      <a:gd name="T43" fmla="*/ 1233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4" h="24">
                                        <a:moveTo>
                                          <a:pt x="24" y="12"/>
                                        </a:moveTo>
                                        <a:lnTo>
                                          <a:pt x="22" y="7"/>
                                        </a:lnTo>
                                        <a:lnTo>
                                          <a:pt x="17" y="2"/>
                                        </a:lnTo>
                                        <a:lnTo>
                                          <a:pt x="12" y="0"/>
                                        </a:lnTo>
                                        <a:lnTo>
                                          <a:pt x="5" y="2"/>
                                        </a:lnTo>
                                        <a:lnTo>
                                          <a:pt x="0" y="12"/>
                                        </a:lnTo>
                                        <a:lnTo>
                                          <a:pt x="2" y="19"/>
                                        </a:lnTo>
                                        <a:lnTo>
                                          <a:pt x="5" y="21"/>
                                        </a:lnTo>
                                        <a:lnTo>
                                          <a:pt x="12" y="24"/>
                                        </a:lnTo>
                                        <a:lnTo>
                                          <a:pt x="22" y="19"/>
                                        </a:lnTo>
                                        <a:lnTo>
                                          <a:pt x="24" y="12"/>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1" name="Group 211"/>
                              <wpg:cNvGrpSpPr>
                                <a:grpSpLocks/>
                              </wpg:cNvGrpSpPr>
                              <wpg:grpSpPr bwMode="auto">
                                <a:xfrm>
                                  <a:off x="1711" y="1216"/>
                                  <a:ext cx="34" cy="34"/>
                                  <a:chOff x="1711" y="1216"/>
                                  <a:chExt cx="34" cy="34"/>
                                </a:xfrm>
                              </wpg:grpSpPr>
                              <wps:wsp>
                                <wps:cNvPr id="1532" name="Freeform 212"/>
                                <wps:cNvSpPr>
                                  <a:spLocks/>
                                </wps:cNvSpPr>
                                <wps:spPr bwMode="auto">
                                  <a:xfrm>
                                    <a:off x="1711" y="1216"/>
                                    <a:ext cx="34" cy="34"/>
                                  </a:xfrm>
                                  <a:custGeom>
                                    <a:avLst/>
                                    <a:gdLst>
                                      <a:gd name="T0" fmla="+- 0 1745 1711"/>
                                      <a:gd name="T1" fmla="*/ T0 w 34"/>
                                      <a:gd name="T2" fmla="+- 0 1233 1216"/>
                                      <a:gd name="T3" fmla="*/ 1233 h 34"/>
                                      <a:gd name="T4" fmla="+- 0 1742 1711"/>
                                      <a:gd name="T5" fmla="*/ T4 w 34"/>
                                      <a:gd name="T6" fmla="+- 0 1225 1216"/>
                                      <a:gd name="T7" fmla="*/ 1225 h 34"/>
                                      <a:gd name="T8" fmla="+- 0 1735 1711"/>
                                      <a:gd name="T9" fmla="*/ T8 w 34"/>
                                      <a:gd name="T10" fmla="+- 0 1218 1216"/>
                                      <a:gd name="T11" fmla="*/ 1218 h 34"/>
                                      <a:gd name="T12" fmla="+- 0 1728 1711"/>
                                      <a:gd name="T13" fmla="*/ T12 w 34"/>
                                      <a:gd name="T14" fmla="+- 0 1216 1216"/>
                                      <a:gd name="T15" fmla="*/ 1216 h 34"/>
                                      <a:gd name="T16" fmla="+- 0 1718 1711"/>
                                      <a:gd name="T17" fmla="*/ T16 w 34"/>
                                      <a:gd name="T18" fmla="+- 0 1218 1216"/>
                                      <a:gd name="T19" fmla="*/ 1218 h 34"/>
                                      <a:gd name="T20" fmla="+- 0 1714 1711"/>
                                      <a:gd name="T21" fmla="*/ T20 w 34"/>
                                      <a:gd name="T22" fmla="+- 0 1225 1216"/>
                                      <a:gd name="T23" fmla="*/ 1225 h 34"/>
                                      <a:gd name="T24" fmla="+- 0 1711 1711"/>
                                      <a:gd name="T25" fmla="*/ T24 w 34"/>
                                      <a:gd name="T26" fmla="+- 0 1233 1216"/>
                                      <a:gd name="T27" fmla="*/ 1233 h 34"/>
                                      <a:gd name="T28" fmla="+- 0 1714 1711"/>
                                      <a:gd name="T29" fmla="*/ T28 w 34"/>
                                      <a:gd name="T30" fmla="+- 0 1242 1216"/>
                                      <a:gd name="T31" fmla="*/ 1242 h 34"/>
                                      <a:gd name="T32" fmla="+- 0 1718 1711"/>
                                      <a:gd name="T33" fmla="*/ T32 w 34"/>
                                      <a:gd name="T34" fmla="+- 0 1247 1216"/>
                                      <a:gd name="T35" fmla="*/ 1247 h 34"/>
                                      <a:gd name="T36" fmla="+- 0 1728 1711"/>
                                      <a:gd name="T37" fmla="*/ T36 w 34"/>
                                      <a:gd name="T38" fmla="+- 0 1249 1216"/>
                                      <a:gd name="T39" fmla="*/ 1249 h 34"/>
                                      <a:gd name="T40" fmla="+- 0 1735 1711"/>
                                      <a:gd name="T41" fmla="*/ T40 w 34"/>
                                      <a:gd name="T42" fmla="+- 0 1247 1216"/>
                                      <a:gd name="T43" fmla="*/ 1247 h 34"/>
                                      <a:gd name="T44" fmla="+- 0 1742 1711"/>
                                      <a:gd name="T45" fmla="*/ T44 w 34"/>
                                      <a:gd name="T46" fmla="+- 0 1242 1216"/>
                                      <a:gd name="T47" fmla="*/ 1242 h 34"/>
                                      <a:gd name="T48" fmla="+- 0 1745 1711"/>
                                      <a:gd name="T49" fmla="*/ T48 w 34"/>
                                      <a:gd name="T50" fmla="+- 0 1233 1216"/>
                                      <a:gd name="T51" fmla="*/ 1233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 h="34">
                                        <a:moveTo>
                                          <a:pt x="34" y="17"/>
                                        </a:moveTo>
                                        <a:lnTo>
                                          <a:pt x="31" y="9"/>
                                        </a:lnTo>
                                        <a:lnTo>
                                          <a:pt x="24" y="2"/>
                                        </a:lnTo>
                                        <a:lnTo>
                                          <a:pt x="17" y="0"/>
                                        </a:lnTo>
                                        <a:lnTo>
                                          <a:pt x="7" y="2"/>
                                        </a:lnTo>
                                        <a:lnTo>
                                          <a:pt x="3" y="9"/>
                                        </a:lnTo>
                                        <a:lnTo>
                                          <a:pt x="0" y="17"/>
                                        </a:lnTo>
                                        <a:lnTo>
                                          <a:pt x="3" y="26"/>
                                        </a:lnTo>
                                        <a:lnTo>
                                          <a:pt x="7" y="31"/>
                                        </a:lnTo>
                                        <a:lnTo>
                                          <a:pt x="17" y="33"/>
                                        </a:lnTo>
                                        <a:lnTo>
                                          <a:pt x="24" y="31"/>
                                        </a:lnTo>
                                        <a:lnTo>
                                          <a:pt x="31" y="26"/>
                                        </a:lnTo>
                                        <a:lnTo>
                                          <a:pt x="34"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3" name="Group 213"/>
                              <wpg:cNvGrpSpPr>
                                <a:grpSpLocks/>
                              </wpg:cNvGrpSpPr>
                              <wpg:grpSpPr bwMode="auto">
                                <a:xfrm>
                                  <a:off x="5422" y="323"/>
                                  <a:ext cx="22" cy="24"/>
                                  <a:chOff x="5422" y="323"/>
                                  <a:chExt cx="22" cy="24"/>
                                </a:xfrm>
                              </wpg:grpSpPr>
                              <wps:wsp>
                                <wps:cNvPr id="1534" name="Freeform 214"/>
                                <wps:cNvSpPr>
                                  <a:spLocks/>
                                </wps:cNvSpPr>
                                <wps:spPr bwMode="auto">
                                  <a:xfrm>
                                    <a:off x="5422" y="323"/>
                                    <a:ext cx="22" cy="24"/>
                                  </a:xfrm>
                                  <a:custGeom>
                                    <a:avLst/>
                                    <a:gdLst>
                                      <a:gd name="T0" fmla="+- 0 5443 5422"/>
                                      <a:gd name="T1" fmla="*/ T0 w 22"/>
                                      <a:gd name="T2" fmla="+- 0 335 323"/>
                                      <a:gd name="T3" fmla="*/ 335 h 24"/>
                                      <a:gd name="T4" fmla="+- 0 5443 5422"/>
                                      <a:gd name="T5" fmla="*/ T4 w 22"/>
                                      <a:gd name="T6" fmla="+- 0 328 323"/>
                                      <a:gd name="T7" fmla="*/ 328 h 24"/>
                                      <a:gd name="T8" fmla="+- 0 5434 5422"/>
                                      <a:gd name="T9" fmla="*/ T8 w 22"/>
                                      <a:gd name="T10" fmla="+- 0 323 323"/>
                                      <a:gd name="T11" fmla="*/ 323 h 24"/>
                                      <a:gd name="T12" fmla="+- 0 5426 5422"/>
                                      <a:gd name="T13" fmla="*/ T12 w 22"/>
                                      <a:gd name="T14" fmla="+- 0 325 323"/>
                                      <a:gd name="T15" fmla="*/ 325 h 24"/>
                                      <a:gd name="T16" fmla="+- 0 5424 5422"/>
                                      <a:gd name="T17" fmla="*/ T16 w 22"/>
                                      <a:gd name="T18" fmla="+- 0 328 323"/>
                                      <a:gd name="T19" fmla="*/ 328 h 24"/>
                                      <a:gd name="T20" fmla="+- 0 5422 5422"/>
                                      <a:gd name="T21" fmla="*/ T20 w 22"/>
                                      <a:gd name="T22" fmla="+- 0 335 323"/>
                                      <a:gd name="T23" fmla="*/ 335 h 24"/>
                                      <a:gd name="T24" fmla="+- 0 5426 5422"/>
                                      <a:gd name="T25" fmla="*/ T24 w 22"/>
                                      <a:gd name="T26" fmla="+- 0 345 323"/>
                                      <a:gd name="T27" fmla="*/ 345 h 24"/>
                                      <a:gd name="T28" fmla="+- 0 5434 5422"/>
                                      <a:gd name="T29" fmla="*/ T28 w 22"/>
                                      <a:gd name="T30" fmla="+- 0 347 323"/>
                                      <a:gd name="T31" fmla="*/ 347 h 24"/>
                                      <a:gd name="T32" fmla="+- 0 5438 5422"/>
                                      <a:gd name="T33" fmla="*/ T32 w 22"/>
                                      <a:gd name="T34" fmla="+- 0 345 323"/>
                                      <a:gd name="T35" fmla="*/ 345 h 24"/>
                                      <a:gd name="T36" fmla="+- 0 5443 5422"/>
                                      <a:gd name="T37" fmla="*/ T36 w 22"/>
                                      <a:gd name="T38" fmla="+- 0 340 323"/>
                                      <a:gd name="T39" fmla="*/ 340 h 24"/>
                                      <a:gd name="T40" fmla="+- 0 5443 5422"/>
                                      <a:gd name="T41" fmla="*/ T40 w 22"/>
                                      <a:gd name="T42" fmla="+- 0 335 323"/>
                                      <a:gd name="T43" fmla="*/ 335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2" h="24">
                                        <a:moveTo>
                                          <a:pt x="21" y="12"/>
                                        </a:moveTo>
                                        <a:lnTo>
                                          <a:pt x="21" y="5"/>
                                        </a:lnTo>
                                        <a:lnTo>
                                          <a:pt x="12" y="0"/>
                                        </a:lnTo>
                                        <a:lnTo>
                                          <a:pt x="4" y="2"/>
                                        </a:lnTo>
                                        <a:lnTo>
                                          <a:pt x="2" y="5"/>
                                        </a:lnTo>
                                        <a:lnTo>
                                          <a:pt x="0" y="12"/>
                                        </a:lnTo>
                                        <a:lnTo>
                                          <a:pt x="4" y="22"/>
                                        </a:lnTo>
                                        <a:lnTo>
                                          <a:pt x="12" y="24"/>
                                        </a:lnTo>
                                        <a:lnTo>
                                          <a:pt x="16" y="22"/>
                                        </a:lnTo>
                                        <a:lnTo>
                                          <a:pt x="21" y="17"/>
                                        </a:lnTo>
                                        <a:lnTo>
                                          <a:pt x="21" y="12"/>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5" name="Group 215"/>
                              <wpg:cNvGrpSpPr>
                                <a:grpSpLocks/>
                              </wpg:cNvGrpSpPr>
                              <wpg:grpSpPr bwMode="auto">
                                <a:xfrm>
                                  <a:off x="5417" y="318"/>
                                  <a:ext cx="34" cy="34"/>
                                  <a:chOff x="5417" y="318"/>
                                  <a:chExt cx="34" cy="34"/>
                                </a:xfrm>
                              </wpg:grpSpPr>
                              <wps:wsp>
                                <wps:cNvPr id="1536" name="Freeform 216"/>
                                <wps:cNvSpPr>
                                  <a:spLocks/>
                                </wps:cNvSpPr>
                                <wps:spPr bwMode="auto">
                                  <a:xfrm>
                                    <a:off x="5417" y="318"/>
                                    <a:ext cx="34" cy="34"/>
                                  </a:xfrm>
                                  <a:custGeom>
                                    <a:avLst/>
                                    <a:gdLst>
                                      <a:gd name="T0" fmla="+- 0 5450 5417"/>
                                      <a:gd name="T1" fmla="*/ T0 w 34"/>
                                      <a:gd name="T2" fmla="+- 0 335 318"/>
                                      <a:gd name="T3" fmla="*/ 335 h 34"/>
                                      <a:gd name="T4" fmla="+- 0 5448 5417"/>
                                      <a:gd name="T5" fmla="*/ T4 w 34"/>
                                      <a:gd name="T6" fmla="+- 0 325 318"/>
                                      <a:gd name="T7" fmla="*/ 325 h 34"/>
                                      <a:gd name="T8" fmla="+- 0 5441 5417"/>
                                      <a:gd name="T9" fmla="*/ T8 w 34"/>
                                      <a:gd name="T10" fmla="+- 0 321 318"/>
                                      <a:gd name="T11" fmla="*/ 321 h 34"/>
                                      <a:gd name="T12" fmla="+- 0 5434 5417"/>
                                      <a:gd name="T13" fmla="*/ T12 w 34"/>
                                      <a:gd name="T14" fmla="+- 0 318 318"/>
                                      <a:gd name="T15" fmla="*/ 318 h 34"/>
                                      <a:gd name="T16" fmla="+- 0 5424 5417"/>
                                      <a:gd name="T17" fmla="*/ T16 w 34"/>
                                      <a:gd name="T18" fmla="+- 0 321 318"/>
                                      <a:gd name="T19" fmla="*/ 321 h 34"/>
                                      <a:gd name="T20" fmla="+- 0 5419 5417"/>
                                      <a:gd name="T21" fmla="*/ T20 w 34"/>
                                      <a:gd name="T22" fmla="+- 0 325 318"/>
                                      <a:gd name="T23" fmla="*/ 325 h 34"/>
                                      <a:gd name="T24" fmla="+- 0 5417 5417"/>
                                      <a:gd name="T25" fmla="*/ T24 w 34"/>
                                      <a:gd name="T26" fmla="+- 0 335 318"/>
                                      <a:gd name="T27" fmla="*/ 335 h 34"/>
                                      <a:gd name="T28" fmla="+- 0 5419 5417"/>
                                      <a:gd name="T29" fmla="*/ T28 w 34"/>
                                      <a:gd name="T30" fmla="+- 0 345 318"/>
                                      <a:gd name="T31" fmla="*/ 345 h 34"/>
                                      <a:gd name="T32" fmla="+- 0 5424 5417"/>
                                      <a:gd name="T33" fmla="*/ T32 w 34"/>
                                      <a:gd name="T34" fmla="+- 0 349 318"/>
                                      <a:gd name="T35" fmla="*/ 349 h 34"/>
                                      <a:gd name="T36" fmla="+- 0 5434 5417"/>
                                      <a:gd name="T37" fmla="*/ T36 w 34"/>
                                      <a:gd name="T38" fmla="+- 0 352 318"/>
                                      <a:gd name="T39" fmla="*/ 352 h 34"/>
                                      <a:gd name="T40" fmla="+- 0 5441 5417"/>
                                      <a:gd name="T41" fmla="*/ T40 w 34"/>
                                      <a:gd name="T42" fmla="+- 0 349 318"/>
                                      <a:gd name="T43" fmla="*/ 349 h 34"/>
                                      <a:gd name="T44" fmla="+- 0 5448 5417"/>
                                      <a:gd name="T45" fmla="*/ T44 w 34"/>
                                      <a:gd name="T46" fmla="+- 0 345 318"/>
                                      <a:gd name="T47" fmla="*/ 345 h 34"/>
                                      <a:gd name="T48" fmla="+- 0 5450 5417"/>
                                      <a:gd name="T49" fmla="*/ T48 w 34"/>
                                      <a:gd name="T50" fmla="+- 0 335 318"/>
                                      <a:gd name="T51" fmla="*/ 335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 h="34">
                                        <a:moveTo>
                                          <a:pt x="33" y="17"/>
                                        </a:moveTo>
                                        <a:lnTo>
                                          <a:pt x="31" y="7"/>
                                        </a:lnTo>
                                        <a:lnTo>
                                          <a:pt x="24" y="3"/>
                                        </a:lnTo>
                                        <a:lnTo>
                                          <a:pt x="17" y="0"/>
                                        </a:lnTo>
                                        <a:lnTo>
                                          <a:pt x="7" y="3"/>
                                        </a:lnTo>
                                        <a:lnTo>
                                          <a:pt x="2" y="7"/>
                                        </a:lnTo>
                                        <a:lnTo>
                                          <a:pt x="0" y="17"/>
                                        </a:lnTo>
                                        <a:lnTo>
                                          <a:pt x="2" y="27"/>
                                        </a:lnTo>
                                        <a:lnTo>
                                          <a:pt x="7" y="31"/>
                                        </a:lnTo>
                                        <a:lnTo>
                                          <a:pt x="17" y="34"/>
                                        </a:lnTo>
                                        <a:lnTo>
                                          <a:pt x="24" y="31"/>
                                        </a:lnTo>
                                        <a:lnTo>
                                          <a:pt x="31" y="27"/>
                                        </a:lnTo>
                                        <a:lnTo>
                                          <a:pt x="33"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7" name="Group 217"/>
                              <wpg:cNvGrpSpPr>
                                <a:grpSpLocks/>
                              </wpg:cNvGrpSpPr>
                              <wpg:grpSpPr bwMode="auto">
                                <a:xfrm>
                                  <a:off x="1044" y="107"/>
                                  <a:ext cx="226" cy="228"/>
                                  <a:chOff x="1044" y="107"/>
                                  <a:chExt cx="226" cy="228"/>
                                </a:xfrm>
                              </wpg:grpSpPr>
                              <wps:wsp>
                                <wps:cNvPr id="1538" name="Freeform 218"/>
                                <wps:cNvSpPr>
                                  <a:spLocks/>
                                </wps:cNvSpPr>
                                <wps:spPr bwMode="auto">
                                  <a:xfrm>
                                    <a:off x="1044" y="107"/>
                                    <a:ext cx="226" cy="228"/>
                                  </a:xfrm>
                                  <a:custGeom>
                                    <a:avLst/>
                                    <a:gdLst>
                                      <a:gd name="T0" fmla="+- 0 1270 1044"/>
                                      <a:gd name="T1" fmla="*/ T0 w 226"/>
                                      <a:gd name="T2" fmla="+- 0 222 107"/>
                                      <a:gd name="T3" fmla="*/ 222 h 228"/>
                                      <a:gd name="T4" fmla="+- 0 1270 1044"/>
                                      <a:gd name="T5" fmla="*/ T4 w 226"/>
                                      <a:gd name="T6" fmla="+- 0 201 107"/>
                                      <a:gd name="T7" fmla="*/ 201 h 228"/>
                                      <a:gd name="T8" fmla="+- 0 1262 1044"/>
                                      <a:gd name="T9" fmla="*/ T8 w 226"/>
                                      <a:gd name="T10" fmla="+- 0 179 107"/>
                                      <a:gd name="T11" fmla="*/ 179 h 228"/>
                                      <a:gd name="T12" fmla="+- 0 1219 1044"/>
                                      <a:gd name="T13" fmla="*/ T12 w 226"/>
                                      <a:gd name="T14" fmla="+- 0 126 107"/>
                                      <a:gd name="T15" fmla="*/ 126 h 228"/>
                                      <a:gd name="T16" fmla="+- 0 1157 1044"/>
                                      <a:gd name="T17" fmla="*/ T16 w 226"/>
                                      <a:gd name="T18" fmla="+- 0 107 107"/>
                                      <a:gd name="T19" fmla="*/ 107 h 228"/>
                                      <a:gd name="T20" fmla="+- 0 1135 1044"/>
                                      <a:gd name="T21" fmla="*/ T20 w 226"/>
                                      <a:gd name="T22" fmla="+- 0 109 107"/>
                                      <a:gd name="T23" fmla="*/ 109 h 228"/>
                                      <a:gd name="T24" fmla="+- 0 1078 1044"/>
                                      <a:gd name="T25" fmla="*/ T24 w 226"/>
                                      <a:gd name="T26" fmla="+- 0 141 107"/>
                                      <a:gd name="T27" fmla="*/ 141 h 228"/>
                                      <a:gd name="T28" fmla="+- 0 1046 1044"/>
                                      <a:gd name="T29" fmla="*/ T28 w 226"/>
                                      <a:gd name="T30" fmla="+- 0 201 107"/>
                                      <a:gd name="T31" fmla="*/ 201 h 228"/>
                                      <a:gd name="T32" fmla="+- 0 1044 1044"/>
                                      <a:gd name="T33" fmla="*/ T32 w 226"/>
                                      <a:gd name="T34" fmla="+- 0 222 107"/>
                                      <a:gd name="T35" fmla="*/ 222 h 228"/>
                                      <a:gd name="T36" fmla="+- 0 1046 1044"/>
                                      <a:gd name="T37" fmla="*/ T36 w 226"/>
                                      <a:gd name="T38" fmla="+- 0 244 107"/>
                                      <a:gd name="T39" fmla="*/ 244 h 228"/>
                                      <a:gd name="T40" fmla="+- 0 1078 1044"/>
                                      <a:gd name="T41" fmla="*/ T40 w 226"/>
                                      <a:gd name="T42" fmla="+- 0 301 107"/>
                                      <a:gd name="T43" fmla="*/ 301 h 228"/>
                                      <a:gd name="T44" fmla="+- 0 1135 1044"/>
                                      <a:gd name="T45" fmla="*/ T44 w 226"/>
                                      <a:gd name="T46" fmla="+- 0 333 107"/>
                                      <a:gd name="T47" fmla="*/ 333 h 228"/>
                                      <a:gd name="T48" fmla="+- 0 1157 1044"/>
                                      <a:gd name="T49" fmla="*/ T48 w 226"/>
                                      <a:gd name="T50" fmla="+- 0 335 107"/>
                                      <a:gd name="T51" fmla="*/ 335 h 228"/>
                                      <a:gd name="T52" fmla="+- 0 1181 1044"/>
                                      <a:gd name="T53" fmla="*/ T52 w 226"/>
                                      <a:gd name="T54" fmla="+- 0 333 107"/>
                                      <a:gd name="T55" fmla="*/ 333 h 228"/>
                                      <a:gd name="T56" fmla="+- 0 1238 1044"/>
                                      <a:gd name="T57" fmla="*/ T56 w 226"/>
                                      <a:gd name="T58" fmla="+- 0 301 107"/>
                                      <a:gd name="T59" fmla="*/ 301 h 228"/>
                                      <a:gd name="T60" fmla="+- 0 1270 1044"/>
                                      <a:gd name="T61" fmla="*/ T60 w 226"/>
                                      <a:gd name="T62" fmla="+- 0 244 107"/>
                                      <a:gd name="T63" fmla="*/ 244 h 228"/>
                                      <a:gd name="T64" fmla="+- 0 1270 1044"/>
                                      <a:gd name="T65" fmla="*/ T64 w 226"/>
                                      <a:gd name="T66" fmla="+- 0 222 107"/>
                                      <a:gd name="T67" fmla="*/ 222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26" h="228">
                                        <a:moveTo>
                                          <a:pt x="226" y="115"/>
                                        </a:moveTo>
                                        <a:lnTo>
                                          <a:pt x="226" y="94"/>
                                        </a:lnTo>
                                        <a:lnTo>
                                          <a:pt x="218" y="72"/>
                                        </a:lnTo>
                                        <a:lnTo>
                                          <a:pt x="175" y="19"/>
                                        </a:lnTo>
                                        <a:lnTo>
                                          <a:pt x="113" y="0"/>
                                        </a:lnTo>
                                        <a:lnTo>
                                          <a:pt x="91" y="2"/>
                                        </a:lnTo>
                                        <a:lnTo>
                                          <a:pt x="34" y="34"/>
                                        </a:lnTo>
                                        <a:lnTo>
                                          <a:pt x="2" y="94"/>
                                        </a:lnTo>
                                        <a:lnTo>
                                          <a:pt x="0" y="115"/>
                                        </a:lnTo>
                                        <a:lnTo>
                                          <a:pt x="2" y="137"/>
                                        </a:lnTo>
                                        <a:lnTo>
                                          <a:pt x="34" y="194"/>
                                        </a:lnTo>
                                        <a:lnTo>
                                          <a:pt x="91" y="226"/>
                                        </a:lnTo>
                                        <a:lnTo>
                                          <a:pt x="113" y="228"/>
                                        </a:lnTo>
                                        <a:lnTo>
                                          <a:pt x="137" y="226"/>
                                        </a:lnTo>
                                        <a:lnTo>
                                          <a:pt x="194" y="194"/>
                                        </a:lnTo>
                                        <a:lnTo>
                                          <a:pt x="226" y="137"/>
                                        </a:lnTo>
                                        <a:lnTo>
                                          <a:pt x="226" y="115"/>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9" name="Group 219"/>
                              <wpg:cNvGrpSpPr>
                                <a:grpSpLocks/>
                              </wpg:cNvGrpSpPr>
                              <wpg:grpSpPr bwMode="auto">
                                <a:xfrm>
                                  <a:off x="1126" y="157"/>
                                  <a:ext cx="58" cy="128"/>
                                  <a:chOff x="1126" y="157"/>
                                  <a:chExt cx="58" cy="128"/>
                                </a:xfrm>
                              </wpg:grpSpPr>
                              <wps:wsp>
                                <wps:cNvPr id="1540" name="Freeform 220"/>
                                <wps:cNvSpPr>
                                  <a:spLocks/>
                                </wps:cNvSpPr>
                                <wps:spPr bwMode="auto">
                                  <a:xfrm>
                                    <a:off x="1126" y="157"/>
                                    <a:ext cx="58" cy="128"/>
                                  </a:xfrm>
                                  <a:custGeom>
                                    <a:avLst/>
                                    <a:gdLst>
                                      <a:gd name="T0" fmla="+- 0 1126 1126"/>
                                      <a:gd name="T1" fmla="*/ T0 w 58"/>
                                      <a:gd name="T2" fmla="+- 0 285 157"/>
                                      <a:gd name="T3" fmla="*/ 285 h 128"/>
                                      <a:gd name="T4" fmla="+- 0 1154 1126"/>
                                      <a:gd name="T5" fmla="*/ T4 w 58"/>
                                      <a:gd name="T6" fmla="+- 0 285 157"/>
                                      <a:gd name="T7" fmla="*/ 285 h 128"/>
                                      <a:gd name="T8" fmla="+- 0 1164 1126"/>
                                      <a:gd name="T9" fmla="*/ T8 w 58"/>
                                      <a:gd name="T10" fmla="+- 0 282 157"/>
                                      <a:gd name="T11" fmla="*/ 282 h 128"/>
                                      <a:gd name="T12" fmla="+- 0 1174 1126"/>
                                      <a:gd name="T13" fmla="*/ T12 w 58"/>
                                      <a:gd name="T14" fmla="+- 0 277 157"/>
                                      <a:gd name="T15" fmla="*/ 277 h 128"/>
                                      <a:gd name="T16" fmla="+- 0 1181 1126"/>
                                      <a:gd name="T17" fmla="*/ T16 w 58"/>
                                      <a:gd name="T18" fmla="+- 0 268 157"/>
                                      <a:gd name="T19" fmla="*/ 268 h 128"/>
                                      <a:gd name="T20" fmla="+- 0 1183 1126"/>
                                      <a:gd name="T21" fmla="*/ T20 w 58"/>
                                      <a:gd name="T22" fmla="+- 0 256 157"/>
                                      <a:gd name="T23" fmla="*/ 256 h 128"/>
                                      <a:gd name="T24" fmla="+- 0 1183 1126"/>
                                      <a:gd name="T25" fmla="*/ T24 w 58"/>
                                      <a:gd name="T26" fmla="+- 0 244 157"/>
                                      <a:gd name="T27" fmla="*/ 244 h 128"/>
                                      <a:gd name="T28" fmla="+- 0 1181 1126"/>
                                      <a:gd name="T29" fmla="*/ T28 w 58"/>
                                      <a:gd name="T30" fmla="+- 0 232 157"/>
                                      <a:gd name="T31" fmla="*/ 232 h 128"/>
                                      <a:gd name="T32" fmla="+- 0 1174 1126"/>
                                      <a:gd name="T33" fmla="*/ T32 w 58"/>
                                      <a:gd name="T34" fmla="+- 0 222 157"/>
                                      <a:gd name="T35" fmla="*/ 222 h 128"/>
                                      <a:gd name="T36" fmla="+- 0 1164 1126"/>
                                      <a:gd name="T37" fmla="*/ T36 w 58"/>
                                      <a:gd name="T38" fmla="+- 0 217 157"/>
                                      <a:gd name="T39" fmla="*/ 217 h 128"/>
                                      <a:gd name="T40" fmla="+- 0 1154 1126"/>
                                      <a:gd name="T41" fmla="*/ T40 w 58"/>
                                      <a:gd name="T42" fmla="+- 0 215 157"/>
                                      <a:gd name="T43" fmla="*/ 215 h 128"/>
                                      <a:gd name="T44" fmla="+- 0 1126 1126"/>
                                      <a:gd name="T45" fmla="*/ T44 w 58"/>
                                      <a:gd name="T46" fmla="+- 0 215 157"/>
                                      <a:gd name="T47" fmla="*/ 215 h 128"/>
                                      <a:gd name="T48" fmla="+- 0 1126 1126"/>
                                      <a:gd name="T49" fmla="*/ T48 w 58"/>
                                      <a:gd name="T50" fmla="+- 0 157 157"/>
                                      <a:gd name="T51" fmla="*/ 157 h 128"/>
                                      <a:gd name="T52" fmla="+- 0 1176 1126"/>
                                      <a:gd name="T53" fmla="*/ T52 w 58"/>
                                      <a:gd name="T54" fmla="+- 0 157 157"/>
                                      <a:gd name="T55" fmla="*/ 15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8" h="128">
                                        <a:moveTo>
                                          <a:pt x="0" y="128"/>
                                        </a:moveTo>
                                        <a:lnTo>
                                          <a:pt x="28" y="128"/>
                                        </a:lnTo>
                                        <a:lnTo>
                                          <a:pt x="38" y="125"/>
                                        </a:lnTo>
                                        <a:lnTo>
                                          <a:pt x="48" y="120"/>
                                        </a:lnTo>
                                        <a:lnTo>
                                          <a:pt x="55" y="111"/>
                                        </a:lnTo>
                                        <a:lnTo>
                                          <a:pt x="57" y="99"/>
                                        </a:lnTo>
                                        <a:lnTo>
                                          <a:pt x="57" y="87"/>
                                        </a:lnTo>
                                        <a:lnTo>
                                          <a:pt x="55" y="75"/>
                                        </a:lnTo>
                                        <a:lnTo>
                                          <a:pt x="48" y="65"/>
                                        </a:lnTo>
                                        <a:lnTo>
                                          <a:pt x="38" y="60"/>
                                        </a:lnTo>
                                        <a:lnTo>
                                          <a:pt x="28" y="58"/>
                                        </a:lnTo>
                                        <a:lnTo>
                                          <a:pt x="0" y="58"/>
                                        </a:lnTo>
                                        <a:lnTo>
                                          <a:pt x="0" y="0"/>
                                        </a:lnTo>
                                        <a:lnTo>
                                          <a:pt x="50"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1" name="Group 221"/>
                              <wpg:cNvGrpSpPr>
                                <a:grpSpLocks/>
                              </wpg:cNvGrpSpPr>
                              <wpg:grpSpPr bwMode="auto">
                                <a:xfrm>
                                  <a:off x="1270" y="222"/>
                                  <a:ext cx="116" cy="2"/>
                                  <a:chOff x="1270" y="222"/>
                                  <a:chExt cx="116" cy="2"/>
                                </a:xfrm>
                              </wpg:grpSpPr>
                              <wps:wsp>
                                <wps:cNvPr id="1542" name="Freeform 222"/>
                                <wps:cNvSpPr>
                                  <a:spLocks/>
                                </wps:cNvSpPr>
                                <wps:spPr bwMode="auto">
                                  <a:xfrm>
                                    <a:off x="1270" y="222"/>
                                    <a:ext cx="116" cy="2"/>
                                  </a:xfrm>
                                  <a:custGeom>
                                    <a:avLst/>
                                    <a:gdLst>
                                      <a:gd name="T0" fmla="+- 0 1385 1270"/>
                                      <a:gd name="T1" fmla="*/ T0 w 116"/>
                                      <a:gd name="T2" fmla="+- 0 1270 1270"/>
                                      <a:gd name="T3" fmla="*/ T2 w 116"/>
                                    </a:gdLst>
                                    <a:ahLst/>
                                    <a:cxnLst>
                                      <a:cxn ang="0">
                                        <a:pos x="T1" y="0"/>
                                      </a:cxn>
                                      <a:cxn ang="0">
                                        <a:pos x="T3" y="0"/>
                                      </a:cxn>
                                    </a:cxnLst>
                                    <a:rect l="0" t="0" r="r" b="b"/>
                                    <a:pathLst>
                                      <a:path w="116">
                                        <a:moveTo>
                                          <a:pt x="115"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3" name="Group 223"/>
                              <wpg:cNvGrpSpPr>
                                <a:grpSpLocks/>
                              </wpg:cNvGrpSpPr>
                              <wpg:grpSpPr bwMode="auto">
                                <a:xfrm>
                                  <a:off x="1385" y="222"/>
                                  <a:ext cx="344" cy="197"/>
                                  <a:chOff x="1385" y="222"/>
                                  <a:chExt cx="344" cy="197"/>
                                </a:xfrm>
                              </wpg:grpSpPr>
                              <wps:wsp>
                                <wps:cNvPr id="1544" name="Freeform 224"/>
                                <wps:cNvSpPr>
                                  <a:spLocks/>
                                </wps:cNvSpPr>
                                <wps:spPr bwMode="auto">
                                  <a:xfrm>
                                    <a:off x="1385" y="222"/>
                                    <a:ext cx="344" cy="197"/>
                                  </a:xfrm>
                                  <a:custGeom>
                                    <a:avLst/>
                                    <a:gdLst>
                                      <a:gd name="T0" fmla="+- 0 1728 1385"/>
                                      <a:gd name="T1" fmla="*/ T0 w 344"/>
                                      <a:gd name="T2" fmla="+- 0 419 222"/>
                                      <a:gd name="T3" fmla="*/ 419 h 197"/>
                                      <a:gd name="T4" fmla="+- 0 1385 1385"/>
                                      <a:gd name="T5" fmla="*/ T4 w 344"/>
                                      <a:gd name="T6" fmla="+- 0 222 222"/>
                                      <a:gd name="T7" fmla="*/ 222 h 197"/>
                                    </a:gdLst>
                                    <a:ahLst/>
                                    <a:cxnLst>
                                      <a:cxn ang="0">
                                        <a:pos x="T1" y="T3"/>
                                      </a:cxn>
                                      <a:cxn ang="0">
                                        <a:pos x="T5" y="T7"/>
                                      </a:cxn>
                                    </a:cxnLst>
                                    <a:rect l="0" t="0" r="r" b="b"/>
                                    <a:pathLst>
                                      <a:path w="344" h="197">
                                        <a:moveTo>
                                          <a:pt x="343" y="197"/>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5" name="Group 225"/>
                              <wpg:cNvGrpSpPr>
                                <a:grpSpLocks/>
                              </wpg:cNvGrpSpPr>
                              <wpg:grpSpPr bwMode="auto">
                                <a:xfrm>
                                  <a:off x="1044" y="921"/>
                                  <a:ext cx="226" cy="228"/>
                                  <a:chOff x="1044" y="921"/>
                                  <a:chExt cx="226" cy="228"/>
                                </a:xfrm>
                              </wpg:grpSpPr>
                              <wps:wsp>
                                <wps:cNvPr id="1546" name="Freeform 226"/>
                                <wps:cNvSpPr>
                                  <a:spLocks/>
                                </wps:cNvSpPr>
                                <wps:spPr bwMode="auto">
                                  <a:xfrm>
                                    <a:off x="1044" y="921"/>
                                    <a:ext cx="226" cy="228"/>
                                  </a:xfrm>
                                  <a:custGeom>
                                    <a:avLst/>
                                    <a:gdLst>
                                      <a:gd name="T0" fmla="+- 0 1270 1044"/>
                                      <a:gd name="T1" fmla="*/ T0 w 226"/>
                                      <a:gd name="T2" fmla="+- 0 1033 921"/>
                                      <a:gd name="T3" fmla="*/ 1033 h 228"/>
                                      <a:gd name="T4" fmla="+- 0 1270 1044"/>
                                      <a:gd name="T5" fmla="*/ T4 w 226"/>
                                      <a:gd name="T6" fmla="+- 0 1012 921"/>
                                      <a:gd name="T7" fmla="*/ 1012 h 228"/>
                                      <a:gd name="T8" fmla="+- 0 1262 1044"/>
                                      <a:gd name="T9" fmla="*/ T8 w 226"/>
                                      <a:gd name="T10" fmla="+- 0 990 921"/>
                                      <a:gd name="T11" fmla="*/ 990 h 228"/>
                                      <a:gd name="T12" fmla="+- 0 1219 1044"/>
                                      <a:gd name="T13" fmla="*/ T12 w 226"/>
                                      <a:gd name="T14" fmla="+- 0 940 921"/>
                                      <a:gd name="T15" fmla="*/ 940 h 228"/>
                                      <a:gd name="T16" fmla="+- 0 1157 1044"/>
                                      <a:gd name="T17" fmla="*/ T16 w 226"/>
                                      <a:gd name="T18" fmla="+- 0 921 921"/>
                                      <a:gd name="T19" fmla="*/ 921 h 228"/>
                                      <a:gd name="T20" fmla="+- 0 1135 1044"/>
                                      <a:gd name="T21" fmla="*/ T20 w 226"/>
                                      <a:gd name="T22" fmla="+- 0 923 921"/>
                                      <a:gd name="T23" fmla="*/ 923 h 228"/>
                                      <a:gd name="T24" fmla="+- 0 1078 1044"/>
                                      <a:gd name="T25" fmla="*/ T24 w 226"/>
                                      <a:gd name="T26" fmla="+- 0 954 921"/>
                                      <a:gd name="T27" fmla="*/ 954 h 228"/>
                                      <a:gd name="T28" fmla="+- 0 1046 1044"/>
                                      <a:gd name="T29" fmla="*/ T28 w 226"/>
                                      <a:gd name="T30" fmla="+- 0 1012 921"/>
                                      <a:gd name="T31" fmla="*/ 1012 h 228"/>
                                      <a:gd name="T32" fmla="+- 0 1044 1044"/>
                                      <a:gd name="T33" fmla="*/ T32 w 226"/>
                                      <a:gd name="T34" fmla="+- 0 1033 921"/>
                                      <a:gd name="T35" fmla="*/ 1033 h 228"/>
                                      <a:gd name="T36" fmla="+- 0 1046 1044"/>
                                      <a:gd name="T37" fmla="*/ T36 w 226"/>
                                      <a:gd name="T38" fmla="+- 0 1057 921"/>
                                      <a:gd name="T39" fmla="*/ 1057 h 228"/>
                                      <a:gd name="T40" fmla="+- 0 1078 1044"/>
                                      <a:gd name="T41" fmla="*/ T40 w 226"/>
                                      <a:gd name="T42" fmla="+- 0 1115 921"/>
                                      <a:gd name="T43" fmla="*/ 1115 h 228"/>
                                      <a:gd name="T44" fmla="+- 0 1135 1044"/>
                                      <a:gd name="T45" fmla="*/ T44 w 226"/>
                                      <a:gd name="T46" fmla="+- 0 1146 921"/>
                                      <a:gd name="T47" fmla="*/ 1146 h 228"/>
                                      <a:gd name="T48" fmla="+- 0 1157 1044"/>
                                      <a:gd name="T49" fmla="*/ T48 w 226"/>
                                      <a:gd name="T50" fmla="+- 0 1149 921"/>
                                      <a:gd name="T51" fmla="*/ 1149 h 228"/>
                                      <a:gd name="T52" fmla="+- 0 1181 1044"/>
                                      <a:gd name="T53" fmla="*/ T52 w 226"/>
                                      <a:gd name="T54" fmla="+- 0 1146 921"/>
                                      <a:gd name="T55" fmla="*/ 1146 h 228"/>
                                      <a:gd name="T56" fmla="+- 0 1238 1044"/>
                                      <a:gd name="T57" fmla="*/ T56 w 226"/>
                                      <a:gd name="T58" fmla="+- 0 1115 921"/>
                                      <a:gd name="T59" fmla="*/ 1115 h 228"/>
                                      <a:gd name="T60" fmla="+- 0 1270 1044"/>
                                      <a:gd name="T61" fmla="*/ T60 w 226"/>
                                      <a:gd name="T62" fmla="+- 0 1057 921"/>
                                      <a:gd name="T63" fmla="*/ 1057 h 228"/>
                                      <a:gd name="T64" fmla="+- 0 1270 1044"/>
                                      <a:gd name="T65" fmla="*/ T64 w 226"/>
                                      <a:gd name="T66" fmla="+- 0 1033 921"/>
                                      <a:gd name="T67" fmla="*/ 1033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26" h="228">
                                        <a:moveTo>
                                          <a:pt x="226" y="112"/>
                                        </a:moveTo>
                                        <a:lnTo>
                                          <a:pt x="226" y="91"/>
                                        </a:lnTo>
                                        <a:lnTo>
                                          <a:pt x="218" y="69"/>
                                        </a:lnTo>
                                        <a:lnTo>
                                          <a:pt x="175" y="19"/>
                                        </a:lnTo>
                                        <a:lnTo>
                                          <a:pt x="113" y="0"/>
                                        </a:lnTo>
                                        <a:lnTo>
                                          <a:pt x="91" y="2"/>
                                        </a:lnTo>
                                        <a:lnTo>
                                          <a:pt x="34" y="33"/>
                                        </a:lnTo>
                                        <a:lnTo>
                                          <a:pt x="2" y="91"/>
                                        </a:lnTo>
                                        <a:lnTo>
                                          <a:pt x="0" y="112"/>
                                        </a:lnTo>
                                        <a:lnTo>
                                          <a:pt x="2" y="136"/>
                                        </a:lnTo>
                                        <a:lnTo>
                                          <a:pt x="34" y="194"/>
                                        </a:lnTo>
                                        <a:lnTo>
                                          <a:pt x="91" y="225"/>
                                        </a:lnTo>
                                        <a:lnTo>
                                          <a:pt x="113" y="228"/>
                                        </a:lnTo>
                                        <a:lnTo>
                                          <a:pt x="137" y="225"/>
                                        </a:lnTo>
                                        <a:lnTo>
                                          <a:pt x="194" y="194"/>
                                        </a:lnTo>
                                        <a:lnTo>
                                          <a:pt x="226" y="136"/>
                                        </a:lnTo>
                                        <a:lnTo>
                                          <a:pt x="226" y="112"/>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7" name="Group 227"/>
                              <wpg:cNvGrpSpPr>
                                <a:grpSpLocks/>
                              </wpg:cNvGrpSpPr>
                              <wpg:grpSpPr bwMode="auto">
                                <a:xfrm>
                                  <a:off x="1130" y="971"/>
                                  <a:ext cx="56" cy="128"/>
                                  <a:chOff x="1130" y="971"/>
                                  <a:chExt cx="56" cy="128"/>
                                </a:xfrm>
                              </wpg:grpSpPr>
                              <wps:wsp>
                                <wps:cNvPr id="1548" name="Freeform 228"/>
                                <wps:cNvSpPr>
                                  <a:spLocks/>
                                </wps:cNvSpPr>
                                <wps:spPr bwMode="auto">
                                  <a:xfrm>
                                    <a:off x="1130" y="971"/>
                                    <a:ext cx="56" cy="128"/>
                                  </a:xfrm>
                                  <a:custGeom>
                                    <a:avLst/>
                                    <a:gdLst>
                                      <a:gd name="T0" fmla="+- 0 1171 1130"/>
                                      <a:gd name="T1" fmla="*/ T0 w 56"/>
                                      <a:gd name="T2" fmla="+- 0 971 971"/>
                                      <a:gd name="T3" fmla="*/ 971 h 128"/>
                                      <a:gd name="T4" fmla="+- 0 1157 1130"/>
                                      <a:gd name="T5" fmla="*/ T4 w 56"/>
                                      <a:gd name="T6" fmla="+- 0 981 971"/>
                                      <a:gd name="T7" fmla="*/ 981 h 128"/>
                                      <a:gd name="T8" fmla="+- 0 1142 1130"/>
                                      <a:gd name="T9" fmla="*/ T8 w 56"/>
                                      <a:gd name="T10" fmla="+- 0 993 971"/>
                                      <a:gd name="T11" fmla="*/ 993 h 128"/>
                                      <a:gd name="T12" fmla="+- 0 1133 1130"/>
                                      <a:gd name="T13" fmla="*/ T12 w 56"/>
                                      <a:gd name="T14" fmla="+- 0 1009 971"/>
                                      <a:gd name="T15" fmla="*/ 1009 h 128"/>
                                      <a:gd name="T16" fmla="+- 0 1130 1130"/>
                                      <a:gd name="T17" fmla="*/ T16 w 56"/>
                                      <a:gd name="T18" fmla="+- 0 1029 971"/>
                                      <a:gd name="T19" fmla="*/ 1029 h 128"/>
                                      <a:gd name="T20" fmla="+- 0 1130 1130"/>
                                      <a:gd name="T21" fmla="*/ T20 w 56"/>
                                      <a:gd name="T22" fmla="+- 0 1069 971"/>
                                      <a:gd name="T23" fmla="*/ 1069 h 128"/>
                                      <a:gd name="T24" fmla="+- 0 1133 1130"/>
                                      <a:gd name="T25" fmla="*/ T24 w 56"/>
                                      <a:gd name="T26" fmla="+- 0 1081 971"/>
                                      <a:gd name="T27" fmla="*/ 1081 h 128"/>
                                      <a:gd name="T28" fmla="+- 0 1138 1130"/>
                                      <a:gd name="T29" fmla="*/ T28 w 56"/>
                                      <a:gd name="T30" fmla="+- 0 1091 971"/>
                                      <a:gd name="T31" fmla="*/ 1091 h 128"/>
                                      <a:gd name="T32" fmla="+- 0 1147 1130"/>
                                      <a:gd name="T33" fmla="*/ T32 w 56"/>
                                      <a:gd name="T34" fmla="+- 0 1096 971"/>
                                      <a:gd name="T35" fmla="*/ 1096 h 128"/>
                                      <a:gd name="T36" fmla="+- 0 1157 1130"/>
                                      <a:gd name="T37" fmla="*/ T36 w 56"/>
                                      <a:gd name="T38" fmla="+- 0 1098 971"/>
                                      <a:gd name="T39" fmla="*/ 1098 h 128"/>
                                      <a:gd name="T40" fmla="+- 0 1169 1130"/>
                                      <a:gd name="T41" fmla="*/ T40 w 56"/>
                                      <a:gd name="T42" fmla="+- 0 1096 971"/>
                                      <a:gd name="T43" fmla="*/ 1096 h 128"/>
                                      <a:gd name="T44" fmla="+- 0 1178 1130"/>
                                      <a:gd name="T45" fmla="*/ T44 w 56"/>
                                      <a:gd name="T46" fmla="+- 0 1091 971"/>
                                      <a:gd name="T47" fmla="*/ 1091 h 128"/>
                                      <a:gd name="T48" fmla="+- 0 1183 1130"/>
                                      <a:gd name="T49" fmla="*/ T48 w 56"/>
                                      <a:gd name="T50" fmla="+- 0 1081 971"/>
                                      <a:gd name="T51" fmla="*/ 1081 h 128"/>
                                      <a:gd name="T52" fmla="+- 0 1186 1130"/>
                                      <a:gd name="T53" fmla="*/ T52 w 56"/>
                                      <a:gd name="T54" fmla="+- 0 1069 971"/>
                                      <a:gd name="T55" fmla="*/ 1069 h 128"/>
                                      <a:gd name="T56" fmla="+- 0 1186 1130"/>
                                      <a:gd name="T57" fmla="*/ T56 w 56"/>
                                      <a:gd name="T58" fmla="+- 0 1048 971"/>
                                      <a:gd name="T59" fmla="*/ 1048 h 128"/>
                                      <a:gd name="T60" fmla="+- 0 1183 1130"/>
                                      <a:gd name="T61" fmla="*/ T60 w 56"/>
                                      <a:gd name="T62" fmla="+- 0 1038 971"/>
                                      <a:gd name="T63" fmla="*/ 1038 h 128"/>
                                      <a:gd name="T64" fmla="+- 0 1176 1130"/>
                                      <a:gd name="T65" fmla="*/ T64 w 56"/>
                                      <a:gd name="T66" fmla="+- 0 1031 971"/>
                                      <a:gd name="T67" fmla="*/ 1031 h 128"/>
                                      <a:gd name="T68" fmla="+- 0 1166 1130"/>
                                      <a:gd name="T69" fmla="*/ T68 w 56"/>
                                      <a:gd name="T70" fmla="+- 0 1029 971"/>
                                      <a:gd name="T71" fmla="*/ 1029 h 128"/>
                                      <a:gd name="T72" fmla="+- 0 1130 1130"/>
                                      <a:gd name="T73" fmla="*/ T72 w 56"/>
                                      <a:gd name="T74" fmla="+- 0 1029 971"/>
                                      <a:gd name="T75" fmla="*/ 102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6" h="128">
                                        <a:moveTo>
                                          <a:pt x="41" y="0"/>
                                        </a:moveTo>
                                        <a:lnTo>
                                          <a:pt x="27" y="10"/>
                                        </a:lnTo>
                                        <a:lnTo>
                                          <a:pt x="12" y="22"/>
                                        </a:lnTo>
                                        <a:lnTo>
                                          <a:pt x="3" y="38"/>
                                        </a:lnTo>
                                        <a:lnTo>
                                          <a:pt x="0" y="58"/>
                                        </a:lnTo>
                                        <a:lnTo>
                                          <a:pt x="0" y="98"/>
                                        </a:lnTo>
                                        <a:lnTo>
                                          <a:pt x="3" y="110"/>
                                        </a:lnTo>
                                        <a:lnTo>
                                          <a:pt x="8" y="120"/>
                                        </a:lnTo>
                                        <a:lnTo>
                                          <a:pt x="17" y="125"/>
                                        </a:lnTo>
                                        <a:lnTo>
                                          <a:pt x="27" y="127"/>
                                        </a:lnTo>
                                        <a:lnTo>
                                          <a:pt x="39" y="125"/>
                                        </a:lnTo>
                                        <a:lnTo>
                                          <a:pt x="48" y="120"/>
                                        </a:lnTo>
                                        <a:lnTo>
                                          <a:pt x="53" y="110"/>
                                        </a:lnTo>
                                        <a:lnTo>
                                          <a:pt x="56" y="98"/>
                                        </a:lnTo>
                                        <a:lnTo>
                                          <a:pt x="56" y="77"/>
                                        </a:lnTo>
                                        <a:lnTo>
                                          <a:pt x="53" y="67"/>
                                        </a:lnTo>
                                        <a:lnTo>
                                          <a:pt x="46" y="60"/>
                                        </a:lnTo>
                                        <a:lnTo>
                                          <a:pt x="36" y="58"/>
                                        </a:lnTo>
                                        <a:lnTo>
                                          <a:pt x="0" y="58"/>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9" name="Group 229"/>
                              <wpg:cNvGrpSpPr>
                                <a:grpSpLocks/>
                              </wpg:cNvGrpSpPr>
                              <wpg:grpSpPr bwMode="auto">
                                <a:xfrm>
                                  <a:off x="1270" y="1033"/>
                                  <a:ext cx="459" cy="200"/>
                                  <a:chOff x="1270" y="1033"/>
                                  <a:chExt cx="459" cy="200"/>
                                </a:xfrm>
                              </wpg:grpSpPr>
                              <wps:wsp>
                                <wps:cNvPr id="1550" name="Freeform 230"/>
                                <wps:cNvSpPr>
                                  <a:spLocks/>
                                </wps:cNvSpPr>
                                <wps:spPr bwMode="auto">
                                  <a:xfrm>
                                    <a:off x="1270" y="1033"/>
                                    <a:ext cx="459" cy="200"/>
                                  </a:xfrm>
                                  <a:custGeom>
                                    <a:avLst/>
                                    <a:gdLst>
                                      <a:gd name="T0" fmla="+- 0 1728 1270"/>
                                      <a:gd name="T1" fmla="*/ T0 w 459"/>
                                      <a:gd name="T2" fmla="+- 0 1233 1033"/>
                                      <a:gd name="T3" fmla="*/ 1233 h 200"/>
                                      <a:gd name="T4" fmla="+- 0 1385 1270"/>
                                      <a:gd name="T5" fmla="*/ T4 w 459"/>
                                      <a:gd name="T6" fmla="+- 0 1033 1033"/>
                                      <a:gd name="T7" fmla="*/ 1033 h 200"/>
                                      <a:gd name="T8" fmla="+- 0 1270 1270"/>
                                      <a:gd name="T9" fmla="*/ T8 w 459"/>
                                      <a:gd name="T10" fmla="+- 0 1033 1033"/>
                                      <a:gd name="T11" fmla="*/ 1033 h 200"/>
                                    </a:gdLst>
                                    <a:ahLst/>
                                    <a:cxnLst>
                                      <a:cxn ang="0">
                                        <a:pos x="T1" y="T3"/>
                                      </a:cxn>
                                      <a:cxn ang="0">
                                        <a:pos x="T5" y="T7"/>
                                      </a:cxn>
                                      <a:cxn ang="0">
                                        <a:pos x="T9" y="T11"/>
                                      </a:cxn>
                                    </a:cxnLst>
                                    <a:rect l="0" t="0" r="r" b="b"/>
                                    <a:pathLst>
                                      <a:path w="459" h="200">
                                        <a:moveTo>
                                          <a:pt x="458" y="200"/>
                                        </a:moveTo>
                                        <a:lnTo>
                                          <a:pt x="115" y="0"/>
                                        </a:ln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1" name="Group 231"/>
                              <wpg:cNvGrpSpPr>
                                <a:grpSpLocks/>
                              </wpg:cNvGrpSpPr>
                              <wpg:grpSpPr bwMode="auto">
                                <a:xfrm>
                                  <a:off x="5688" y="-313"/>
                                  <a:ext cx="228" cy="226"/>
                                  <a:chOff x="5688" y="-313"/>
                                  <a:chExt cx="228" cy="226"/>
                                </a:xfrm>
                              </wpg:grpSpPr>
                              <wps:wsp>
                                <wps:cNvPr id="1552" name="Freeform 232"/>
                                <wps:cNvSpPr>
                                  <a:spLocks/>
                                </wps:cNvSpPr>
                                <wps:spPr bwMode="auto">
                                  <a:xfrm>
                                    <a:off x="5688" y="-313"/>
                                    <a:ext cx="228" cy="226"/>
                                  </a:xfrm>
                                  <a:custGeom>
                                    <a:avLst/>
                                    <a:gdLst>
                                      <a:gd name="T0" fmla="+- 0 5916 5688"/>
                                      <a:gd name="T1" fmla="*/ T0 w 228"/>
                                      <a:gd name="T2" fmla="+- 0 -200 -313"/>
                                      <a:gd name="T3" fmla="*/ -200 h 226"/>
                                      <a:gd name="T4" fmla="+- 0 5897 5688"/>
                                      <a:gd name="T5" fmla="*/ T4 w 228"/>
                                      <a:gd name="T6" fmla="+- 0 -263 -313"/>
                                      <a:gd name="T7" fmla="*/ -263 h 226"/>
                                      <a:gd name="T8" fmla="+- 0 5846 5688"/>
                                      <a:gd name="T9" fmla="*/ T8 w 228"/>
                                      <a:gd name="T10" fmla="+- 0 -306 -313"/>
                                      <a:gd name="T11" fmla="*/ -306 h 226"/>
                                      <a:gd name="T12" fmla="+- 0 5803 5688"/>
                                      <a:gd name="T13" fmla="*/ T12 w 228"/>
                                      <a:gd name="T14" fmla="+- 0 -313 -313"/>
                                      <a:gd name="T15" fmla="*/ -313 h 226"/>
                                      <a:gd name="T16" fmla="+- 0 5782 5688"/>
                                      <a:gd name="T17" fmla="*/ T16 w 228"/>
                                      <a:gd name="T18" fmla="+- 0 -311 -313"/>
                                      <a:gd name="T19" fmla="*/ -311 h 226"/>
                                      <a:gd name="T20" fmla="+- 0 5722 5688"/>
                                      <a:gd name="T21" fmla="*/ T20 w 228"/>
                                      <a:gd name="T22" fmla="+- 0 -279 -313"/>
                                      <a:gd name="T23" fmla="*/ -279 h 226"/>
                                      <a:gd name="T24" fmla="+- 0 5688 5688"/>
                                      <a:gd name="T25" fmla="*/ T24 w 228"/>
                                      <a:gd name="T26" fmla="+- 0 -200 -313"/>
                                      <a:gd name="T27" fmla="*/ -200 h 226"/>
                                      <a:gd name="T28" fmla="+- 0 5693 5688"/>
                                      <a:gd name="T29" fmla="*/ T28 w 228"/>
                                      <a:gd name="T30" fmla="+- 0 -176 -313"/>
                                      <a:gd name="T31" fmla="*/ -176 h 226"/>
                                      <a:gd name="T32" fmla="+- 0 5722 5688"/>
                                      <a:gd name="T33" fmla="*/ T32 w 228"/>
                                      <a:gd name="T34" fmla="+- 0 -119 -313"/>
                                      <a:gd name="T35" fmla="*/ -119 h 226"/>
                                      <a:gd name="T36" fmla="+- 0 5782 5688"/>
                                      <a:gd name="T37" fmla="*/ T36 w 228"/>
                                      <a:gd name="T38" fmla="+- 0 -87 -313"/>
                                      <a:gd name="T39" fmla="*/ -87 h 226"/>
                                      <a:gd name="T40" fmla="+- 0 5825 5688"/>
                                      <a:gd name="T41" fmla="*/ T40 w 228"/>
                                      <a:gd name="T42" fmla="+- 0 -87 -313"/>
                                      <a:gd name="T43" fmla="*/ -87 h 226"/>
                                      <a:gd name="T44" fmla="+- 0 5882 5688"/>
                                      <a:gd name="T45" fmla="*/ T44 w 228"/>
                                      <a:gd name="T46" fmla="+- 0 -119 -313"/>
                                      <a:gd name="T47" fmla="*/ -119 h 226"/>
                                      <a:gd name="T48" fmla="+- 0 5914 5688"/>
                                      <a:gd name="T49" fmla="*/ T48 w 228"/>
                                      <a:gd name="T50" fmla="+- 0 -176 -313"/>
                                      <a:gd name="T51" fmla="*/ -176 h 226"/>
                                      <a:gd name="T52" fmla="+- 0 5916 5688"/>
                                      <a:gd name="T53" fmla="*/ T52 w 228"/>
                                      <a:gd name="T54" fmla="+- 0 -200 -313"/>
                                      <a:gd name="T55" fmla="*/ -200 h 2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28" h="226">
                                        <a:moveTo>
                                          <a:pt x="228" y="113"/>
                                        </a:moveTo>
                                        <a:lnTo>
                                          <a:pt x="209" y="50"/>
                                        </a:lnTo>
                                        <a:lnTo>
                                          <a:pt x="158" y="7"/>
                                        </a:lnTo>
                                        <a:lnTo>
                                          <a:pt x="115" y="0"/>
                                        </a:lnTo>
                                        <a:lnTo>
                                          <a:pt x="94" y="2"/>
                                        </a:lnTo>
                                        <a:lnTo>
                                          <a:pt x="34" y="34"/>
                                        </a:lnTo>
                                        <a:lnTo>
                                          <a:pt x="0" y="113"/>
                                        </a:lnTo>
                                        <a:lnTo>
                                          <a:pt x="5" y="137"/>
                                        </a:lnTo>
                                        <a:lnTo>
                                          <a:pt x="34" y="194"/>
                                        </a:lnTo>
                                        <a:lnTo>
                                          <a:pt x="94" y="226"/>
                                        </a:lnTo>
                                        <a:lnTo>
                                          <a:pt x="137" y="226"/>
                                        </a:lnTo>
                                        <a:lnTo>
                                          <a:pt x="194" y="194"/>
                                        </a:lnTo>
                                        <a:lnTo>
                                          <a:pt x="226" y="137"/>
                                        </a:lnTo>
                                        <a:lnTo>
                                          <a:pt x="228" y="113"/>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3" name="Group 233"/>
                              <wpg:cNvGrpSpPr>
                                <a:grpSpLocks/>
                              </wpg:cNvGrpSpPr>
                              <wpg:grpSpPr bwMode="auto">
                                <a:xfrm>
                                  <a:off x="5575" y="-200"/>
                                  <a:ext cx="113" cy="2"/>
                                  <a:chOff x="5575" y="-200"/>
                                  <a:chExt cx="113" cy="2"/>
                                </a:xfrm>
                              </wpg:grpSpPr>
                              <wps:wsp>
                                <wps:cNvPr id="1554" name="Freeform 234"/>
                                <wps:cNvSpPr>
                                  <a:spLocks/>
                                </wps:cNvSpPr>
                                <wps:spPr bwMode="auto">
                                  <a:xfrm>
                                    <a:off x="5575" y="-200"/>
                                    <a:ext cx="113" cy="2"/>
                                  </a:xfrm>
                                  <a:custGeom>
                                    <a:avLst/>
                                    <a:gdLst>
                                      <a:gd name="T0" fmla="+- 0 5575 5575"/>
                                      <a:gd name="T1" fmla="*/ T0 w 113"/>
                                      <a:gd name="T2" fmla="+- 0 5688 5575"/>
                                      <a:gd name="T3" fmla="*/ T2 w 113"/>
                                    </a:gdLst>
                                    <a:ahLst/>
                                    <a:cxnLst>
                                      <a:cxn ang="0">
                                        <a:pos x="T1" y="0"/>
                                      </a:cxn>
                                      <a:cxn ang="0">
                                        <a:pos x="T3" y="0"/>
                                      </a:cxn>
                                    </a:cxnLst>
                                    <a:rect l="0" t="0" r="r" b="b"/>
                                    <a:pathLst>
                                      <a:path w="113">
                                        <a:moveTo>
                                          <a:pt x="0" y="0"/>
                                        </a:moveTo>
                                        <a:lnTo>
                                          <a:pt x="113"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5" name="Group 235"/>
                              <wpg:cNvGrpSpPr>
                                <a:grpSpLocks/>
                              </wpg:cNvGrpSpPr>
                              <wpg:grpSpPr bwMode="auto">
                                <a:xfrm>
                                  <a:off x="5434" y="-200"/>
                                  <a:ext cx="142" cy="536"/>
                                  <a:chOff x="5434" y="-200"/>
                                  <a:chExt cx="142" cy="536"/>
                                </a:xfrm>
                              </wpg:grpSpPr>
                              <wps:wsp>
                                <wps:cNvPr id="1556" name="Freeform 236"/>
                                <wps:cNvSpPr>
                                  <a:spLocks/>
                                </wps:cNvSpPr>
                                <wps:spPr bwMode="auto">
                                  <a:xfrm>
                                    <a:off x="5434" y="-200"/>
                                    <a:ext cx="142" cy="536"/>
                                  </a:xfrm>
                                  <a:custGeom>
                                    <a:avLst/>
                                    <a:gdLst>
                                      <a:gd name="T0" fmla="+- 0 5434 5434"/>
                                      <a:gd name="T1" fmla="*/ T0 w 142"/>
                                      <a:gd name="T2" fmla="+- 0 335 -200"/>
                                      <a:gd name="T3" fmla="*/ 335 h 536"/>
                                      <a:gd name="T4" fmla="+- 0 5575 5434"/>
                                      <a:gd name="T5" fmla="*/ T4 w 142"/>
                                      <a:gd name="T6" fmla="+- 0 -200 -200"/>
                                      <a:gd name="T7" fmla="*/ -200 h 536"/>
                                    </a:gdLst>
                                    <a:ahLst/>
                                    <a:cxnLst>
                                      <a:cxn ang="0">
                                        <a:pos x="T1" y="T3"/>
                                      </a:cxn>
                                      <a:cxn ang="0">
                                        <a:pos x="T5" y="T7"/>
                                      </a:cxn>
                                    </a:cxnLst>
                                    <a:rect l="0" t="0" r="r" b="b"/>
                                    <a:pathLst>
                                      <a:path w="142" h="536">
                                        <a:moveTo>
                                          <a:pt x="0" y="535"/>
                                        </a:moveTo>
                                        <a:lnTo>
                                          <a:pt x="14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7" name="Group 237"/>
                              <wpg:cNvGrpSpPr>
                                <a:grpSpLocks/>
                              </wpg:cNvGrpSpPr>
                              <wpg:grpSpPr bwMode="auto">
                                <a:xfrm>
                                  <a:off x="5717" y="719"/>
                                  <a:ext cx="286" cy="164"/>
                                  <a:chOff x="5717" y="719"/>
                                  <a:chExt cx="286" cy="164"/>
                                </a:xfrm>
                              </wpg:grpSpPr>
                              <wps:wsp>
                                <wps:cNvPr id="1558" name="Freeform 238"/>
                                <wps:cNvSpPr>
                                  <a:spLocks/>
                                </wps:cNvSpPr>
                                <wps:spPr bwMode="auto">
                                  <a:xfrm>
                                    <a:off x="5717" y="719"/>
                                    <a:ext cx="286" cy="164"/>
                                  </a:xfrm>
                                  <a:custGeom>
                                    <a:avLst/>
                                    <a:gdLst>
                                      <a:gd name="T0" fmla="+- 0 5717 5717"/>
                                      <a:gd name="T1" fmla="*/ T0 w 286"/>
                                      <a:gd name="T2" fmla="+- 0 882 719"/>
                                      <a:gd name="T3" fmla="*/ 882 h 164"/>
                                      <a:gd name="T4" fmla="+- 0 6002 5717"/>
                                      <a:gd name="T5" fmla="*/ T4 w 286"/>
                                      <a:gd name="T6" fmla="+- 0 719 719"/>
                                      <a:gd name="T7" fmla="*/ 719 h 164"/>
                                    </a:gdLst>
                                    <a:ahLst/>
                                    <a:cxnLst>
                                      <a:cxn ang="0">
                                        <a:pos x="T1" y="T3"/>
                                      </a:cxn>
                                      <a:cxn ang="0">
                                        <a:pos x="T5" y="T7"/>
                                      </a:cxn>
                                    </a:cxnLst>
                                    <a:rect l="0" t="0" r="r" b="b"/>
                                    <a:pathLst>
                                      <a:path w="286" h="164">
                                        <a:moveTo>
                                          <a:pt x="0" y="163"/>
                                        </a:moveTo>
                                        <a:lnTo>
                                          <a:pt x="28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9" name="Group 239"/>
                              <wpg:cNvGrpSpPr>
                                <a:grpSpLocks/>
                              </wpg:cNvGrpSpPr>
                              <wpg:grpSpPr bwMode="auto">
                                <a:xfrm>
                                  <a:off x="6115" y="604"/>
                                  <a:ext cx="226" cy="228"/>
                                  <a:chOff x="6115" y="604"/>
                                  <a:chExt cx="226" cy="228"/>
                                </a:xfrm>
                              </wpg:grpSpPr>
                              <wps:wsp>
                                <wps:cNvPr id="1560" name="Freeform 240"/>
                                <wps:cNvSpPr>
                                  <a:spLocks/>
                                </wps:cNvSpPr>
                                <wps:spPr bwMode="auto">
                                  <a:xfrm>
                                    <a:off x="6115" y="604"/>
                                    <a:ext cx="226" cy="228"/>
                                  </a:xfrm>
                                  <a:custGeom>
                                    <a:avLst/>
                                    <a:gdLst>
                                      <a:gd name="T0" fmla="+- 0 6341 6115"/>
                                      <a:gd name="T1" fmla="*/ T0 w 226"/>
                                      <a:gd name="T2" fmla="+- 0 719 604"/>
                                      <a:gd name="T3" fmla="*/ 719 h 228"/>
                                      <a:gd name="T4" fmla="+- 0 6322 6115"/>
                                      <a:gd name="T5" fmla="*/ T4 w 226"/>
                                      <a:gd name="T6" fmla="+- 0 654 604"/>
                                      <a:gd name="T7" fmla="*/ 654 h 228"/>
                                      <a:gd name="T8" fmla="+- 0 6271 6115"/>
                                      <a:gd name="T9" fmla="*/ T8 w 226"/>
                                      <a:gd name="T10" fmla="+- 0 613 604"/>
                                      <a:gd name="T11" fmla="*/ 613 h 228"/>
                                      <a:gd name="T12" fmla="+- 0 6228 6115"/>
                                      <a:gd name="T13" fmla="*/ T12 w 226"/>
                                      <a:gd name="T14" fmla="+- 0 604 604"/>
                                      <a:gd name="T15" fmla="*/ 604 h 228"/>
                                      <a:gd name="T16" fmla="+- 0 6206 6115"/>
                                      <a:gd name="T17" fmla="*/ T16 w 226"/>
                                      <a:gd name="T18" fmla="+- 0 606 604"/>
                                      <a:gd name="T19" fmla="*/ 606 h 228"/>
                                      <a:gd name="T20" fmla="+- 0 6149 6115"/>
                                      <a:gd name="T21" fmla="*/ T20 w 226"/>
                                      <a:gd name="T22" fmla="+- 0 637 604"/>
                                      <a:gd name="T23" fmla="*/ 637 h 228"/>
                                      <a:gd name="T24" fmla="+- 0 6118 6115"/>
                                      <a:gd name="T25" fmla="*/ T24 w 226"/>
                                      <a:gd name="T26" fmla="+- 0 695 604"/>
                                      <a:gd name="T27" fmla="*/ 695 h 228"/>
                                      <a:gd name="T28" fmla="+- 0 6115 6115"/>
                                      <a:gd name="T29" fmla="*/ T28 w 226"/>
                                      <a:gd name="T30" fmla="+- 0 719 604"/>
                                      <a:gd name="T31" fmla="*/ 719 h 228"/>
                                      <a:gd name="T32" fmla="+- 0 6118 6115"/>
                                      <a:gd name="T33" fmla="*/ T32 w 226"/>
                                      <a:gd name="T34" fmla="+- 0 741 604"/>
                                      <a:gd name="T35" fmla="*/ 741 h 228"/>
                                      <a:gd name="T36" fmla="+- 0 6149 6115"/>
                                      <a:gd name="T37" fmla="*/ T36 w 226"/>
                                      <a:gd name="T38" fmla="+- 0 798 604"/>
                                      <a:gd name="T39" fmla="*/ 798 h 228"/>
                                      <a:gd name="T40" fmla="+- 0 6206 6115"/>
                                      <a:gd name="T41" fmla="*/ T40 w 226"/>
                                      <a:gd name="T42" fmla="+- 0 829 604"/>
                                      <a:gd name="T43" fmla="*/ 829 h 228"/>
                                      <a:gd name="T44" fmla="+- 0 6228 6115"/>
                                      <a:gd name="T45" fmla="*/ T44 w 226"/>
                                      <a:gd name="T46" fmla="+- 0 832 604"/>
                                      <a:gd name="T47" fmla="*/ 832 h 228"/>
                                      <a:gd name="T48" fmla="+- 0 6250 6115"/>
                                      <a:gd name="T49" fmla="*/ T48 w 226"/>
                                      <a:gd name="T50" fmla="+- 0 829 604"/>
                                      <a:gd name="T51" fmla="*/ 829 h 228"/>
                                      <a:gd name="T52" fmla="+- 0 6307 6115"/>
                                      <a:gd name="T53" fmla="*/ T52 w 226"/>
                                      <a:gd name="T54" fmla="+- 0 798 604"/>
                                      <a:gd name="T55" fmla="*/ 798 h 228"/>
                                      <a:gd name="T56" fmla="+- 0 6338 6115"/>
                                      <a:gd name="T57" fmla="*/ T56 w 226"/>
                                      <a:gd name="T58" fmla="+- 0 741 604"/>
                                      <a:gd name="T59" fmla="*/ 741 h 228"/>
                                      <a:gd name="T60" fmla="+- 0 6341 6115"/>
                                      <a:gd name="T61" fmla="*/ T60 w 226"/>
                                      <a:gd name="T62" fmla="+- 0 719 604"/>
                                      <a:gd name="T63" fmla="*/ 719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6" h="228">
                                        <a:moveTo>
                                          <a:pt x="226" y="115"/>
                                        </a:moveTo>
                                        <a:lnTo>
                                          <a:pt x="207" y="50"/>
                                        </a:lnTo>
                                        <a:lnTo>
                                          <a:pt x="156" y="9"/>
                                        </a:lnTo>
                                        <a:lnTo>
                                          <a:pt x="113" y="0"/>
                                        </a:lnTo>
                                        <a:lnTo>
                                          <a:pt x="91" y="2"/>
                                        </a:lnTo>
                                        <a:lnTo>
                                          <a:pt x="34" y="33"/>
                                        </a:lnTo>
                                        <a:lnTo>
                                          <a:pt x="3" y="91"/>
                                        </a:lnTo>
                                        <a:lnTo>
                                          <a:pt x="0" y="115"/>
                                        </a:lnTo>
                                        <a:lnTo>
                                          <a:pt x="3" y="137"/>
                                        </a:lnTo>
                                        <a:lnTo>
                                          <a:pt x="34" y="194"/>
                                        </a:lnTo>
                                        <a:lnTo>
                                          <a:pt x="91" y="225"/>
                                        </a:lnTo>
                                        <a:lnTo>
                                          <a:pt x="113" y="228"/>
                                        </a:lnTo>
                                        <a:lnTo>
                                          <a:pt x="135" y="225"/>
                                        </a:lnTo>
                                        <a:lnTo>
                                          <a:pt x="192" y="194"/>
                                        </a:lnTo>
                                        <a:lnTo>
                                          <a:pt x="223" y="137"/>
                                        </a:lnTo>
                                        <a:lnTo>
                                          <a:pt x="226" y="115"/>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1" name="Group 241"/>
                              <wpg:cNvGrpSpPr>
                                <a:grpSpLocks/>
                              </wpg:cNvGrpSpPr>
                              <wpg:grpSpPr bwMode="auto">
                                <a:xfrm>
                                  <a:off x="6002" y="719"/>
                                  <a:ext cx="113" cy="2"/>
                                  <a:chOff x="6002" y="719"/>
                                  <a:chExt cx="113" cy="2"/>
                                </a:xfrm>
                              </wpg:grpSpPr>
                              <wps:wsp>
                                <wps:cNvPr id="1562" name="Freeform 242"/>
                                <wps:cNvSpPr>
                                  <a:spLocks/>
                                </wps:cNvSpPr>
                                <wps:spPr bwMode="auto">
                                  <a:xfrm>
                                    <a:off x="6002" y="719"/>
                                    <a:ext cx="113" cy="2"/>
                                  </a:xfrm>
                                  <a:custGeom>
                                    <a:avLst/>
                                    <a:gdLst>
                                      <a:gd name="T0" fmla="+- 0 6002 6002"/>
                                      <a:gd name="T1" fmla="*/ T0 w 113"/>
                                      <a:gd name="T2" fmla="+- 0 6115 6002"/>
                                      <a:gd name="T3" fmla="*/ T2 w 113"/>
                                    </a:gdLst>
                                    <a:ahLst/>
                                    <a:cxnLst>
                                      <a:cxn ang="0">
                                        <a:pos x="T1" y="0"/>
                                      </a:cxn>
                                      <a:cxn ang="0">
                                        <a:pos x="T3" y="0"/>
                                      </a:cxn>
                                    </a:cxnLst>
                                    <a:rect l="0" t="0" r="r" b="b"/>
                                    <a:pathLst>
                                      <a:path w="113">
                                        <a:moveTo>
                                          <a:pt x="0" y="0"/>
                                        </a:moveTo>
                                        <a:lnTo>
                                          <a:pt x="113"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3" name="Group 243"/>
                              <wpg:cNvGrpSpPr>
                                <a:grpSpLocks/>
                              </wpg:cNvGrpSpPr>
                              <wpg:grpSpPr bwMode="auto">
                                <a:xfrm>
                                  <a:off x="5772" y="-263"/>
                                  <a:ext cx="56" cy="128"/>
                                  <a:chOff x="5772" y="-263"/>
                                  <a:chExt cx="56" cy="128"/>
                                </a:xfrm>
                              </wpg:grpSpPr>
                              <wps:wsp>
                                <wps:cNvPr id="1564" name="Freeform 244"/>
                                <wps:cNvSpPr>
                                  <a:spLocks/>
                                </wps:cNvSpPr>
                                <wps:spPr bwMode="auto">
                                  <a:xfrm>
                                    <a:off x="5772" y="-263"/>
                                    <a:ext cx="56" cy="128"/>
                                  </a:xfrm>
                                  <a:custGeom>
                                    <a:avLst/>
                                    <a:gdLst>
                                      <a:gd name="T0" fmla="+- 0 5772 5772"/>
                                      <a:gd name="T1" fmla="*/ T0 w 56"/>
                                      <a:gd name="T2" fmla="+- 0 -135 -263"/>
                                      <a:gd name="T3" fmla="*/ -135 h 128"/>
                                      <a:gd name="T4" fmla="+- 0 5801 5772"/>
                                      <a:gd name="T5" fmla="*/ T4 w 56"/>
                                      <a:gd name="T6" fmla="+- 0 -135 -263"/>
                                      <a:gd name="T7" fmla="*/ -135 h 128"/>
                                      <a:gd name="T8" fmla="+- 0 5810 5772"/>
                                      <a:gd name="T9" fmla="*/ T8 w 56"/>
                                      <a:gd name="T10" fmla="+- 0 -138 -263"/>
                                      <a:gd name="T11" fmla="*/ -138 h 128"/>
                                      <a:gd name="T12" fmla="+- 0 5820 5772"/>
                                      <a:gd name="T13" fmla="*/ T12 w 56"/>
                                      <a:gd name="T14" fmla="+- 0 -145 -263"/>
                                      <a:gd name="T15" fmla="*/ -145 h 128"/>
                                      <a:gd name="T16" fmla="+- 0 5825 5772"/>
                                      <a:gd name="T17" fmla="*/ T16 w 56"/>
                                      <a:gd name="T18" fmla="+- 0 -155 -263"/>
                                      <a:gd name="T19" fmla="*/ -155 h 128"/>
                                      <a:gd name="T20" fmla="+- 0 5827 5772"/>
                                      <a:gd name="T21" fmla="*/ T20 w 56"/>
                                      <a:gd name="T22" fmla="+- 0 -164 -263"/>
                                      <a:gd name="T23" fmla="*/ -164 h 128"/>
                                      <a:gd name="T24" fmla="+- 0 5827 5772"/>
                                      <a:gd name="T25" fmla="*/ T24 w 56"/>
                                      <a:gd name="T26" fmla="+- 0 -179 -263"/>
                                      <a:gd name="T27" fmla="*/ -179 h 128"/>
                                      <a:gd name="T28" fmla="+- 0 5825 5772"/>
                                      <a:gd name="T29" fmla="*/ T28 w 56"/>
                                      <a:gd name="T30" fmla="+- 0 -188 -263"/>
                                      <a:gd name="T31" fmla="*/ -188 h 128"/>
                                      <a:gd name="T32" fmla="+- 0 5820 5772"/>
                                      <a:gd name="T33" fmla="*/ T32 w 56"/>
                                      <a:gd name="T34" fmla="+- 0 -198 -263"/>
                                      <a:gd name="T35" fmla="*/ -198 h 128"/>
                                      <a:gd name="T36" fmla="+- 0 5810 5772"/>
                                      <a:gd name="T37" fmla="*/ T36 w 56"/>
                                      <a:gd name="T38" fmla="+- 0 -205 -263"/>
                                      <a:gd name="T39" fmla="*/ -205 h 128"/>
                                      <a:gd name="T40" fmla="+- 0 5801 5772"/>
                                      <a:gd name="T41" fmla="*/ T40 w 56"/>
                                      <a:gd name="T42" fmla="+- 0 -207 -263"/>
                                      <a:gd name="T43" fmla="*/ -207 h 128"/>
                                      <a:gd name="T44" fmla="+- 0 5772 5772"/>
                                      <a:gd name="T45" fmla="*/ T44 w 56"/>
                                      <a:gd name="T46" fmla="+- 0 -207 -263"/>
                                      <a:gd name="T47" fmla="*/ -207 h 128"/>
                                      <a:gd name="T48" fmla="+- 0 5772 5772"/>
                                      <a:gd name="T49" fmla="*/ T48 w 56"/>
                                      <a:gd name="T50" fmla="+- 0 -263 -263"/>
                                      <a:gd name="T51" fmla="*/ -263 h 128"/>
                                      <a:gd name="T52" fmla="+- 0 5820 5772"/>
                                      <a:gd name="T53" fmla="*/ T52 w 56"/>
                                      <a:gd name="T54" fmla="+- 0 -263 -263"/>
                                      <a:gd name="T55" fmla="*/ -26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6" h="128">
                                        <a:moveTo>
                                          <a:pt x="0" y="128"/>
                                        </a:moveTo>
                                        <a:lnTo>
                                          <a:pt x="29" y="128"/>
                                        </a:lnTo>
                                        <a:lnTo>
                                          <a:pt x="38" y="125"/>
                                        </a:lnTo>
                                        <a:lnTo>
                                          <a:pt x="48" y="118"/>
                                        </a:lnTo>
                                        <a:lnTo>
                                          <a:pt x="53" y="108"/>
                                        </a:lnTo>
                                        <a:lnTo>
                                          <a:pt x="55" y="99"/>
                                        </a:lnTo>
                                        <a:lnTo>
                                          <a:pt x="55" y="84"/>
                                        </a:lnTo>
                                        <a:lnTo>
                                          <a:pt x="53" y="75"/>
                                        </a:lnTo>
                                        <a:lnTo>
                                          <a:pt x="48" y="65"/>
                                        </a:lnTo>
                                        <a:lnTo>
                                          <a:pt x="38" y="58"/>
                                        </a:lnTo>
                                        <a:lnTo>
                                          <a:pt x="29" y="56"/>
                                        </a:lnTo>
                                        <a:lnTo>
                                          <a:pt x="0" y="56"/>
                                        </a:lnTo>
                                        <a:lnTo>
                                          <a:pt x="0" y="0"/>
                                        </a:lnTo>
                                        <a:lnTo>
                                          <a:pt x="48"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5" name="Group 245"/>
                              <wpg:cNvGrpSpPr>
                                <a:grpSpLocks/>
                              </wpg:cNvGrpSpPr>
                              <wpg:grpSpPr bwMode="auto">
                                <a:xfrm>
                                  <a:off x="6161" y="654"/>
                                  <a:ext cx="29" cy="128"/>
                                  <a:chOff x="6161" y="654"/>
                                  <a:chExt cx="29" cy="128"/>
                                </a:xfrm>
                              </wpg:grpSpPr>
                              <wps:wsp>
                                <wps:cNvPr id="1566" name="Freeform 246"/>
                                <wps:cNvSpPr>
                                  <a:spLocks/>
                                </wps:cNvSpPr>
                                <wps:spPr bwMode="auto">
                                  <a:xfrm>
                                    <a:off x="6161" y="654"/>
                                    <a:ext cx="29" cy="128"/>
                                  </a:xfrm>
                                  <a:custGeom>
                                    <a:avLst/>
                                    <a:gdLst>
                                      <a:gd name="T0" fmla="+- 0 6190 6161"/>
                                      <a:gd name="T1" fmla="*/ T0 w 29"/>
                                      <a:gd name="T2" fmla="+- 0 781 654"/>
                                      <a:gd name="T3" fmla="*/ 781 h 128"/>
                                      <a:gd name="T4" fmla="+- 0 6190 6161"/>
                                      <a:gd name="T5" fmla="*/ T4 w 29"/>
                                      <a:gd name="T6" fmla="+- 0 654 654"/>
                                      <a:gd name="T7" fmla="*/ 654 h 128"/>
                                      <a:gd name="T8" fmla="+- 0 6161 6161"/>
                                      <a:gd name="T9" fmla="*/ T8 w 29"/>
                                      <a:gd name="T10" fmla="+- 0 683 654"/>
                                      <a:gd name="T11" fmla="*/ 683 h 128"/>
                                    </a:gdLst>
                                    <a:ahLst/>
                                    <a:cxnLst>
                                      <a:cxn ang="0">
                                        <a:pos x="T1" y="T3"/>
                                      </a:cxn>
                                      <a:cxn ang="0">
                                        <a:pos x="T5" y="T7"/>
                                      </a:cxn>
                                      <a:cxn ang="0">
                                        <a:pos x="T9" y="T11"/>
                                      </a:cxn>
                                    </a:cxnLst>
                                    <a:rect l="0" t="0" r="r" b="b"/>
                                    <a:pathLst>
                                      <a:path w="29" h="128">
                                        <a:moveTo>
                                          <a:pt x="29" y="127"/>
                                        </a:moveTo>
                                        <a:lnTo>
                                          <a:pt x="29" y="0"/>
                                        </a:lnTo>
                                        <a:lnTo>
                                          <a:pt x="0" y="29"/>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7" name="Group 247"/>
                              <wpg:cNvGrpSpPr>
                                <a:grpSpLocks/>
                              </wpg:cNvGrpSpPr>
                              <wpg:grpSpPr bwMode="auto">
                                <a:xfrm>
                                  <a:off x="6230" y="654"/>
                                  <a:ext cx="29" cy="22"/>
                                  <a:chOff x="6230" y="654"/>
                                  <a:chExt cx="29" cy="22"/>
                                </a:xfrm>
                              </wpg:grpSpPr>
                              <wps:wsp>
                                <wps:cNvPr id="1568" name="Freeform 248"/>
                                <wps:cNvSpPr>
                                  <a:spLocks/>
                                </wps:cNvSpPr>
                                <wps:spPr bwMode="auto">
                                  <a:xfrm>
                                    <a:off x="6230" y="654"/>
                                    <a:ext cx="29" cy="22"/>
                                  </a:xfrm>
                                  <a:custGeom>
                                    <a:avLst/>
                                    <a:gdLst>
                                      <a:gd name="T0" fmla="+- 0 6259 6230"/>
                                      <a:gd name="T1" fmla="*/ T0 w 29"/>
                                      <a:gd name="T2" fmla="+- 0 654 654"/>
                                      <a:gd name="T3" fmla="*/ 654 h 22"/>
                                      <a:gd name="T4" fmla="+- 0 6247 6230"/>
                                      <a:gd name="T5" fmla="*/ T4 w 29"/>
                                      <a:gd name="T6" fmla="+- 0 657 654"/>
                                      <a:gd name="T7" fmla="*/ 657 h 22"/>
                                      <a:gd name="T8" fmla="+- 0 6238 6230"/>
                                      <a:gd name="T9" fmla="*/ T8 w 29"/>
                                      <a:gd name="T10" fmla="+- 0 664 654"/>
                                      <a:gd name="T11" fmla="*/ 664 h 22"/>
                                      <a:gd name="T12" fmla="+- 0 6230 6230"/>
                                      <a:gd name="T13" fmla="*/ T12 w 29"/>
                                      <a:gd name="T14" fmla="+- 0 676 654"/>
                                      <a:gd name="T15" fmla="*/ 676 h 22"/>
                                    </a:gdLst>
                                    <a:ahLst/>
                                    <a:cxnLst>
                                      <a:cxn ang="0">
                                        <a:pos x="T1" y="T3"/>
                                      </a:cxn>
                                      <a:cxn ang="0">
                                        <a:pos x="T5" y="T7"/>
                                      </a:cxn>
                                      <a:cxn ang="0">
                                        <a:pos x="T9" y="T11"/>
                                      </a:cxn>
                                      <a:cxn ang="0">
                                        <a:pos x="T13" y="T15"/>
                                      </a:cxn>
                                    </a:cxnLst>
                                    <a:rect l="0" t="0" r="r" b="b"/>
                                    <a:pathLst>
                                      <a:path w="29" h="22">
                                        <a:moveTo>
                                          <a:pt x="29" y="0"/>
                                        </a:moveTo>
                                        <a:lnTo>
                                          <a:pt x="17" y="3"/>
                                        </a:lnTo>
                                        <a:lnTo>
                                          <a:pt x="8" y="10"/>
                                        </a:lnTo>
                                        <a:lnTo>
                                          <a:pt x="0" y="22"/>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9" name="Group 249"/>
                              <wpg:cNvGrpSpPr>
                                <a:grpSpLocks/>
                              </wpg:cNvGrpSpPr>
                              <wpg:grpSpPr bwMode="auto">
                                <a:xfrm>
                                  <a:off x="6259" y="654"/>
                                  <a:ext cx="29" cy="44"/>
                                  <a:chOff x="6259" y="654"/>
                                  <a:chExt cx="29" cy="44"/>
                                </a:xfrm>
                              </wpg:grpSpPr>
                              <wps:wsp>
                                <wps:cNvPr id="1570" name="Freeform 250"/>
                                <wps:cNvSpPr>
                                  <a:spLocks/>
                                </wps:cNvSpPr>
                                <wps:spPr bwMode="auto">
                                  <a:xfrm>
                                    <a:off x="6259" y="654"/>
                                    <a:ext cx="29" cy="44"/>
                                  </a:xfrm>
                                  <a:custGeom>
                                    <a:avLst/>
                                    <a:gdLst>
                                      <a:gd name="T0" fmla="+- 0 6283 6259"/>
                                      <a:gd name="T1" fmla="*/ T0 w 29"/>
                                      <a:gd name="T2" fmla="+- 0 697 654"/>
                                      <a:gd name="T3" fmla="*/ 697 h 44"/>
                                      <a:gd name="T4" fmla="+- 0 6288 6259"/>
                                      <a:gd name="T5" fmla="*/ T4 w 29"/>
                                      <a:gd name="T6" fmla="+- 0 685 654"/>
                                      <a:gd name="T7" fmla="*/ 685 h 44"/>
                                      <a:gd name="T8" fmla="+- 0 6286 6259"/>
                                      <a:gd name="T9" fmla="*/ T8 w 29"/>
                                      <a:gd name="T10" fmla="+- 0 673 654"/>
                                      <a:gd name="T11" fmla="*/ 673 h 44"/>
                                      <a:gd name="T12" fmla="+- 0 6281 6259"/>
                                      <a:gd name="T13" fmla="*/ T12 w 29"/>
                                      <a:gd name="T14" fmla="+- 0 664 654"/>
                                      <a:gd name="T15" fmla="*/ 664 h 44"/>
                                      <a:gd name="T16" fmla="+- 0 6271 6259"/>
                                      <a:gd name="T17" fmla="*/ T16 w 29"/>
                                      <a:gd name="T18" fmla="+- 0 657 654"/>
                                      <a:gd name="T19" fmla="*/ 657 h 44"/>
                                      <a:gd name="T20" fmla="+- 0 6259 6259"/>
                                      <a:gd name="T21" fmla="*/ T20 w 29"/>
                                      <a:gd name="T22" fmla="+- 0 654 654"/>
                                      <a:gd name="T23" fmla="*/ 654 h 44"/>
                                    </a:gdLst>
                                    <a:ahLst/>
                                    <a:cxnLst>
                                      <a:cxn ang="0">
                                        <a:pos x="T1" y="T3"/>
                                      </a:cxn>
                                      <a:cxn ang="0">
                                        <a:pos x="T5" y="T7"/>
                                      </a:cxn>
                                      <a:cxn ang="0">
                                        <a:pos x="T9" y="T11"/>
                                      </a:cxn>
                                      <a:cxn ang="0">
                                        <a:pos x="T13" y="T15"/>
                                      </a:cxn>
                                      <a:cxn ang="0">
                                        <a:pos x="T17" y="T19"/>
                                      </a:cxn>
                                      <a:cxn ang="0">
                                        <a:pos x="T21" y="T23"/>
                                      </a:cxn>
                                    </a:cxnLst>
                                    <a:rect l="0" t="0" r="r" b="b"/>
                                    <a:pathLst>
                                      <a:path w="29" h="44">
                                        <a:moveTo>
                                          <a:pt x="24" y="43"/>
                                        </a:moveTo>
                                        <a:lnTo>
                                          <a:pt x="29" y="31"/>
                                        </a:lnTo>
                                        <a:lnTo>
                                          <a:pt x="27" y="19"/>
                                        </a:lnTo>
                                        <a:lnTo>
                                          <a:pt x="22" y="10"/>
                                        </a:lnTo>
                                        <a:lnTo>
                                          <a:pt x="12" y="3"/>
                                        </a:lnTo>
                                        <a:lnTo>
                                          <a:pt x="0"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1" name="Group 251"/>
                              <wpg:cNvGrpSpPr>
                                <a:grpSpLocks/>
                              </wpg:cNvGrpSpPr>
                              <wpg:grpSpPr bwMode="auto">
                                <a:xfrm>
                                  <a:off x="6230" y="697"/>
                                  <a:ext cx="58" cy="84"/>
                                  <a:chOff x="6230" y="697"/>
                                  <a:chExt cx="58" cy="84"/>
                                </a:xfrm>
                              </wpg:grpSpPr>
                              <wps:wsp>
                                <wps:cNvPr id="1572" name="Freeform 252"/>
                                <wps:cNvSpPr>
                                  <a:spLocks/>
                                </wps:cNvSpPr>
                                <wps:spPr bwMode="auto">
                                  <a:xfrm>
                                    <a:off x="6230" y="697"/>
                                    <a:ext cx="58" cy="84"/>
                                  </a:xfrm>
                                  <a:custGeom>
                                    <a:avLst/>
                                    <a:gdLst>
                                      <a:gd name="T0" fmla="+- 0 6283 6230"/>
                                      <a:gd name="T1" fmla="*/ T0 w 58"/>
                                      <a:gd name="T2" fmla="+- 0 697 697"/>
                                      <a:gd name="T3" fmla="*/ 697 h 84"/>
                                      <a:gd name="T4" fmla="+- 0 6230 6230"/>
                                      <a:gd name="T5" fmla="*/ T4 w 58"/>
                                      <a:gd name="T6" fmla="+- 0 781 697"/>
                                      <a:gd name="T7" fmla="*/ 781 h 84"/>
                                      <a:gd name="T8" fmla="+- 0 6288 6230"/>
                                      <a:gd name="T9" fmla="*/ T8 w 58"/>
                                      <a:gd name="T10" fmla="+- 0 781 697"/>
                                      <a:gd name="T11" fmla="*/ 781 h 84"/>
                                    </a:gdLst>
                                    <a:ahLst/>
                                    <a:cxnLst>
                                      <a:cxn ang="0">
                                        <a:pos x="T1" y="T3"/>
                                      </a:cxn>
                                      <a:cxn ang="0">
                                        <a:pos x="T5" y="T7"/>
                                      </a:cxn>
                                      <a:cxn ang="0">
                                        <a:pos x="T9" y="T11"/>
                                      </a:cxn>
                                    </a:cxnLst>
                                    <a:rect l="0" t="0" r="r" b="b"/>
                                    <a:pathLst>
                                      <a:path w="58" h="84">
                                        <a:moveTo>
                                          <a:pt x="53" y="0"/>
                                        </a:moveTo>
                                        <a:lnTo>
                                          <a:pt x="0" y="84"/>
                                        </a:lnTo>
                                        <a:lnTo>
                                          <a:pt x="58" y="84"/>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3" name="Group 253"/>
                              <wpg:cNvGrpSpPr>
                                <a:grpSpLocks/>
                              </wpg:cNvGrpSpPr>
                              <wpg:grpSpPr bwMode="auto">
                                <a:xfrm>
                                  <a:off x="3403" y="-263"/>
                                  <a:ext cx="70" cy="99"/>
                                  <a:chOff x="3403" y="-263"/>
                                  <a:chExt cx="70" cy="99"/>
                                </a:xfrm>
                              </wpg:grpSpPr>
                              <wps:wsp>
                                <wps:cNvPr id="1574" name="Freeform 254"/>
                                <wps:cNvSpPr>
                                  <a:spLocks/>
                                </wps:cNvSpPr>
                                <wps:spPr bwMode="auto">
                                  <a:xfrm>
                                    <a:off x="3403" y="-263"/>
                                    <a:ext cx="70" cy="99"/>
                                  </a:xfrm>
                                  <a:custGeom>
                                    <a:avLst/>
                                    <a:gdLst>
                                      <a:gd name="T0" fmla="+- 0 3432 3403"/>
                                      <a:gd name="T1" fmla="*/ T0 w 70"/>
                                      <a:gd name="T2" fmla="+- 0 -263 -263"/>
                                      <a:gd name="T3" fmla="*/ -263 h 99"/>
                                      <a:gd name="T4" fmla="+- 0 3403 3403"/>
                                      <a:gd name="T5" fmla="*/ T4 w 70"/>
                                      <a:gd name="T6" fmla="+- 0 -164 -263"/>
                                      <a:gd name="T7" fmla="*/ -164 h 99"/>
                                      <a:gd name="T8" fmla="+- 0 3473 3403"/>
                                      <a:gd name="T9" fmla="*/ T8 w 70"/>
                                      <a:gd name="T10" fmla="+- 0 -164 -263"/>
                                      <a:gd name="T11" fmla="*/ -164 h 99"/>
                                    </a:gdLst>
                                    <a:ahLst/>
                                    <a:cxnLst>
                                      <a:cxn ang="0">
                                        <a:pos x="T1" y="T3"/>
                                      </a:cxn>
                                      <a:cxn ang="0">
                                        <a:pos x="T5" y="T7"/>
                                      </a:cxn>
                                      <a:cxn ang="0">
                                        <a:pos x="T9" y="T11"/>
                                      </a:cxn>
                                    </a:cxnLst>
                                    <a:rect l="0" t="0" r="r" b="b"/>
                                    <a:pathLst>
                                      <a:path w="70" h="99">
                                        <a:moveTo>
                                          <a:pt x="29" y="0"/>
                                        </a:moveTo>
                                        <a:lnTo>
                                          <a:pt x="0" y="99"/>
                                        </a:lnTo>
                                        <a:lnTo>
                                          <a:pt x="70" y="99"/>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5" name="Group 255"/>
                              <wpg:cNvGrpSpPr>
                                <a:grpSpLocks/>
                              </wpg:cNvGrpSpPr>
                              <wpg:grpSpPr bwMode="auto">
                                <a:xfrm>
                                  <a:off x="3454" y="-193"/>
                                  <a:ext cx="2" cy="58"/>
                                  <a:chOff x="3454" y="-193"/>
                                  <a:chExt cx="2" cy="58"/>
                                </a:xfrm>
                              </wpg:grpSpPr>
                              <wps:wsp>
                                <wps:cNvPr id="1576" name="Freeform 256"/>
                                <wps:cNvSpPr>
                                  <a:spLocks/>
                                </wps:cNvSpPr>
                                <wps:spPr bwMode="auto">
                                  <a:xfrm>
                                    <a:off x="3454" y="-193"/>
                                    <a:ext cx="2" cy="58"/>
                                  </a:xfrm>
                                  <a:custGeom>
                                    <a:avLst/>
                                    <a:gdLst>
                                      <a:gd name="T0" fmla="+- 0 -193 -193"/>
                                      <a:gd name="T1" fmla="*/ -193 h 58"/>
                                      <a:gd name="T2" fmla="+- 0 -135 -193"/>
                                      <a:gd name="T3" fmla="*/ -135 h 58"/>
                                    </a:gdLst>
                                    <a:ahLst/>
                                    <a:cxnLst>
                                      <a:cxn ang="0">
                                        <a:pos x="0" y="T1"/>
                                      </a:cxn>
                                      <a:cxn ang="0">
                                        <a:pos x="0" y="T3"/>
                                      </a:cxn>
                                    </a:cxnLst>
                                    <a:rect l="0" t="0" r="r" b="b"/>
                                    <a:pathLst>
                                      <a:path h="58">
                                        <a:moveTo>
                                          <a:pt x="0" y="0"/>
                                        </a:moveTo>
                                        <a:lnTo>
                                          <a:pt x="0" y="58"/>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7" name="Group 257"/>
                              <wpg:cNvGrpSpPr>
                                <a:grpSpLocks/>
                              </wpg:cNvGrpSpPr>
                              <wpg:grpSpPr bwMode="auto">
                                <a:xfrm>
                                  <a:off x="4901" y="193"/>
                                  <a:ext cx="63" cy="2"/>
                                  <a:chOff x="4901" y="193"/>
                                  <a:chExt cx="63" cy="2"/>
                                </a:xfrm>
                              </wpg:grpSpPr>
                              <wps:wsp>
                                <wps:cNvPr id="1578" name="Freeform 258"/>
                                <wps:cNvSpPr>
                                  <a:spLocks/>
                                </wps:cNvSpPr>
                                <wps:spPr bwMode="auto">
                                  <a:xfrm>
                                    <a:off x="4901" y="193"/>
                                    <a:ext cx="63" cy="2"/>
                                  </a:xfrm>
                                  <a:custGeom>
                                    <a:avLst/>
                                    <a:gdLst>
                                      <a:gd name="T0" fmla="+- 0 4963 4901"/>
                                      <a:gd name="T1" fmla="*/ T0 w 63"/>
                                      <a:gd name="T2" fmla="+- 0 4901 4901"/>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9" name="Group 259"/>
                              <wpg:cNvGrpSpPr>
                                <a:grpSpLocks/>
                              </wpg:cNvGrpSpPr>
                              <wpg:grpSpPr bwMode="auto">
                                <a:xfrm>
                                  <a:off x="4774" y="193"/>
                                  <a:ext cx="63" cy="2"/>
                                  <a:chOff x="4774" y="193"/>
                                  <a:chExt cx="63" cy="2"/>
                                </a:xfrm>
                              </wpg:grpSpPr>
                              <wps:wsp>
                                <wps:cNvPr id="1580" name="Freeform 260"/>
                                <wps:cNvSpPr>
                                  <a:spLocks/>
                                </wps:cNvSpPr>
                                <wps:spPr bwMode="auto">
                                  <a:xfrm>
                                    <a:off x="4774" y="193"/>
                                    <a:ext cx="63" cy="2"/>
                                  </a:xfrm>
                                  <a:custGeom>
                                    <a:avLst/>
                                    <a:gdLst>
                                      <a:gd name="T0" fmla="+- 0 4836 4774"/>
                                      <a:gd name="T1" fmla="*/ T0 w 63"/>
                                      <a:gd name="T2" fmla="+- 0 4774 4774"/>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1" name="Group 261"/>
                              <wpg:cNvGrpSpPr>
                                <a:grpSpLocks/>
                              </wpg:cNvGrpSpPr>
                              <wpg:grpSpPr bwMode="auto">
                                <a:xfrm>
                                  <a:off x="4397" y="193"/>
                                  <a:ext cx="315" cy="2"/>
                                  <a:chOff x="4397" y="193"/>
                                  <a:chExt cx="315" cy="2"/>
                                </a:xfrm>
                              </wpg:grpSpPr>
                              <wps:wsp>
                                <wps:cNvPr id="1582" name="Freeform 262"/>
                                <wps:cNvSpPr>
                                  <a:spLocks/>
                                </wps:cNvSpPr>
                                <wps:spPr bwMode="auto">
                                  <a:xfrm>
                                    <a:off x="4397" y="193"/>
                                    <a:ext cx="315" cy="2"/>
                                  </a:xfrm>
                                  <a:custGeom>
                                    <a:avLst/>
                                    <a:gdLst>
                                      <a:gd name="T0" fmla="+- 0 4711 4397"/>
                                      <a:gd name="T1" fmla="*/ T0 w 315"/>
                                      <a:gd name="T2" fmla="+- 0 4397 4397"/>
                                      <a:gd name="T3" fmla="*/ T2 w 315"/>
                                    </a:gdLst>
                                    <a:ahLst/>
                                    <a:cxnLst>
                                      <a:cxn ang="0">
                                        <a:pos x="T1" y="0"/>
                                      </a:cxn>
                                      <a:cxn ang="0">
                                        <a:pos x="T3" y="0"/>
                                      </a:cxn>
                                    </a:cxnLst>
                                    <a:rect l="0" t="0" r="r" b="b"/>
                                    <a:pathLst>
                                      <a:path w="315">
                                        <a:moveTo>
                                          <a:pt x="314"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3" name="Group 263"/>
                              <wpg:cNvGrpSpPr>
                                <a:grpSpLocks/>
                              </wpg:cNvGrpSpPr>
                              <wpg:grpSpPr bwMode="auto">
                                <a:xfrm>
                                  <a:off x="4270" y="193"/>
                                  <a:ext cx="65" cy="2"/>
                                  <a:chOff x="4270" y="193"/>
                                  <a:chExt cx="65" cy="2"/>
                                </a:xfrm>
                              </wpg:grpSpPr>
                              <wps:wsp>
                                <wps:cNvPr id="1584" name="Freeform 264"/>
                                <wps:cNvSpPr>
                                  <a:spLocks/>
                                </wps:cNvSpPr>
                                <wps:spPr bwMode="auto">
                                  <a:xfrm>
                                    <a:off x="4270" y="193"/>
                                    <a:ext cx="65" cy="2"/>
                                  </a:xfrm>
                                  <a:custGeom>
                                    <a:avLst/>
                                    <a:gdLst>
                                      <a:gd name="T0" fmla="+- 0 4334 4270"/>
                                      <a:gd name="T1" fmla="*/ T0 w 65"/>
                                      <a:gd name="T2" fmla="+- 0 4270 4270"/>
                                      <a:gd name="T3" fmla="*/ T2 w 65"/>
                                    </a:gdLst>
                                    <a:ahLst/>
                                    <a:cxnLst>
                                      <a:cxn ang="0">
                                        <a:pos x="T1" y="0"/>
                                      </a:cxn>
                                      <a:cxn ang="0">
                                        <a:pos x="T3" y="0"/>
                                      </a:cxn>
                                    </a:cxnLst>
                                    <a:rect l="0" t="0" r="r" b="b"/>
                                    <a:pathLst>
                                      <a:path w="65">
                                        <a:moveTo>
                                          <a:pt x="64"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5" name="Group 265"/>
                              <wpg:cNvGrpSpPr>
                                <a:grpSpLocks/>
                              </wpg:cNvGrpSpPr>
                              <wpg:grpSpPr bwMode="auto">
                                <a:xfrm>
                                  <a:off x="4145" y="193"/>
                                  <a:ext cx="63" cy="2"/>
                                  <a:chOff x="4145" y="193"/>
                                  <a:chExt cx="63" cy="2"/>
                                </a:xfrm>
                              </wpg:grpSpPr>
                              <wps:wsp>
                                <wps:cNvPr id="1586" name="Freeform 266"/>
                                <wps:cNvSpPr>
                                  <a:spLocks/>
                                </wps:cNvSpPr>
                                <wps:spPr bwMode="auto">
                                  <a:xfrm>
                                    <a:off x="4145" y="193"/>
                                    <a:ext cx="63" cy="2"/>
                                  </a:xfrm>
                                  <a:custGeom>
                                    <a:avLst/>
                                    <a:gdLst>
                                      <a:gd name="T0" fmla="+- 0 4207 4145"/>
                                      <a:gd name="T1" fmla="*/ T0 w 63"/>
                                      <a:gd name="T2" fmla="+- 0 4145 4145"/>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7" name="Group 267"/>
                              <wpg:cNvGrpSpPr>
                                <a:grpSpLocks/>
                              </wpg:cNvGrpSpPr>
                              <wpg:grpSpPr bwMode="auto">
                                <a:xfrm>
                                  <a:off x="3766" y="193"/>
                                  <a:ext cx="315" cy="2"/>
                                  <a:chOff x="3766" y="193"/>
                                  <a:chExt cx="315" cy="2"/>
                                </a:xfrm>
                              </wpg:grpSpPr>
                              <wps:wsp>
                                <wps:cNvPr id="1588" name="Freeform 268"/>
                                <wps:cNvSpPr>
                                  <a:spLocks/>
                                </wps:cNvSpPr>
                                <wps:spPr bwMode="auto">
                                  <a:xfrm>
                                    <a:off x="3766" y="193"/>
                                    <a:ext cx="315" cy="2"/>
                                  </a:xfrm>
                                  <a:custGeom>
                                    <a:avLst/>
                                    <a:gdLst>
                                      <a:gd name="T0" fmla="+- 0 4080 3766"/>
                                      <a:gd name="T1" fmla="*/ T0 w 315"/>
                                      <a:gd name="T2" fmla="+- 0 3766 3766"/>
                                      <a:gd name="T3" fmla="*/ T2 w 315"/>
                                    </a:gdLst>
                                    <a:ahLst/>
                                    <a:cxnLst>
                                      <a:cxn ang="0">
                                        <a:pos x="T1" y="0"/>
                                      </a:cxn>
                                      <a:cxn ang="0">
                                        <a:pos x="T3" y="0"/>
                                      </a:cxn>
                                    </a:cxnLst>
                                    <a:rect l="0" t="0" r="r" b="b"/>
                                    <a:pathLst>
                                      <a:path w="315">
                                        <a:moveTo>
                                          <a:pt x="314"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9" name="Group 269"/>
                              <wpg:cNvGrpSpPr>
                                <a:grpSpLocks/>
                              </wpg:cNvGrpSpPr>
                              <wpg:grpSpPr bwMode="auto">
                                <a:xfrm>
                                  <a:off x="3641" y="193"/>
                                  <a:ext cx="63" cy="2"/>
                                  <a:chOff x="3641" y="193"/>
                                  <a:chExt cx="63" cy="2"/>
                                </a:xfrm>
                              </wpg:grpSpPr>
                              <wps:wsp>
                                <wps:cNvPr id="1590" name="Freeform 270"/>
                                <wps:cNvSpPr>
                                  <a:spLocks/>
                                </wps:cNvSpPr>
                                <wps:spPr bwMode="auto">
                                  <a:xfrm>
                                    <a:off x="3641" y="193"/>
                                    <a:ext cx="63" cy="2"/>
                                  </a:xfrm>
                                  <a:custGeom>
                                    <a:avLst/>
                                    <a:gdLst>
                                      <a:gd name="T0" fmla="+- 0 3703 3641"/>
                                      <a:gd name="T1" fmla="*/ T0 w 63"/>
                                      <a:gd name="T2" fmla="+- 0 3641 3641"/>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1" name="Group 271"/>
                              <wpg:cNvGrpSpPr>
                                <a:grpSpLocks/>
                              </wpg:cNvGrpSpPr>
                              <wpg:grpSpPr bwMode="auto">
                                <a:xfrm>
                                  <a:off x="3514" y="193"/>
                                  <a:ext cx="63" cy="2"/>
                                  <a:chOff x="3514" y="193"/>
                                  <a:chExt cx="63" cy="2"/>
                                </a:xfrm>
                              </wpg:grpSpPr>
                              <wps:wsp>
                                <wps:cNvPr id="1592" name="Freeform 272"/>
                                <wps:cNvSpPr>
                                  <a:spLocks/>
                                </wps:cNvSpPr>
                                <wps:spPr bwMode="auto">
                                  <a:xfrm>
                                    <a:off x="3514" y="193"/>
                                    <a:ext cx="63" cy="2"/>
                                  </a:xfrm>
                                  <a:custGeom>
                                    <a:avLst/>
                                    <a:gdLst>
                                      <a:gd name="T0" fmla="+- 0 3576 3514"/>
                                      <a:gd name="T1" fmla="*/ T0 w 63"/>
                                      <a:gd name="T2" fmla="+- 0 3514 3514"/>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3" name="Group 273"/>
                              <wpg:cNvGrpSpPr>
                                <a:grpSpLocks/>
                              </wpg:cNvGrpSpPr>
                              <wpg:grpSpPr bwMode="auto">
                                <a:xfrm>
                                  <a:off x="3137" y="193"/>
                                  <a:ext cx="315" cy="2"/>
                                  <a:chOff x="3137" y="193"/>
                                  <a:chExt cx="315" cy="2"/>
                                </a:xfrm>
                              </wpg:grpSpPr>
                              <wps:wsp>
                                <wps:cNvPr id="1594" name="Freeform 274"/>
                                <wps:cNvSpPr>
                                  <a:spLocks/>
                                </wps:cNvSpPr>
                                <wps:spPr bwMode="auto">
                                  <a:xfrm>
                                    <a:off x="3137" y="193"/>
                                    <a:ext cx="315" cy="2"/>
                                  </a:xfrm>
                                  <a:custGeom>
                                    <a:avLst/>
                                    <a:gdLst>
                                      <a:gd name="T0" fmla="+- 0 3451 3137"/>
                                      <a:gd name="T1" fmla="*/ T0 w 315"/>
                                      <a:gd name="T2" fmla="+- 0 3137 3137"/>
                                      <a:gd name="T3" fmla="*/ T2 w 315"/>
                                    </a:gdLst>
                                    <a:ahLst/>
                                    <a:cxnLst>
                                      <a:cxn ang="0">
                                        <a:pos x="T1" y="0"/>
                                      </a:cxn>
                                      <a:cxn ang="0">
                                        <a:pos x="T3" y="0"/>
                                      </a:cxn>
                                    </a:cxnLst>
                                    <a:rect l="0" t="0" r="r" b="b"/>
                                    <a:pathLst>
                                      <a:path w="315">
                                        <a:moveTo>
                                          <a:pt x="314"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5" name="Group 275"/>
                              <wpg:cNvGrpSpPr>
                                <a:grpSpLocks/>
                              </wpg:cNvGrpSpPr>
                              <wpg:grpSpPr bwMode="auto">
                                <a:xfrm>
                                  <a:off x="3010" y="193"/>
                                  <a:ext cx="63" cy="2"/>
                                  <a:chOff x="3010" y="193"/>
                                  <a:chExt cx="63" cy="2"/>
                                </a:xfrm>
                              </wpg:grpSpPr>
                              <wps:wsp>
                                <wps:cNvPr id="1596" name="Freeform 276"/>
                                <wps:cNvSpPr>
                                  <a:spLocks/>
                                </wps:cNvSpPr>
                                <wps:spPr bwMode="auto">
                                  <a:xfrm>
                                    <a:off x="3010" y="193"/>
                                    <a:ext cx="63" cy="2"/>
                                  </a:xfrm>
                                  <a:custGeom>
                                    <a:avLst/>
                                    <a:gdLst>
                                      <a:gd name="T0" fmla="+- 0 3072 3010"/>
                                      <a:gd name="T1" fmla="*/ T0 w 63"/>
                                      <a:gd name="T2" fmla="+- 0 3010 3010"/>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7" name="Group 277"/>
                              <wpg:cNvGrpSpPr>
                                <a:grpSpLocks/>
                              </wpg:cNvGrpSpPr>
                              <wpg:grpSpPr bwMode="auto">
                                <a:xfrm>
                                  <a:off x="2885" y="193"/>
                                  <a:ext cx="63" cy="2"/>
                                  <a:chOff x="2885" y="193"/>
                                  <a:chExt cx="63" cy="2"/>
                                </a:xfrm>
                              </wpg:grpSpPr>
                              <wps:wsp>
                                <wps:cNvPr id="1598" name="Freeform 278"/>
                                <wps:cNvSpPr>
                                  <a:spLocks/>
                                </wps:cNvSpPr>
                                <wps:spPr bwMode="auto">
                                  <a:xfrm>
                                    <a:off x="2885" y="193"/>
                                    <a:ext cx="63" cy="2"/>
                                  </a:xfrm>
                                  <a:custGeom>
                                    <a:avLst/>
                                    <a:gdLst>
                                      <a:gd name="T0" fmla="+- 0 2947 2885"/>
                                      <a:gd name="T1" fmla="*/ T0 w 63"/>
                                      <a:gd name="T2" fmla="+- 0 2885 2885"/>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9" name="Group 279"/>
                              <wpg:cNvGrpSpPr>
                                <a:grpSpLocks/>
                              </wpg:cNvGrpSpPr>
                              <wpg:grpSpPr bwMode="auto">
                                <a:xfrm>
                                  <a:off x="2506" y="193"/>
                                  <a:ext cx="315" cy="2"/>
                                  <a:chOff x="2506" y="193"/>
                                  <a:chExt cx="315" cy="2"/>
                                </a:xfrm>
                              </wpg:grpSpPr>
                              <wps:wsp>
                                <wps:cNvPr id="1600" name="Freeform 280"/>
                                <wps:cNvSpPr>
                                  <a:spLocks/>
                                </wps:cNvSpPr>
                                <wps:spPr bwMode="auto">
                                  <a:xfrm>
                                    <a:off x="2506" y="193"/>
                                    <a:ext cx="315" cy="2"/>
                                  </a:xfrm>
                                  <a:custGeom>
                                    <a:avLst/>
                                    <a:gdLst>
                                      <a:gd name="T0" fmla="+- 0 2820 2506"/>
                                      <a:gd name="T1" fmla="*/ T0 w 315"/>
                                      <a:gd name="T2" fmla="+- 0 2506 2506"/>
                                      <a:gd name="T3" fmla="*/ T2 w 315"/>
                                    </a:gdLst>
                                    <a:ahLst/>
                                    <a:cxnLst>
                                      <a:cxn ang="0">
                                        <a:pos x="T1" y="0"/>
                                      </a:cxn>
                                      <a:cxn ang="0">
                                        <a:pos x="T3" y="0"/>
                                      </a:cxn>
                                    </a:cxnLst>
                                    <a:rect l="0" t="0" r="r" b="b"/>
                                    <a:pathLst>
                                      <a:path w="315">
                                        <a:moveTo>
                                          <a:pt x="314"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1" name="Group 281"/>
                              <wpg:cNvGrpSpPr>
                                <a:grpSpLocks/>
                              </wpg:cNvGrpSpPr>
                              <wpg:grpSpPr bwMode="auto">
                                <a:xfrm>
                                  <a:off x="2381" y="193"/>
                                  <a:ext cx="63" cy="2"/>
                                  <a:chOff x="2381" y="193"/>
                                  <a:chExt cx="63" cy="2"/>
                                </a:xfrm>
                              </wpg:grpSpPr>
                              <wps:wsp>
                                <wps:cNvPr id="1602" name="Freeform 282"/>
                                <wps:cNvSpPr>
                                  <a:spLocks/>
                                </wps:cNvSpPr>
                                <wps:spPr bwMode="auto">
                                  <a:xfrm>
                                    <a:off x="2381" y="193"/>
                                    <a:ext cx="63" cy="2"/>
                                  </a:xfrm>
                                  <a:custGeom>
                                    <a:avLst/>
                                    <a:gdLst>
                                      <a:gd name="T0" fmla="+- 0 2443 2381"/>
                                      <a:gd name="T1" fmla="*/ T0 w 63"/>
                                      <a:gd name="T2" fmla="+- 0 2381 2381"/>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3" name="Group 283"/>
                              <wpg:cNvGrpSpPr>
                                <a:grpSpLocks/>
                              </wpg:cNvGrpSpPr>
                              <wpg:grpSpPr bwMode="auto">
                                <a:xfrm>
                                  <a:off x="2254" y="193"/>
                                  <a:ext cx="63" cy="2"/>
                                  <a:chOff x="2254" y="193"/>
                                  <a:chExt cx="63" cy="2"/>
                                </a:xfrm>
                              </wpg:grpSpPr>
                              <wps:wsp>
                                <wps:cNvPr id="1604" name="Freeform 284"/>
                                <wps:cNvSpPr>
                                  <a:spLocks/>
                                </wps:cNvSpPr>
                                <wps:spPr bwMode="auto">
                                  <a:xfrm>
                                    <a:off x="2254" y="193"/>
                                    <a:ext cx="63" cy="2"/>
                                  </a:xfrm>
                                  <a:custGeom>
                                    <a:avLst/>
                                    <a:gdLst>
                                      <a:gd name="T0" fmla="+- 0 2316 2254"/>
                                      <a:gd name="T1" fmla="*/ T0 w 63"/>
                                      <a:gd name="T2" fmla="+- 0 2254 2254"/>
                                      <a:gd name="T3" fmla="*/ T2 w 63"/>
                                    </a:gdLst>
                                    <a:ahLst/>
                                    <a:cxnLst>
                                      <a:cxn ang="0">
                                        <a:pos x="T1" y="0"/>
                                      </a:cxn>
                                      <a:cxn ang="0">
                                        <a:pos x="T3" y="0"/>
                                      </a:cxn>
                                    </a:cxnLst>
                                    <a:rect l="0" t="0" r="r" b="b"/>
                                    <a:pathLst>
                                      <a:path w="63">
                                        <a:moveTo>
                                          <a:pt x="62"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5" name="Group 285"/>
                              <wpg:cNvGrpSpPr>
                                <a:grpSpLocks/>
                              </wpg:cNvGrpSpPr>
                              <wpg:grpSpPr bwMode="auto">
                                <a:xfrm>
                                  <a:off x="3324" y="-313"/>
                                  <a:ext cx="569" cy="507"/>
                                  <a:chOff x="3324" y="-313"/>
                                  <a:chExt cx="569" cy="507"/>
                                </a:xfrm>
                              </wpg:grpSpPr>
                              <wps:wsp>
                                <wps:cNvPr id="1606" name="Freeform 286"/>
                                <wps:cNvSpPr>
                                  <a:spLocks/>
                                </wps:cNvSpPr>
                                <wps:spPr bwMode="auto">
                                  <a:xfrm>
                                    <a:off x="3324" y="-313"/>
                                    <a:ext cx="569" cy="507"/>
                                  </a:xfrm>
                                  <a:custGeom>
                                    <a:avLst/>
                                    <a:gdLst>
                                      <a:gd name="T0" fmla="+- 0 3893 3324"/>
                                      <a:gd name="T1" fmla="*/ T0 w 569"/>
                                      <a:gd name="T2" fmla="+- 0 193 -313"/>
                                      <a:gd name="T3" fmla="*/ 193 h 507"/>
                                      <a:gd name="T4" fmla="+- 0 3665 3324"/>
                                      <a:gd name="T5" fmla="*/ T4 w 569"/>
                                      <a:gd name="T6" fmla="+- 0 -200 -313"/>
                                      <a:gd name="T7" fmla="*/ -200 h 507"/>
                                      <a:gd name="T8" fmla="+- 0 3552 3324"/>
                                      <a:gd name="T9" fmla="*/ T8 w 569"/>
                                      <a:gd name="T10" fmla="+- 0 -200 -313"/>
                                      <a:gd name="T11" fmla="*/ -200 h 507"/>
                                      <a:gd name="T12" fmla="+- 0 3550 3324"/>
                                      <a:gd name="T13" fmla="*/ T12 w 569"/>
                                      <a:gd name="T14" fmla="+- 0 -222 -313"/>
                                      <a:gd name="T15" fmla="*/ -222 h 507"/>
                                      <a:gd name="T16" fmla="+- 0 3518 3324"/>
                                      <a:gd name="T17" fmla="*/ T16 w 569"/>
                                      <a:gd name="T18" fmla="+- 0 -279 -313"/>
                                      <a:gd name="T19" fmla="*/ -279 h 507"/>
                                      <a:gd name="T20" fmla="+- 0 3461 3324"/>
                                      <a:gd name="T21" fmla="*/ T20 w 569"/>
                                      <a:gd name="T22" fmla="+- 0 -311 -313"/>
                                      <a:gd name="T23" fmla="*/ -311 h 507"/>
                                      <a:gd name="T24" fmla="+- 0 3439 3324"/>
                                      <a:gd name="T25" fmla="*/ T24 w 569"/>
                                      <a:gd name="T26" fmla="+- 0 -313 -313"/>
                                      <a:gd name="T27" fmla="*/ -313 h 507"/>
                                      <a:gd name="T28" fmla="+- 0 3415 3324"/>
                                      <a:gd name="T29" fmla="*/ T28 w 569"/>
                                      <a:gd name="T30" fmla="+- 0 -311 -313"/>
                                      <a:gd name="T31" fmla="*/ -311 h 507"/>
                                      <a:gd name="T32" fmla="+- 0 3358 3324"/>
                                      <a:gd name="T33" fmla="*/ T32 w 569"/>
                                      <a:gd name="T34" fmla="+- 0 -279 -313"/>
                                      <a:gd name="T35" fmla="*/ -279 h 507"/>
                                      <a:gd name="T36" fmla="+- 0 3326 3324"/>
                                      <a:gd name="T37" fmla="*/ T36 w 569"/>
                                      <a:gd name="T38" fmla="+- 0 -222 -313"/>
                                      <a:gd name="T39" fmla="*/ -222 h 507"/>
                                      <a:gd name="T40" fmla="+- 0 3324 3324"/>
                                      <a:gd name="T41" fmla="*/ T40 w 569"/>
                                      <a:gd name="T42" fmla="+- 0 -200 -313"/>
                                      <a:gd name="T43" fmla="*/ -200 h 507"/>
                                      <a:gd name="T44" fmla="+- 0 3326 3324"/>
                                      <a:gd name="T45" fmla="*/ T44 w 569"/>
                                      <a:gd name="T46" fmla="+- 0 -176 -313"/>
                                      <a:gd name="T47" fmla="*/ -176 h 507"/>
                                      <a:gd name="T48" fmla="+- 0 3358 3324"/>
                                      <a:gd name="T49" fmla="*/ T48 w 569"/>
                                      <a:gd name="T50" fmla="+- 0 -119 -313"/>
                                      <a:gd name="T51" fmla="*/ -119 h 507"/>
                                      <a:gd name="T52" fmla="+- 0 3415 3324"/>
                                      <a:gd name="T53" fmla="*/ T52 w 569"/>
                                      <a:gd name="T54" fmla="+- 0 -87 -313"/>
                                      <a:gd name="T55" fmla="*/ -87 h 507"/>
                                      <a:gd name="T56" fmla="+- 0 3461 3324"/>
                                      <a:gd name="T57" fmla="*/ T56 w 569"/>
                                      <a:gd name="T58" fmla="+- 0 -87 -313"/>
                                      <a:gd name="T59" fmla="*/ -87 h 507"/>
                                      <a:gd name="T60" fmla="+- 0 3518 3324"/>
                                      <a:gd name="T61" fmla="*/ T60 w 569"/>
                                      <a:gd name="T62" fmla="+- 0 -119 -313"/>
                                      <a:gd name="T63" fmla="*/ -119 h 507"/>
                                      <a:gd name="T64" fmla="+- 0 3550 3324"/>
                                      <a:gd name="T65" fmla="*/ T64 w 569"/>
                                      <a:gd name="T66" fmla="+- 0 -176 -313"/>
                                      <a:gd name="T67" fmla="*/ -176 h 507"/>
                                      <a:gd name="T68" fmla="+- 0 3552 3324"/>
                                      <a:gd name="T69" fmla="*/ T68 w 569"/>
                                      <a:gd name="T70" fmla="+- 0 -200 -313"/>
                                      <a:gd name="T71" fmla="*/ -200 h 507"/>
                                      <a:gd name="T72" fmla="+- 0 3893 3324"/>
                                      <a:gd name="T73" fmla="*/ T72 w 569"/>
                                      <a:gd name="T74" fmla="+- 0 193 -313"/>
                                      <a:gd name="T75" fmla="*/ 193 h 5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69" h="507">
                                        <a:moveTo>
                                          <a:pt x="569" y="506"/>
                                        </a:moveTo>
                                        <a:lnTo>
                                          <a:pt x="341" y="113"/>
                                        </a:lnTo>
                                        <a:lnTo>
                                          <a:pt x="228" y="113"/>
                                        </a:lnTo>
                                        <a:lnTo>
                                          <a:pt x="226" y="91"/>
                                        </a:lnTo>
                                        <a:lnTo>
                                          <a:pt x="194" y="34"/>
                                        </a:lnTo>
                                        <a:lnTo>
                                          <a:pt x="137" y="2"/>
                                        </a:lnTo>
                                        <a:lnTo>
                                          <a:pt x="115" y="0"/>
                                        </a:lnTo>
                                        <a:lnTo>
                                          <a:pt x="91" y="2"/>
                                        </a:lnTo>
                                        <a:lnTo>
                                          <a:pt x="34" y="34"/>
                                        </a:lnTo>
                                        <a:lnTo>
                                          <a:pt x="2" y="91"/>
                                        </a:lnTo>
                                        <a:lnTo>
                                          <a:pt x="0" y="113"/>
                                        </a:lnTo>
                                        <a:lnTo>
                                          <a:pt x="2" y="137"/>
                                        </a:lnTo>
                                        <a:lnTo>
                                          <a:pt x="34" y="194"/>
                                        </a:lnTo>
                                        <a:lnTo>
                                          <a:pt x="91" y="226"/>
                                        </a:lnTo>
                                        <a:lnTo>
                                          <a:pt x="137" y="226"/>
                                        </a:lnTo>
                                        <a:lnTo>
                                          <a:pt x="194" y="194"/>
                                        </a:lnTo>
                                        <a:lnTo>
                                          <a:pt x="226" y="137"/>
                                        </a:lnTo>
                                        <a:lnTo>
                                          <a:pt x="228" y="113"/>
                                        </a:lnTo>
                                        <a:lnTo>
                                          <a:pt x="569" y="506"/>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7" name="Group 287"/>
                              <wpg:cNvGrpSpPr>
                                <a:grpSpLocks/>
                              </wpg:cNvGrpSpPr>
                              <wpg:grpSpPr bwMode="auto">
                                <a:xfrm>
                                  <a:off x="3811" y="83"/>
                                  <a:ext cx="82" cy="111"/>
                                  <a:chOff x="3811" y="83"/>
                                  <a:chExt cx="82" cy="111"/>
                                </a:xfrm>
                              </wpg:grpSpPr>
                              <wps:wsp>
                                <wps:cNvPr id="1608" name="Freeform 288"/>
                                <wps:cNvSpPr>
                                  <a:spLocks/>
                                </wps:cNvSpPr>
                                <wps:spPr bwMode="auto">
                                  <a:xfrm>
                                    <a:off x="3811" y="83"/>
                                    <a:ext cx="82" cy="111"/>
                                  </a:xfrm>
                                  <a:custGeom>
                                    <a:avLst/>
                                    <a:gdLst>
                                      <a:gd name="T0" fmla="+- 0 3811 3811"/>
                                      <a:gd name="T1" fmla="*/ T0 w 82"/>
                                      <a:gd name="T2" fmla="+- 0 112 83"/>
                                      <a:gd name="T3" fmla="*/ 112 h 111"/>
                                      <a:gd name="T4" fmla="+- 0 3893 3811"/>
                                      <a:gd name="T5" fmla="*/ T4 w 82"/>
                                      <a:gd name="T6" fmla="+- 0 193 83"/>
                                      <a:gd name="T7" fmla="*/ 193 h 111"/>
                                      <a:gd name="T8" fmla="+- 0 3862 3811"/>
                                      <a:gd name="T9" fmla="*/ T8 w 82"/>
                                      <a:gd name="T10" fmla="+- 0 83 83"/>
                                      <a:gd name="T11" fmla="*/ 83 h 111"/>
                                    </a:gdLst>
                                    <a:ahLst/>
                                    <a:cxnLst>
                                      <a:cxn ang="0">
                                        <a:pos x="T1" y="T3"/>
                                      </a:cxn>
                                      <a:cxn ang="0">
                                        <a:pos x="T5" y="T7"/>
                                      </a:cxn>
                                      <a:cxn ang="0">
                                        <a:pos x="T9" y="T11"/>
                                      </a:cxn>
                                    </a:cxnLst>
                                    <a:rect l="0" t="0" r="r" b="b"/>
                                    <a:pathLst>
                                      <a:path w="82" h="111">
                                        <a:moveTo>
                                          <a:pt x="0" y="29"/>
                                        </a:moveTo>
                                        <a:lnTo>
                                          <a:pt x="82" y="110"/>
                                        </a:lnTo>
                                        <a:lnTo>
                                          <a:pt x="5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9" name="Group 289"/>
                              <wpg:cNvGrpSpPr>
                                <a:grpSpLocks/>
                              </wpg:cNvGrpSpPr>
                              <wpg:grpSpPr bwMode="auto">
                                <a:xfrm>
                                  <a:off x="3811" y="83"/>
                                  <a:ext cx="82" cy="111"/>
                                  <a:chOff x="3811" y="83"/>
                                  <a:chExt cx="82" cy="111"/>
                                </a:xfrm>
                              </wpg:grpSpPr>
                              <wps:wsp>
                                <wps:cNvPr id="1610" name="Freeform 290"/>
                                <wps:cNvSpPr>
                                  <a:spLocks/>
                                </wps:cNvSpPr>
                                <wps:spPr bwMode="auto">
                                  <a:xfrm>
                                    <a:off x="3811" y="83"/>
                                    <a:ext cx="82" cy="111"/>
                                  </a:xfrm>
                                  <a:custGeom>
                                    <a:avLst/>
                                    <a:gdLst>
                                      <a:gd name="T0" fmla="+- 0 3862 3811"/>
                                      <a:gd name="T1" fmla="*/ T0 w 82"/>
                                      <a:gd name="T2" fmla="+- 0 83 83"/>
                                      <a:gd name="T3" fmla="*/ 83 h 111"/>
                                      <a:gd name="T4" fmla="+- 0 3811 3811"/>
                                      <a:gd name="T5" fmla="*/ T4 w 82"/>
                                      <a:gd name="T6" fmla="+- 0 112 83"/>
                                      <a:gd name="T7" fmla="*/ 112 h 111"/>
                                      <a:gd name="T8" fmla="+- 0 3893 3811"/>
                                      <a:gd name="T9" fmla="*/ T8 w 82"/>
                                      <a:gd name="T10" fmla="+- 0 193 83"/>
                                      <a:gd name="T11" fmla="*/ 193 h 111"/>
                                      <a:gd name="T12" fmla="+- 0 3862 3811"/>
                                      <a:gd name="T13" fmla="*/ T12 w 82"/>
                                      <a:gd name="T14" fmla="+- 0 83 83"/>
                                      <a:gd name="T15" fmla="*/ 83 h 111"/>
                                    </a:gdLst>
                                    <a:ahLst/>
                                    <a:cxnLst>
                                      <a:cxn ang="0">
                                        <a:pos x="T1" y="T3"/>
                                      </a:cxn>
                                      <a:cxn ang="0">
                                        <a:pos x="T5" y="T7"/>
                                      </a:cxn>
                                      <a:cxn ang="0">
                                        <a:pos x="T9" y="T11"/>
                                      </a:cxn>
                                      <a:cxn ang="0">
                                        <a:pos x="T13" y="T15"/>
                                      </a:cxn>
                                    </a:cxnLst>
                                    <a:rect l="0" t="0" r="r" b="b"/>
                                    <a:pathLst>
                                      <a:path w="82" h="111">
                                        <a:moveTo>
                                          <a:pt x="51" y="0"/>
                                        </a:moveTo>
                                        <a:lnTo>
                                          <a:pt x="0" y="29"/>
                                        </a:lnTo>
                                        <a:lnTo>
                                          <a:pt x="82" y="110"/>
                                        </a:lnTo>
                                        <a:lnTo>
                                          <a:pt x="5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11" name="Group 291"/>
                              <wpg:cNvGrpSpPr>
                                <a:grpSpLocks/>
                              </wpg:cNvGrpSpPr>
                              <wpg:grpSpPr bwMode="auto">
                                <a:xfrm>
                                  <a:off x="1128" y="1765"/>
                                  <a:ext cx="58" cy="128"/>
                                  <a:chOff x="1128" y="1765"/>
                                  <a:chExt cx="58" cy="128"/>
                                </a:xfrm>
                              </wpg:grpSpPr>
                              <wps:wsp>
                                <wps:cNvPr id="1612" name="Freeform 292"/>
                                <wps:cNvSpPr>
                                  <a:spLocks/>
                                </wps:cNvSpPr>
                                <wps:spPr bwMode="auto">
                                  <a:xfrm>
                                    <a:off x="1128" y="1765"/>
                                    <a:ext cx="58" cy="128"/>
                                  </a:xfrm>
                                  <a:custGeom>
                                    <a:avLst/>
                                    <a:gdLst>
                                      <a:gd name="T0" fmla="+- 0 1157 1128"/>
                                      <a:gd name="T1" fmla="*/ T0 w 58"/>
                                      <a:gd name="T2" fmla="+- 0 1893 1765"/>
                                      <a:gd name="T3" fmla="*/ 1893 h 128"/>
                                      <a:gd name="T4" fmla="+- 0 1186 1128"/>
                                      <a:gd name="T5" fmla="*/ T4 w 58"/>
                                      <a:gd name="T6" fmla="+- 0 1765 1765"/>
                                      <a:gd name="T7" fmla="*/ 1765 h 128"/>
                                      <a:gd name="T8" fmla="+- 0 1128 1128"/>
                                      <a:gd name="T9" fmla="*/ T8 w 58"/>
                                      <a:gd name="T10" fmla="+- 0 1765 1765"/>
                                      <a:gd name="T11" fmla="*/ 1765 h 128"/>
                                      <a:gd name="T12" fmla="+- 0 1128 1128"/>
                                      <a:gd name="T13" fmla="*/ T12 w 58"/>
                                      <a:gd name="T14" fmla="+- 0 1780 1765"/>
                                      <a:gd name="T15" fmla="*/ 1780 h 128"/>
                                    </a:gdLst>
                                    <a:ahLst/>
                                    <a:cxnLst>
                                      <a:cxn ang="0">
                                        <a:pos x="T1" y="T3"/>
                                      </a:cxn>
                                      <a:cxn ang="0">
                                        <a:pos x="T5" y="T7"/>
                                      </a:cxn>
                                      <a:cxn ang="0">
                                        <a:pos x="T9" y="T11"/>
                                      </a:cxn>
                                      <a:cxn ang="0">
                                        <a:pos x="T13" y="T15"/>
                                      </a:cxn>
                                    </a:cxnLst>
                                    <a:rect l="0" t="0" r="r" b="b"/>
                                    <a:pathLst>
                                      <a:path w="58" h="128">
                                        <a:moveTo>
                                          <a:pt x="29" y="128"/>
                                        </a:moveTo>
                                        <a:lnTo>
                                          <a:pt x="58" y="0"/>
                                        </a:lnTo>
                                        <a:lnTo>
                                          <a:pt x="0" y="0"/>
                                        </a:lnTo>
                                        <a:lnTo>
                                          <a:pt x="0" y="15"/>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3" name="Group 293"/>
                              <wpg:cNvGrpSpPr>
                                <a:grpSpLocks/>
                              </wpg:cNvGrpSpPr>
                              <wpg:grpSpPr bwMode="auto">
                                <a:xfrm>
                                  <a:off x="1044" y="1715"/>
                                  <a:ext cx="226" cy="228"/>
                                  <a:chOff x="1044" y="1715"/>
                                  <a:chExt cx="226" cy="228"/>
                                </a:xfrm>
                              </wpg:grpSpPr>
                              <wps:wsp>
                                <wps:cNvPr id="1614" name="Freeform 294"/>
                                <wps:cNvSpPr>
                                  <a:spLocks/>
                                </wps:cNvSpPr>
                                <wps:spPr bwMode="auto">
                                  <a:xfrm>
                                    <a:off x="1044" y="1715"/>
                                    <a:ext cx="226" cy="228"/>
                                  </a:xfrm>
                                  <a:custGeom>
                                    <a:avLst/>
                                    <a:gdLst>
                                      <a:gd name="T0" fmla="+- 0 1270 1044"/>
                                      <a:gd name="T1" fmla="*/ T0 w 226"/>
                                      <a:gd name="T2" fmla="+- 0 1828 1715"/>
                                      <a:gd name="T3" fmla="*/ 1828 h 228"/>
                                      <a:gd name="T4" fmla="+- 0 1270 1044"/>
                                      <a:gd name="T5" fmla="*/ T4 w 226"/>
                                      <a:gd name="T6" fmla="+- 0 1806 1715"/>
                                      <a:gd name="T7" fmla="*/ 1806 h 228"/>
                                      <a:gd name="T8" fmla="+- 0 1262 1044"/>
                                      <a:gd name="T9" fmla="*/ T8 w 226"/>
                                      <a:gd name="T10" fmla="+- 0 1785 1715"/>
                                      <a:gd name="T11" fmla="*/ 1785 h 228"/>
                                      <a:gd name="T12" fmla="+- 0 1219 1044"/>
                                      <a:gd name="T13" fmla="*/ T12 w 226"/>
                                      <a:gd name="T14" fmla="+- 0 1734 1715"/>
                                      <a:gd name="T15" fmla="*/ 1734 h 228"/>
                                      <a:gd name="T16" fmla="+- 0 1157 1044"/>
                                      <a:gd name="T17" fmla="*/ T16 w 226"/>
                                      <a:gd name="T18" fmla="+- 0 1715 1715"/>
                                      <a:gd name="T19" fmla="*/ 1715 h 228"/>
                                      <a:gd name="T20" fmla="+- 0 1135 1044"/>
                                      <a:gd name="T21" fmla="*/ T20 w 226"/>
                                      <a:gd name="T22" fmla="+- 0 1717 1715"/>
                                      <a:gd name="T23" fmla="*/ 1717 h 228"/>
                                      <a:gd name="T24" fmla="+- 0 1078 1044"/>
                                      <a:gd name="T25" fmla="*/ T24 w 226"/>
                                      <a:gd name="T26" fmla="+- 0 1749 1715"/>
                                      <a:gd name="T27" fmla="*/ 1749 h 228"/>
                                      <a:gd name="T28" fmla="+- 0 1046 1044"/>
                                      <a:gd name="T29" fmla="*/ T28 w 226"/>
                                      <a:gd name="T30" fmla="+- 0 1806 1715"/>
                                      <a:gd name="T31" fmla="*/ 1806 h 228"/>
                                      <a:gd name="T32" fmla="+- 0 1044 1044"/>
                                      <a:gd name="T33" fmla="*/ T32 w 226"/>
                                      <a:gd name="T34" fmla="+- 0 1828 1715"/>
                                      <a:gd name="T35" fmla="*/ 1828 h 228"/>
                                      <a:gd name="T36" fmla="+- 0 1046 1044"/>
                                      <a:gd name="T37" fmla="*/ T36 w 226"/>
                                      <a:gd name="T38" fmla="+- 0 1852 1715"/>
                                      <a:gd name="T39" fmla="*/ 1852 h 228"/>
                                      <a:gd name="T40" fmla="+- 0 1078 1044"/>
                                      <a:gd name="T41" fmla="*/ T40 w 226"/>
                                      <a:gd name="T42" fmla="+- 0 1909 1715"/>
                                      <a:gd name="T43" fmla="*/ 1909 h 228"/>
                                      <a:gd name="T44" fmla="+- 0 1135 1044"/>
                                      <a:gd name="T45" fmla="*/ T44 w 226"/>
                                      <a:gd name="T46" fmla="+- 0 1941 1715"/>
                                      <a:gd name="T47" fmla="*/ 1941 h 228"/>
                                      <a:gd name="T48" fmla="+- 0 1157 1044"/>
                                      <a:gd name="T49" fmla="*/ T48 w 226"/>
                                      <a:gd name="T50" fmla="+- 0 1943 1715"/>
                                      <a:gd name="T51" fmla="*/ 1943 h 228"/>
                                      <a:gd name="T52" fmla="+- 0 1181 1044"/>
                                      <a:gd name="T53" fmla="*/ T52 w 226"/>
                                      <a:gd name="T54" fmla="+- 0 1941 1715"/>
                                      <a:gd name="T55" fmla="*/ 1941 h 228"/>
                                      <a:gd name="T56" fmla="+- 0 1238 1044"/>
                                      <a:gd name="T57" fmla="*/ T56 w 226"/>
                                      <a:gd name="T58" fmla="+- 0 1909 1715"/>
                                      <a:gd name="T59" fmla="*/ 1909 h 228"/>
                                      <a:gd name="T60" fmla="+- 0 1270 1044"/>
                                      <a:gd name="T61" fmla="*/ T60 w 226"/>
                                      <a:gd name="T62" fmla="+- 0 1852 1715"/>
                                      <a:gd name="T63" fmla="*/ 1852 h 228"/>
                                      <a:gd name="T64" fmla="+- 0 1270 1044"/>
                                      <a:gd name="T65" fmla="*/ T64 w 226"/>
                                      <a:gd name="T66" fmla="+- 0 1828 1715"/>
                                      <a:gd name="T67" fmla="*/ 1828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26" h="228">
                                        <a:moveTo>
                                          <a:pt x="226" y="113"/>
                                        </a:moveTo>
                                        <a:lnTo>
                                          <a:pt x="226" y="91"/>
                                        </a:lnTo>
                                        <a:lnTo>
                                          <a:pt x="218" y="70"/>
                                        </a:lnTo>
                                        <a:lnTo>
                                          <a:pt x="175" y="19"/>
                                        </a:lnTo>
                                        <a:lnTo>
                                          <a:pt x="113" y="0"/>
                                        </a:lnTo>
                                        <a:lnTo>
                                          <a:pt x="91" y="2"/>
                                        </a:lnTo>
                                        <a:lnTo>
                                          <a:pt x="34" y="34"/>
                                        </a:lnTo>
                                        <a:lnTo>
                                          <a:pt x="2" y="91"/>
                                        </a:lnTo>
                                        <a:lnTo>
                                          <a:pt x="0" y="113"/>
                                        </a:lnTo>
                                        <a:lnTo>
                                          <a:pt x="2" y="137"/>
                                        </a:lnTo>
                                        <a:lnTo>
                                          <a:pt x="34" y="194"/>
                                        </a:lnTo>
                                        <a:lnTo>
                                          <a:pt x="91" y="226"/>
                                        </a:lnTo>
                                        <a:lnTo>
                                          <a:pt x="113" y="228"/>
                                        </a:lnTo>
                                        <a:lnTo>
                                          <a:pt x="137" y="226"/>
                                        </a:lnTo>
                                        <a:lnTo>
                                          <a:pt x="194" y="194"/>
                                        </a:lnTo>
                                        <a:lnTo>
                                          <a:pt x="226" y="137"/>
                                        </a:lnTo>
                                        <a:lnTo>
                                          <a:pt x="226" y="113"/>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5" name="Group 295"/>
                              <wpg:cNvGrpSpPr>
                                <a:grpSpLocks/>
                              </wpg:cNvGrpSpPr>
                              <wpg:grpSpPr bwMode="auto">
                                <a:xfrm>
                                  <a:off x="1270" y="1828"/>
                                  <a:ext cx="459" cy="200"/>
                                  <a:chOff x="1270" y="1828"/>
                                  <a:chExt cx="459" cy="200"/>
                                </a:xfrm>
                              </wpg:grpSpPr>
                              <wps:wsp>
                                <wps:cNvPr id="1616" name="Freeform 296"/>
                                <wps:cNvSpPr>
                                  <a:spLocks/>
                                </wps:cNvSpPr>
                                <wps:spPr bwMode="auto">
                                  <a:xfrm>
                                    <a:off x="1270" y="1828"/>
                                    <a:ext cx="459" cy="200"/>
                                  </a:xfrm>
                                  <a:custGeom>
                                    <a:avLst/>
                                    <a:gdLst>
                                      <a:gd name="T0" fmla="+- 0 1728 1270"/>
                                      <a:gd name="T1" fmla="*/ T0 w 459"/>
                                      <a:gd name="T2" fmla="+- 0 2027 1828"/>
                                      <a:gd name="T3" fmla="*/ 2027 h 200"/>
                                      <a:gd name="T4" fmla="+- 0 1385 1270"/>
                                      <a:gd name="T5" fmla="*/ T4 w 459"/>
                                      <a:gd name="T6" fmla="+- 0 1828 1828"/>
                                      <a:gd name="T7" fmla="*/ 1828 h 200"/>
                                      <a:gd name="T8" fmla="+- 0 1270 1270"/>
                                      <a:gd name="T9" fmla="*/ T8 w 459"/>
                                      <a:gd name="T10" fmla="+- 0 1828 1828"/>
                                      <a:gd name="T11" fmla="*/ 1828 h 200"/>
                                    </a:gdLst>
                                    <a:ahLst/>
                                    <a:cxnLst>
                                      <a:cxn ang="0">
                                        <a:pos x="T1" y="T3"/>
                                      </a:cxn>
                                      <a:cxn ang="0">
                                        <a:pos x="T5" y="T7"/>
                                      </a:cxn>
                                      <a:cxn ang="0">
                                        <a:pos x="T9" y="T11"/>
                                      </a:cxn>
                                    </a:cxnLst>
                                    <a:rect l="0" t="0" r="r" b="b"/>
                                    <a:pathLst>
                                      <a:path w="459" h="200">
                                        <a:moveTo>
                                          <a:pt x="458" y="199"/>
                                        </a:moveTo>
                                        <a:lnTo>
                                          <a:pt x="115" y="0"/>
                                        </a:ln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7" name="Group 297"/>
                              <wpg:cNvGrpSpPr>
                                <a:grpSpLocks/>
                              </wpg:cNvGrpSpPr>
                              <wpg:grpSpPr bwMode="auto">
                                <a:xfrm>
                                  <a:off x="1711" y="2010"/>
                                  <a:ext cx="34" cy="34"/>
                                  <a:chOff x="1711" y="2010"/>
                                  <a:chExt cx="34" cy="34"/>
                                </a:xfrm>
                              </wpg:grpSpPr>
                              <wps:wsp>
                                <wps:cNvPr id="1618" name="Freeform 298"/>
                                <wps:cNvSpPr>
                                  <a:spLocks/>
                                </wps:cNvSpPr>
                                <wps:spPr bwMode="auto">
                                  <a:xfrm>
                                    <a:off x="1711" y="2010"/>
                                    <a:ext cx="34" cy="34"/>
                                  </a:xfrm>
                                  <a:custGeom>
                                    <a:avLst/>
                                    <a:gdLst>
                                      <a:gd name="T0" fmla="+- 0 1745 1711"/>
                                      <a:gd name="T1" fmla="*/ T0 w 34"/>
                                      <a:gd name="T2" fmla="+- 0 2027 2010"/>
                                      <a:gd name="T3" fmla="*/ 2027 h 34"/>
                                      <a:gd name="T4" fmla="+- 0 1742 1711"/>
                                      <a:gd name="T5" fmla="*/ T4 w 34"/>
                                      <a:gd name="T6" fmla="+- 0 2020 2010"/>
                                      <a:gd name="T7" fmla="*/ 2020 h 34"/>
                                      <a:gd name="T8" fmla="+- 0 1735 1711"/>
                                      <a:gd name="T9" fmla="*/ T8 w 34"/>
                                      <a:gd name="T10" fmla="+- 0 2013 2010"/>
                                      <a:gd name="T11" fmla="*/ 2013 h 34"/>
                                      <a:gd name="T12" fmla="+- 0 1728 1711"/>
                                      <a:gd name="T13" fmla="*/ T12 w 34"/>
                                      <a:gd name="T14" fmla="+- 0 2010 2010"/>
                                      <a:gd name="T15" fmla="*/ 2010 h 34"/>
                                      <a:gd name="T16" fmla="+- 0 1718 1711"/>
                                      <a:gd name="T17" fmla="*/ T16 w 34"/>
                                      <a:gd name="T18" fmla="+- 0 2013 2010"/>
                                      <a:gd name="T19" fmla="*/ 2013 h 34"/>
                                      <a:gd name="T20" fmla="+- 0 1714 1711"/>
                                      <a:gd name="T21" fmla="*/ T20 w 34"/>
                                      <a:gd name="T22" fmla="+- 0 2020 2010"/>
                                      <a:gd name="T23" fmla="*/ 2020 h 34"/>
                                      <a:gd name="T24" fmla="+- 0 1711 1711"/>
                                      <a:gd name="T25" fmla="*/ T24 w 34"/>
                                      <a:gd name="T26" fmla="+- 0 2027 2010"/>
                                      <a:gd name="T27" fmla="*/ 2027 h 34"/>
                                      <a:gd name="T28" fmla="+- 0 1714 1711"/>
                                      <a:gd name="T29" fmla="*/ T28 w 34"/>
                                      <a:gd name="T30" fmla="+- 0 2037 2010"/>
                                      <a:gd name="T31" fmla="*/ 2037 h 34"/>
                                      <a:gd name="T32" fmla="+- 0 1718 1711"/>
                                      <a:gd name="T33" fmla="*/ T32 w 34"/>
                                      <a:gd name="T34" fmla="+- 0 2041 2010"/>
                                      <a:gd name="T35" fmla="*/ 2041 h 34"/>
                                      <a:gd name="T36" fmla="+- 0 1728 1711"/>
                                      <a:gd name="T37" fmla="*/ T36 w 34"/>
                                      <a:gd name="T38" fmla="+- 0 2044 2010"/>
                                      <a:gd name="T39" fmla="*/ 2044 h 34"/>
                                      <a:gd name="T40" fmla="+- 0 1735 1711"/>
                                      <a:gd name="T41" fmla="*/ T40 w 34"/>
                                      <a:gd name="T42" fmla="+- 0 2041 2010"/>
                                      <a:gd name="T43" fmla="*/ 2041 h 34"/>
                                      <a:gd name="T44" fmla="+- 0 1742 1711"/>
                                      <a:gd name="T45" fmla="*/ T44 w 34"/>
                                      <a:gd name="T46" fmla="+- 0 2037 2010"/>
                                      <a:gd name="T47" fmla="*/ 2037 h 34"/>
                                      <a:gd name="T48" fmla="+- 0 1745 1711"/>
                                      <a:gd name="T49" fmla="*/ T48 w 34"/>
                                      <a:gd name="T50" fmla="+- 0 2027 2010"/>
                                      <a:gd name="T51" fmla="*/ 2027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 h="34">
                                        <a:moveTo>
                                          <a:pt x="34" y="17"/>
                                        </a:moveTo>
                                        <a:lnTo>
                                          <a:pt x="31" y="10"/>
                                        </a:lnTo>
                                        <a:lnTo>
                                          <a:pt x="24" y="3"/>
                                        </a:lnTo>
                                        <a:lnTo>
                                          <a:pt x="17" y="0"/>
                                        </a:lnTo>
                                        <a:lnTo>
                                          <a:pt x="7" y="3"/>
                                        </a:lnTo>
                                        <a:lnTo>
                                          <a:pt x="3" y="10"/>
                                        </a:lnTo>
                                        <a:lnTo>
                                          <a:pt x="0" y="17"/>
                                        </a:lnTo>
                                        <a:lnTo>
                                          <a:pt x="3" y="27"/>
                                        </a:lnTo>
                                        <a:lnTo>
                                          <a:pt x="7" y="31"/>
                                        </a:lnTo>
                                        <a:lnTo>
                                          <a:pt x="17" y="34"/>
                                        </a:lnTo>
                                        <a:lnTo>
                                          <a:pt x="24" y="31"/>
                                        </a:lnTo>
                                        <a:lnTo>
                                          <a:pt x="31" y="27"/>
                                        </a:lnTo>
                                        <a:lnTo>
                                          <a:pt x="34"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9" name="Group 299"/>
                              <wpg:cNvGrpSpPr>
                                <a:grpSpLocks/>
                              </wpg:cNvGrpSpPr>
                              <wpg:grpSpPr bwMode="auto">
                                <a:xfrm>
                                  <a:off x="1716" y="2015"/>
                                  <a:ext cx="24" cy="24"/>
                                  <a:chOff x="1716" y="2015"/>
                                  <a:chExt cx="24" cy="24"/>
                                </a:xfrm>
                              </wpg:grpSpPr>
                              <wps:wsp>
                                <wps:cNvPr id="1620" name="Freeform 300"/>
                                <wps:cNvSpPr>
                                  <a:spLocks/>
                                </wps:cNvSpPr>
                                <wps:spPr bwMode="auto">
                                  <a:xfrm>
                                    <a:off x="1716" y="2015"/>
                                    <a:ext cx="24" cy="24"/>
                                  </a:xfrm>
                                  <a:custGeom>
                                    <a:avLst/>
                                    <a:gdLst>
                                      <a:gd name="T0" fmla="+- 0 1740 1716"/>
                                      <a:gd name="T1" fmla="*/ T0 w 24"/>
                                      <a:gd name="T2" fmla="+- 0 2027 2015"/>
                                      <a:gd name="T3" fmla="*/ 2027 h 24"/>
                                      <a:gd name="T4" fmla="+- 0 1738 1716"/>
                                      <a:gd name="T5" fmla="*/ T4 w 24"/>
                                      <a:gd name="T6" fmla="+- 0 2022 2015"/>
                                      <a:gd name="T7" fmla="*/ 2022 h 24"/>
                                      <a:gd name="T8" fmla="+- 0 1733 1716"/>
                                      <a:gd name="T9" fmla="*/ T8 w 24"/>
                                      <a:gd name="T10" fmla="+- 0 2017 2015"/>
                                      <a:gd name="T11" fmla="*/ 2017 h 24"/>
                                      <a:gd name="T12" fmla="+- 0 1728 1716"/>
                                      <a:gd name="T13" fmla="*/ T12 w 24"/>
                                      <a:gd name="T14" fmla="+- 0 2015 2015"/>
                                      <a:gd name="T15" fmla="*/ 2015 h 24"/>
                                      <a:gd name="T16" fmla="+- 0 1721 1716"/>
                                      <a:gd name="T17" fmla="*/ T16 w 24"/>
                                      <a:gd name="T18" fmla="+- 0 2017 2015"/>
                                      <a:gd name="T19" fmla="*/ 2017 h 24"/>
                                      <a:gd name="T20" fmla="+- 0 1716 1716"/>
                                      <a:gd name="T21" fmla="*/ T20 w 24"/>
                                      <a:gd name="T22" fmla="+- 0 2027 2015"/>
                                      <a:gd name="T23" fmla="*/ 2027 h 24"/>
                                      <a:gd name="T24" fmla="+- 0 1718 1716"/>
                                      <a:gd name="T25" fmla="*/ T24 w 24"/>
                                      <a:gd name="T26" fmla="+- 0 2034 2015"/>
                                      <a:gd name="T27" fmla="*/ 2034 h 24"/>
                                      <a:gd name="T28" fmla="+- 0 1721 1716"/>
                                      <a:gd name="T29" fmla="*/ T28 w 24"/>
                                      <a:gd name="T30" fmla="+- 0 2037 2015"/>
                                      <a:gd name="T31" fmla="*/ 2037 h 24"/>
                                      <a:gd name="T32" fmla="+- 0 1728 1716"/>
                                      <a:gd name="T33" fmla="*/ T32 w 24"/>
                                      <a:gd name="T34" fmla="+- 0 2039 2015"/>
                                      <a:gd name="T35" fmla="*/ 2039 h 24"/>
                                      <a:gd name="T36" fmla="+- 0 1738 1716"/>
                                      <a:gd name="T37" fmla="*/ T36 w 24"/>
                                      <a:gd name="T38" fmla="+- 0 2034 2015"/>
                                      <a:gd name="T39" fmla="*/ 2034 h 24"/>
                                      <a:gd name="T40" fmla="+- 0 1740 1716"/>
                                      <a:gd name="T41" fmla="*/ T40 w 24"/>
                                      <a:gd name="T42" fmla="+- 0 2027 2015"/>
                                      <a:gd name="T43" fmla="*/ 2027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4" h="24">
                                        <a:moveTo>
                                          <a:pt x="24" y="12"/>
                                        </a:moveTo>
                                        <a:lnTo>
                                          <a:pt x="22" y="7"/>
                                        </a:lnTo>
                                        <a:lnTo>
                                          <a:pt x="17" y="2"/>
                                        </a:lnTo>
                                        <a:lnTo>
                                          <a:pt x="12" y="0"/>
                                        </a:lnTo>
                                        <a:lnTo>
                                          <a:pt x="5" y="2"/>
                                        </a:lnTo>
                                        <a:lnTo>
                                          <a:pt x="0" y="12"/>
                                        </a:lnTo>
                                        <a:lnTo>
                                          <a:pt x="2" y="19"/>
                                        </a:lnTo>
                                        <a:lnTo>
                                          <a:pt x="5" y="22"/>
                                        </a:lnTo>
                                        <a:lnTo>
                                          <a:pt x="12" y="24"/>
                                        </a:lnTo>
                                        <a:lnTo>
                                          <a:pt x="22" y="19"/>
                                        </a:lnTo>
                                        <a:lnTo>
                                          <a:pt x="24" y="12"/>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1" name="Group 301"/>
                              <wpg:cNvGrpSpPr>
                                <a:grpSpLocks/>
                              </wpg:cNvGrpSpPr>
                              <wpg:grpSpPr bwMode="auto">
                                <a:xfrm>
                                  <a:off x="5405" y="1765"/>
                                  <a:ext cx="58" cy="128"/>
                                  <a:chOff x="5405" y="1765"/>
                                  <a:chExt cx="58" cy="128"/>
                                </a:xfrm>
                              </wpg:grpSpPr>
                              <wps:wsp>
                                <wps:cNvPr id="1622" name="Freeform 302"/>
                                <wps:cNvSpPr>
                                  <a:spLocks/>
                                </wps:cNvSpPr>
                                <wps:spPr bwMode="auto">
                                  <a:xfrm>
                                    <a:off x="5405" y="1765"/>
                                    <a:ext cx="58" cy="128"/>
                                  </a:xfrm>
                                  <a:custGeom>
                                    <a:avLst/>
                                    <a:gdLst>
                                      <a:gd name="T0" fmla="+- 0 5434 5405"/>
                                      <a:gd name="T1" fmla="*/ T0 w 58"/>
                                      <a:gd name="T2" fmla="+- 0 1893 1765"/>
                                      <a:gd name="T3" fmla="*/ 1893 h 128"/>
                                      <a:gd name="T4" fmla="+- 0 5462 5405"/>
                                      <a:gd name="T5" fmla="*/ T4 w 58"/>
                                      <a:gd name="T6" fmla="+- 0 1765 1765"/>
                                      <a:gd name="T7" fmla="*/ 1765 h 128"/>
                                      <a:gd name="T8" fmla="+- 0 5405 5405"/>
                                      <a:gd name="T9" fmla="*/ T8 w 58"/>
                                      <a:gd name="T10" fmla="+- 0 1765 1765"/>
                                      <a:gd name="T11" fmla="*/ 1765 h 128"/>
                                      <a:gd name="T12" fmla="+- 0 5405 5405"/>
                                      <a:gd name="T13" fmla="*/ T12 w 58"/>
                                      <a:gd name="T14" fmla="+- 0 1780 1765"/>
                                      <a:gd name="T15" fmla="*/ 1780 h 128"/>
                                    </a:gdLst>
                                    <a:ahLst/>
                                    <a:cxnLst>
                                      <a:cxn ang="0">
                                        <a:pos x="T1" y="T3"/>
                                      </a:cxn>
                                      <a:cxn ang="0">
                                        <a:pos x="T5" y="T7"/>
                                      </a:cxn>
                                      <a:cxn ang="0">
                                        <a:pos x="T9" y="T11"/>
                                      </a:cxn>
                                      <a:cxn ang="0">
                                        <a:pos x="T13" y="T15"/>
                                      </a:cxn>
                                    </a:cxnLst>
                                    <a:rect l="0" t="0" r="r" b="b"/>
                                    <a:pathLst>
                                      <a:path w="58" h="128">
                                        <a:moveTo>
                                          <a:pt x="29" y="128"/>
                                        </a:moveTo>
                                        <a:lnTo>
                                          <a:pt x="57" y="0"/>
                                        </a:lnTo>
                                        <a:lnTo>
                                          <a:pt x="0" y="0"/>
                                        </a:lnTo>
                                        <a:lnTo>
                                          <a:pt x="0" y="15"/>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3" name="Group 303"/>
                              <wpg:cNvGrpSpPr>
                                <a:grpSpLocks/>
                              </wpg:cNvGrpSpPr>
                              <wpg:grpSpPr bwMode="auto">
                                <a:xfrm>
                                  <a:off x="5321" y="1715"/>
                                  <a:ext cx="226" cy="228"/>
                                  <a:chOff x="5321" y="1715"/>
                                  <a:chExt cx="226" cy="228"/>
                                </a:xfrm>
                              </wpg:grpSpPr>
                              <wps:wsp>
                                <wps:cNvPr id="1624" name="Freeform 304"/>
                                <wps:cNvSpPr>
                                  <a:spLocks/>
                                </wps:cNvSpPr>
                                <wps:spPr bwMode="auto">
                                  <a:xfrm>
                                    <a:off x="5321" y="1715"/>
                                    <a:ext cx="226" cy="228"/>
                                  </a:xfrm>
                                  <a:custGeom>
                                    <a:avLst/>
                                    <a:gdLst>
                                      <a:gd name="T0" fmla="+- 0 5546 5321"/>
                                      <a:gd name="T1" fmla="*/ T0 w 226"/>
                                      <a:gd name="T2" fmla="+- 0 1828 1715"/>
                                      <a:gd name="T3" fmla="*/ 1828 h 228"/>
                                      <a:gd name="T4" fmla="+- 0 5527 5321"/>
                                      <a:gd name="T5" fmla="*/ T4 w 226"/>
                                      <a:gd name="T6" fmla="+- 0 1765 1715"/>
                                      <a:gd name="T7" fmla="*/ 1765 h 228"/>
                                      <a:gd name="T8" fmla="+- 0 5477 5321"/>
                                      <a:gd name="T9" fmla="*/ T8 w 226"/>
                                      <a:gd name="T10" fmla="+- 0 1725 1715"/>
                                      <a:gd name="T11" fmla="*/ 1725 h 228"/>
                                      <a:gd name="T12" fmla="+- 0 5434 5321"/>
                                      <a:gd name="T13" fmla="*/ T12 w 226"/>
                                      <a:gd name="T14" fmla="+- 0 1715 1715"/>
                                      <a:gd name="T15" fmla="*/ 1715 h 228"/>
                                      <a:gd name="T16" fmla="+- 0 5412 5321"/>
                                      <a:gd name="T17" fmla="*/ T16 w 226"/>
                                      <a:gd name="T18" fmla="+- 0 1717 1715"/>
                                      <a:gd name="T19" fmla="*/ 1717 h 228"/>
                                      <a:gd name="T20" fmla="+- 0 5354 5321"/>
                                      <a:gd name="T21" fmla="*/ T20 w 226"/>
                                      <a:gd name="T22" fmla="+- 0 1749 1715"/>
                                      <a:gd name="T23" fmla="*/ 1749 h 228"/>
                                      <a:gd name="T24" fmla="+- 0 5323 5321"/>
                                      <a:gd name="T25" fmla="*/ T24 w 226"/>
                                      <a:gd name="T26" fmla="+- 0 1806 1715"/>
                                      <a:gd name="T27" fmla="*/ 1806 h 228"/>
                                      <a:gd name="T28" fmla="+- 0 5321 5321"/>
                                      <a:gd name="T29" fmla="*/ T28 w 226"/>
                                      <a:gd name="T30" fmla="+- 0 1828 1715"/>
                                      <a:gd name="T31" fmla="*/ 1828 h 228"/>
                                      <a:gd name="T32" fmla="+- 0 5323 5321"/>
                                      <a:gd name="T33" fmla="*/ T32 w 226"/>
                                      <a:gd name="T34" fmla="+- 0 1852 1715"/>
                                      <a:gd name="T35" fmla="*/ 1852 h 228"/>
                                      <a:gd name="T36" fmla="+- 0 5354 5321"/>
                                      <a:gd name="T37" fmla="*/ T36 w 226"/>
                                      <a:gd name="T38" fmla="+- 0 1909 1715"/>
                                      <a:gd name="T39" fmla="*/ 1909 h 228"/>
                                      <a:gd name="T40" fmla="+- 0 5412 5321"/>
                                      <a:gd name="T41" fmla="*/ T40 w 226"/>
                                      <a:gd name="T42" fmla="+- 0 1941 1715"/>
                                      <a:gd name="T43" fmla="*/ 1941 h 228"/>
                                      <a:gd name="T44" fmla="+- 0 5434 5321"/>
                                      <a:gd name="T45" fmla="*/ T44 w 226"/>
                                      <a:gd name="T46" fmla="+- 0 1943 1715"/>
                                      <a:gd name="T47" fmla="*/ 1943 h 228"/>
                                      <a:gd name="T48" fmla="+- 0 5455 5321"/>
                                      <a:gd name="T49" fmla="*/ T48 w 226"/>
                                      <a:gd name="T50" fmla="+- 0 1941 1715"/>
                                      <a:gd name="T51" fmla="*/ 1941 h 228"/>
                                      <a:gd name="T52" fmla="+- 0 5513 5321"/>
                                      <a:gd name="T53" fmla="*/ T52 w 226"/>
                                      <a:gd name="T54" fmla="+- 0 1909 1715"/>
                                      <a:gd name="T55" fmla="*/ 1909 h 228"/>
                                      <a:gd name="T56" fmla="+- 0 5544 5321"/>
                                      <a:gd name="T57" fmla="*/ T56 w 226"/>
                                      <a:gd name="T58" fmla="+- 0 1852 1715"/>
                                      <a:gd name="T59" fmla="*/ 1852 h 228"/>
                                      <a:gd name="T60" fmla="+- 0 5546 5321"/>
                                      <a:gd name="T61" fmla="*/ T60 w 226"/>
                                      <a:gd name="T62" fmla="+- 0 1828 1715"/>
                                      <a:gd name="T63" fmla="*/ 1828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6" h="228">
                                        <a:moveTo>
                                          <a:pt x="225" y="113"/>
                                        </a:moveTo>
                                        <a:lnTo>
                                          <a:pt x="206" y="50"/>
                                        </a:lnTo>
                                        <a:lnTo>
                                          <a:pt x="156" y="10"/>
                                        </a:lnTo>
                                        <a:lnTo>
                                          <a:pt x="113" y="0"/>
                                        </a:lnTo>
                                        <a:lnTo>
                                          <a:pt x="91" y="2"/>
                                        </a:lnTo>
                                        <a:lnTo>
                                          <a:pt x="33" y="34"/>
                                        </a:lnTo>
                                        <a:lnTo>
                                          <a:pt x="2" y="91"/>
                                        </a:lnTo>
                                        <a:lnTo>
                                          <a:pt x="0" y="113"/>
                                        </a:lnTo>
                                        <a:lnTo>
                                          <a:pt x="2" y="137"/>
                                        </a:lnTo>
                                        <a:lnTo>
                                          <a:pt x="33" y="194"/>
                                        </a:lnTo>
                                        <a:lnTo>
                                          <a:pt x="91" y="226"/>
                                        </a:lnTo>
                                        <a:lnTo>
                                          <a:pt x="113" y="228"/>
                                        </a:lnTo>
                                        <a:lnTo>
                                          <a:pt x="134" y="226"/>
                                        </a:lnTo>
                                        <a:lnTo>
                                          <a:pt x="192" y="194"/>
                                        </a:lnTo>
                                        <a:lnTo>
                                          <a:pt x="223" y="137"/>
                                        </a:lnTo>
                                        <a:lnTo>
                                          <a:pt x="225" y="113"/>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5" name="Group 305"/>
                              <wpg:cNvGrpSpPr>
                                <a:grpSpLocks/>
                              </wpg:cNvGrpSpPr>
                              <wpg:grpSpPr bwMode="auto">
                                <a:xfrm>
                                  <a:off x="5042" y="479"/>
                                  <a:ext cx="3" cy="3"/>
                                  <a:chOff x="5042" y="479"/>
                                  <a:chExt cx="3" cy="3"/>
                                </a:xfrm>
                              </wpg:grpSpPr>
                              <wps:wsp>
                                <wps:cNvPr id="1626" name="Freeform 306"/>
                                <wps:cNvSpPr>
                                  <a:spLocks/>
                                </wps:cNvSpPr>
                                <wps:spPr bwMode="auto">
                                  <a:xfrm>
                                    <a:off x="5042" y="479"/>
                                    <a:ext cx="3" cy="3"/>
                                  </a:xfrm>
                                  <a:custGeom>
                                    <a:avLst/>
                                    <a:gdLst>
                                      <a:gd name="T0" fmla="+- 0 5042 5042"/>
                                      <a:gd name="T1" fmla="*/ T0 w 3"/>
                                      <a:gd name="T2" fmla="+- 0 480 479"/>
                                      <a:gd name="T3" fmla="*/ 480 h 3"/>
                                      <a:gd name="T4" fmla="+- 0 5045 5042"/>
                                      <a:gd name="T5" fmla="*/ T4 w 3"/>
                                      <a:gd name="T6" fmla="+- 0 480 479"/>
                                      <a:gd name="T7" fmla="*/ 48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307"/>
                              <wpg:cNvGrpSpPr>
                                <a:grpSpLocks/>
                              </wpg:cNvGrpSpPr>
                              <wpg:grpSpPr bwMode="auto">
                                <a:xfrm>
                                  <a:off x="5129" y="412"/>
                                  <a:ext cx="3" cy="3"/>
                                  <a:chOff x="5129" y="412"/>
                                  <a:chExt cx="3" cy="3"/>
                                </a:xfrm>
                              </wpg:grpSpPr>
                              <wps:wsp>
                                <wps:cNvPr id="1628" name="Freeform 308"/>
                                <wps:cNvSpPr>
                                  <a:spLocks/>
                                </wps:cNvSpPr>
                                <wps:spPr bwMode="auto">
                                  <a:xfrm>
                                    <a:off x="5129" y="412"/>
                                    <a:ext cx="3" cy="3"/>
                                  </a:xfrm>
                                  <a:custGeom>
                                    <a:avLst/>
                                    <a:gdLst>
                                      <a:gd name="T0" fmla="+- 0 5129 5129"/>
                                      <a:gd name="T1" fmla="*/ T0 w 3"/>
                                      <a:gd name="T2" fmla="+- 0 413 412"/>
                                      <a:gd name="T3" fmla="*/ 413 h 3"/>
                                      <a:gd name="T4" fmla="+- 0 5131 5129"/>
                                      <a:gd name="T5" fmla="*/ T4 w 3"/>
                                      <a:gd name="T6" fmla="+- 0 413 412"/>
                                      <a:gd name="T7" fmla="*/ 41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309"/>
                              <wpg:cNvGrpSpPr>
                                <a:grpSpLocks/>
                              </wpg:cNvGrpSpPr>
                              <wpg:grpSpPr bwMode="auto">
                                <a:xfrm>
                                  <a:off x="5225" y="337"/>
                                  <a:ext cx="3" cy="3"/>
                                  <a:chOff x="5225" y="337"/>
                                  <a:chExt cx="3" cy="3"/>
                                </a:xfrm>
                              </wpg:grpSpPr>
                              <wps:wsp>
                                <wps:cNvPr id="1630" name="Freeform 310"/>
                                <wps:cNvSpPr>
                                  <a:spLocks/>
                                </wps:cNvSpPr>
                                <wps:spPr bwMode="auto">
                                  <a:xfrm>
                                    <a:off x="5225" y="337"/>
                                    <a:ext cx="3" cy="3"/>
                                  </a:xfrm>
                                  <a:custGeom>
                                    <a:avLst/>
                                    <a:gdLst>
                                      <a:gd name="T0" fmla="+- 0 5225 5225"/>
                                      <a:gd name="T1" fmla="*/ T0 w 3"/>
                                      <a:gd name="T2" fmla="+- 0 339 337"/>
                                      <a:gd name="T3" fmla="*/ 339 h 3"/>
                                      <a:gd name="T4" fmla="+- 0 5227 5225"/>
                                      <a:gd name="T5" fmla="*/ T4 w 3"/>
                                      <a:gd name="T6" fmla="+- 0 339 337"/>
                                      <a:gd name="T7" fmla="*/ 339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311"/>
                              <wpg:cNvGrpSpPr>
                                <a:grpSpLocks/>
                              </wpg:cNvGrpSpPr>
                              <wpg:grpSpPr bwMode="auto">
                                <a:xfrm>
                                  <a:off x="5318" y="265"/>
                                  <a:ext cx="3" cy="3"/>
                                  <a:chOff x="5318" y="265"/>
                                  <a:chExt cx="3" cy="3"/>
                                </a:xfrm>
                              </wpg:grpSpPr>
                              <wps:wsp>
                                <wps:cNvPr id="1632" name="Freeform 312"/>
                                <wps:cNvSpPr>
                                  <a:spLocks/>
                                </wps:cNvSpPr>
                                <wps:spPr bwMode="auto">
                                  <a:xfrm>
                                    <a:off x="5318" y="265"/>
                                    <a:ext cx="3" cy="3"/>
                                  </a:xfrm>
                                  <a:custGeom>
                                    <a:avLst/>
                                    <a:gdLst>
                                      <a:gd name="T0" fmla="+- 0 5318 5318"/>
                                      <a:gd name="T1" fmla="*/ T0 w 3"/>
                                      <a:gd name="T2" fmla="+- 0 267 265"/>
                                      <a:gd name="T3" fmla="*/ 267 h 3"/>
                                      <a:gd name="T4" fmla="+- 0 5321 5318"/>
                                      <a:gd name="T5" fmla="*/ T4 w 3"/>
                                      <a:gd name="T6" fmla="+- 0 267 265"/>
                                      <a:gd name="T7" fmla="*/ 267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313"/>
                              <wpg:cNvGrpSpPr>
                                <a:grpSpLocks/>
                              </wpg:cNvGrpSpPr>
                              <wpg:grpSpPr bwMode="auto">
                                <a:xfrm>
                                  <a:off x="5405" y="201"/>
                                  <a:ext cx="3" cy="3"/>
                                  <a:chOff x="5405" y="201"/>
                                  <a:chExt cx="3" cy="3"/>
                                </a:xfrm>
                              </wpg:grpSpPr>
                              <wps:wsp>
                                <wps:cNvPr id="1634" name="Freeform 314"/>
                                <wps:cNvSpPr>
                                  <a:spLocks/>
                                </wps:cNvSpPr>
                                <wps:spPr bwMode="auto">
                                  <a:xfrm>
                                    <a:off x="5405" y="201"/>
                                    <a:ext cx="3" cy="3"/>
                                  </a:xfrm>
                                  <a:custGeom>
                                    <a:avLst/>
                                    <a:gdLst>
                                      <a:gd name="T0" fmla="+- 0 5405 5405"/>
                                      <a:gd name="T1" fmla="*/ T0 w 3"/>
                                      <a:gd name="T2" fmla="+- 0 202 201"/>
                                      <a:gd name="T3" fmla="*/ 202 h 3"/>
                                      <a:gd name="T4" fmla="+- 0 5407 5405"/>
                                      <a:gd name="T5" fmla="*/ T4 w 3"/>
                                      <a:gd name="T6" fmla="+- 0 202 201"/>
                                      <a:gd name="T7" fmla="*/ 20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315"/>
                              <wpg:cNvGrpSpPr>
                                <a:grpSpLocks/>
                              </wpg:cNvGrpSpPr>
                              <wpg:grpSpPr bwMode="auto">
                                <a:xfrm>
                                  <a:off x="4855" y="762"/>
                                  <a:ext cx="3" cy="3"/>
                                  <a:chOff x="4855" y="762"/>
                                  <a:chExt cx="3" cy="3"/>
                                </a:xfrm>
                              </wpg:grpSpPr>
                              <wps:wsp>
                                <wps:cNvPr id="1636" name="Freeform 316"/>
                                <wps:cNvSpPr>
                                  <a:spLocks/>
                                </wps:cNvSpPr>
                                <wps:spPr bwMode="auto">
                                  <a:xfrm>
                                    <a:off x="4855" y="762"/>
                                    <a:ext cx="3" cy="3"/>
                                  </a:xfrm>
                                  <a:custGeom>
                                    <a:avLst/>
                                    <a:gdLst>
                                      <a:gd name="T0" fmla="+- 0 4855 4855"/>
                                      <a:gd name="T1" fmla="*/ T0 w 3"/>
                                      <a:gd name="T2" fmla="+- 0 763 762"/>
                                      <a:gd name="T3" fmla="*/ 763 h 3"/>
                                      <a:gd name="T4" fmla="+- 0 4858 4855"/>
                                      <a:gd name="T5" fmla="*/ T4 w 3"/>
                                      <a:gd name="T6" fmla="+- 0 763 762"/>
                                      <a:gd name="T7" fmla="*/ 76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317"/>
                              <wpg:cNvGrpSpPr>
                                <a:grpSpLocks/>
                              </wpg:cNvGrpSpPr>
                              <wpg:grpSpPr bwMode="auto">
                                <a:xfrm>
                                  <a:off x="4954" y="688"/>
                                  <a:ext cx="3" cy="3"/>
                                  <a:chOff x="4954" y="688"/>
                                  <a:chExt cx="3" cy="3"/>
                                </a:xfrm>
                              </wpg:grpSpPr>
                              <wps:wsp>
                                <wps:cNvPr id="1638" name="Freeform 318"/>
                                <wps:cNvSpPr>
                                  <a:spLocks/>
                                </wps:cNvSpPr>
                                <wps:spPr bwMode="auto">
                                  <a:xfrm>
                                    <a:off x="4954" y="688"/>
                                    <a:ext cx="3" cy="3"/>
                                  </a:xfrm>
                                  <a:custGeom>
                                    <a:avLst/>
                                    <a:gdLst>
                                      <a:gd name="T0" fmla="+- 0 4954 4954"/>
                                      <a:gd name="T1" fmla="*/ T0 w 3"/>
                                      <a:gd name="T2" fmla="+- 0 689 688"/>
                                      <a:gd name="T3" fmla="*/ 689 h 3"/>
                                      <a:gd name="T4" fmla="+- 0 4956 4954"/>
                                      <a:gd name="T5" fmla="*/ T4 w 3"/>
                                      <a:gd name="T6" fmla="+- 0 689 688"/>
                                      <a:gd name="T7" fmla="*/ 68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319"/>
                              <wpg:cNvGrpSpPr>
                                <a:grpSpLocks/>
                              </wpg:cNvGrpSpPr>
                              <wpg:grpSpPr bwMode="auto">
                                <a:xfrm>
                                  <a:off x="5045" y="617"/>
                                  <a:ext cx="5" cy="2"/>
                                  <a:chOff x="5045" y="617"/>
                                  <a:chExt cx="5" cy="2"/>
                                </a:xfrm>
                              </wpg:grpSpPr>
                              <wps:wsp>
                                <wps:cNvPr id="1640" name="Freeform 320"/>
                                <wps:cNvSpPr>
                                  <a:spLocks/>
                                </wps:cNvSpPr>
                                <wps:spPr bwMode="auto">
                                  <a:xfrm>
                                    <a:off x="5045" y="617"/>
                                    <a:ext cx="5" cy="2"/>
                                  </a:xfrm>
                                  <a:custGeom>
                                    <a:avLst/>
                                    <a:gdLst>
                                      <a:gd name="T0" fmla="+- 0 5045 5045"/>
                                      <a:gd name="T1" fmla="*/ T0 w 5"/>
                                      <a:gd name="T2" fmla="+- 0 5050 5045"/>
                                      <a:gd name="T3" fmla="*/ T2 w 5"/>
                                    </a:gdLst>
                                    <a:ahLst/>
                                    <a:cxnLst>
                                      <a:cxn ang="0">
                                        <a:pos x="T1" y="0"/>
                                      </a:cxn>
                                      <a:cxn ang="0">
                                        <a:pos x="T3" y="0"/>
                                      </a:cxn>
                                    </a:cxnLst>
                                    <a:rect l="0" t="0" r="r" b="b"/>
                                    <a:pathLst>
                                      <a:path w="5">
                                        <a:moveTo>
                                          <a:pt x="0" y="0"/>
                                        </a:moveTo>
                                        <a:lnTo>
                                          <a:pt x="5" y="0"/>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321"/>
                              <wpg:cNvGrpSpPr>
                                <a:grpSpLocks/>
                              </wpg:cNvGrpSpPr>
                              <wpg:grpSpPr bwMode="auto">
                                <a:xfrm>
                                  <a:off x="5134" y="551"/>
                                  <a:ext cx="3" cy="3"/>
                                  <a:chOff x="5134" y="551"/>
                                  <a:chExt cx="3" cy="3"/>
                                </a:xfrm>
                              </wpg:grpSpPr>
                              <wps:wsp>
                                <wps:cNvPr id="1642" name="Freeform 322"/>
                                <wps:cNvSpPr>
                                  <a:spLocks/>
                                </wps:cNvSpPr>
                                <wps:spPr bwMode="auto">
                                  <a:xfrm>
                                    <a:off x="5134" y="551"/>
                                    <a:ext cx="3" cy="3"/>
                                  </a:xfrm>
                                  <a:custGeom>
                                    <a:avLst/>
                                    <a:gdLst>
                                      <a:gd name="T0" fmla="+- 0 5134 5134"/>
                                      <a:gd name="T1" fmla="*/ T0 w 3"/>
                                      <a:gd name="T2" fmla="+- 0 552 551"/>
                                      <a:gd name="T3" fmla="*/ 552 h 3"/>
                                      <a:gd name="T4" fmla="+- 0 5136 5134"/>
                                      <a:gd name="T5" fmla="*/ T4 w 3"/>
                                      <a:gd name="T6" fmla="+- 0 552 551"/>
                                      <a:gd name="T7" fmla="*/ 55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323"/>
                              <wpg:cNvGrpSpPr>
                                <a:grpSpLocks/>
                              </wpg:cNvGrpSpPr>
                              <wpg:grpSpPr bwMode="auto">
                                <a:xfrm>
                                  <a:off x="5230" y="477"/>
                                  <a:ext cx="3" cy="3"/>
                                  <a:chOff x="5230" y="477"/>
                                  <a:chExt cx="3" cy="3"/>
                                </a:xfrm>
                              </wpg:grpSpPr>
                              <wps:wsp>
                                <wps:cNvPr id="1644" name="Freeform 324"/>
                                <wps:cNvSpPr>
                                  <a:spLocks/>
                                </wps:cNvSpPr>
                                <wps:spPr bwMode="auto">
                                  <a:xfrm>
                                    <a:off x="5230" y="477"/>
                                    <a:ext cx="3" cy="3"/>
                                  </a:xfrm>
                                  <a:custGeom>
                                    <a:avLst/>
                                    <a:gdLst>
                                      <a:gd name="T0" fmla="+- 0 5230 5230"/>
                                      <a:gd name="T1" fmla="*/ T0 w 3"/>
                                      <a:gd name="T2" fmla="+- 0 478 477"/>
                                      <a:gd name="T3" fmla="*/ 478 h 3"/>
                                      <a:gd name="T4" fmla="+- 0 5232 5230"/>
                                      <a:gd name="T5" fmla="*/ T4 w 3"/>
                                      <a:gd name="T6" fmla="+- 0 478 477"/>
                                      <a:gd name="T7" fmla="*/ 47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325"/>
                              <wpg:cNvGrpSpPr>
                                <a:grpSpLocks/>
                              </wpg:cNvGrpSpPr>
                              <wpg:grpSpPr bwMode="auto">
                                <a:xfrm>
                                  <a:off x="5323" y="405"/>
                                  <a:ext cx="3" cy="3"/>
                                  <a:chOff x="5323" y="405"/>
                                  <a:chExt cx="3" cy="3"/>
                                </a:xfrm>
                              </wpg:grpSpPr>
                              <wps:wsp>
                                <wps:cNvPr id="1646" name="Freeform 326"/>
                                <wps:cNvSpPr>
                                  <a:spLocks/>
                                </wps:cNvSpPr>
                                <wps:spPr bwMode="auto">
                                  <a:xfrm>
                                    <a:off x="5323" y="405"/>
                                    <a:ext cx="3" cy="3"/>
                                  </a:xfrm>
                                  <a:custGeom>
                                    <a:avLst/>
                                    <a:gdLst>
                                      <a:gd name="T0" fmla="+- 0 5323 5323"/>
                                      <a:gd name="T1" fmla="*/ T0 w 3"/>
                                      <a:gd name="T2" fmla="+- 0 406 405"/>
                                      <a:gd name="T3" fmla="*/ 406 h 3"/>
                                      <a:gd name="T4" fmla="+- 0 5326 5323"/>
                                      <a:gd name="T5" fmla="*/ T4 w 3"/>
                                      <a:gd name="T6" fmla="+- 0 406 405"/>
                                      <a:gd name="T7" fmla="*/ 406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327"/>
                              <wpg:cNvGrpSpPr>
                                <a:grpSpLocks/>
                              </wpg:cNvGrpSpPr>
                              <wpg:grpSpPr bwMode="auto">
                                <a:xfrm>
                                  <a:off x="5410" y="337"/>
                                  <a:ext cx="3" cy="3"/>
                                  <a:chOff x="5410" y="337"/>
                                  <a:chExt cx="3" cy="3"/>
                                </a:xfrm>
                              </wpg:grpSpPr>
                              <wps:wsp>
                                <wps:cNvPr id="1648" name="Freeform 328"/>
                                <wps:cNvSpPr>
                                  <a:spLocks/>
                                </wps:cNvSpPr>
                                <wps:spPr bwMode="auto">
                                  <a:xfrm>
                                    <a:off x="5410" y="337"/>
                                    <a:ext cx="3" cy="3"/>
                                  </a:xfrm>
                                  <a:custGeom>
                                    <a:avLst/>
                                    <a:gdLst>
                                      <a:gd name="T0" fmla="+- 0 5410 5410"/>
                                      <a:gd name="T1" fmla="*/ T0 w 3"/>
                                      <a:gd name="T2" fmla="+- 0 339 337"/>
                                      <a:gd name="T3" fmla="*/ 339 h 3"/>
                                      <a:gd name="T4" fmla="+- 0 5412 5410"/>
                                      <a:gd name="T5" fmla="*/ T4 w 3"/>
                                      <a:gd name="T6" fmla="+- 0 339 337"/>
                                      <a:gd name="T7" fmla="*/ 339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329"/>
                              <wpg:cNvGrpSpPr>
                                <a:grpSpLocks/>
                              </wpg:cNvGrpSpPr>
                              <wpg:grpSpPr bwMode="auto">
                                <a:xfrm>
                                  <a:off x="5506" y="263"/>
                                  <a:ext cx="3" cy="3"/>
                                  <a:chOff x="5506" y="263"/>
                                  <a:chExt cx="3" cy="3"/>
                                </a:xfrm>
                              </wpg:grpSpPr>
                              <wps:wsp>
                                <wps:cNvPr id="1650" name="Freeform 330"/>
                                <wps:cNvSpPr>
                                  <a:spLocks/>
                                </wps:cNvSpPr>
                                <wps:spPr bwMode="auto">
                                  <a:xfrm>
                                    <a:off x="5506" y="263"/>
                                    <a:ext cx="3" cy="3"/>
                                  </a:xfrm>
                                  <a:custGeom>
                                    <a:avLst/>
                                    <a:gdLst>
                                      <a:gd name="T0" fmla="+- 0 5506 5506"/>
                                      <a:gd name="T1" fmla="*/ T0 w 3"/>
                                      <a:gd name="T2" fmla="+- 0 264 263"/>
                                      <a:gd name="T3" fmla="*/ 264 h 3"/>
                                      <a:gd name="T4" fmla="+- 0 5508 5506"/>
                                      <a:gd name="T5" fmla="*/ T4 w 3"/>
                                      <a:gd name="T6" fmla="+- 0 264 263"/>
                                      <a:gd name="T7" fmla="*/ 26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331"/>
                              <wpg:cNvGrpSpPr>
                                <a:grpSpLocks/>
                              </wpg:cNvGrpSpPr>
                              <wpg:grpSpPr bwMode="auto">
                                <a:xfrm>
                                  <a:off x="5050" y="757"/>
                                  <a:ext cx="3" cy="3"/>
                                  <a:chOff x="5050" y="757"/>
                                  <a:chExt cx="3" cy="3"/>
                                </a:xfrm>
                              </wpg:grpSpPr>
                              <wps:wsp>
                                <wps:cNvPr id="1652" name="Freeform 332"/>
                                <wps:cNvSpPr>
                                  <a:spLocks/>
                                </wps:cNvSpPr>
                                <wps:spPr bwMode="auto">
                                  <a:xfrm>
                                    <a:off x="5050" y="757"/>
                                    <a:ext cx="3" cy="3"/>
                                  </a:xfrm>
                                  <a:custGeom>
                                    <a:avLst/>
                                    <a:gdLst>
                                      <a:gd name="T0" fmla="+- 0 5050 5050"/>
                                      <a:gd name="T1" fmla="*/ T0 w 3"/>
                                      <a:gd name="T2" fmla="+- 0 759 757"/>
                                      <a:gd name="T3" fmla="*/ 759 h 3"/>
                                      <a:gd name="T4" fmla="+- 0 5052 5050"/>
                                      <a:gd name="T5" fmla="*/ T4 w 3"/>
                                      <a:gd name="T6" fmla="+- 0 759 757"/>
                                      <a:gd name="T7" fmla="*/ 759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333"/>
                              <wpg:cNvGrpSpPr>
                                <a:grpSpLocks/>
                              </wpg:cNvGrpSpPr>
                              <wpg:grpSpPr bwMode="auto">
                                <a:xfrm>
                                  <a:off x="5138" y="690"/>
                                  <a:ext cx="3" cy="3"/>
                                  <a:chOff x="5138" y="690"/>
                                  <a:chExt cx="3" cy="3"/>
                                </a:xfrm>
                              </wpg:grpSpPr>
                              <wps:wsp>
                                <wps:cNvPr id="1654" name="Freeform 334"/>
                                <wps:cNvSpPr>
                                  <a:spLocks/>
                                </wps:cNvSpPr>
                                <wps:spPr bwMode="auto">
                                  <a:xfrm>
                                    <a:off x="5138" y="690"/>
                                    <a:ext cx="3" cy="3"/>
                                  </a:xfrm>
                                  <a:custGeom>
                                    <a:avLst/>
                                    <a:gdLst>
                                      <a:gd name="T0" fmla="+- 0 5138 5138"/>
                                      <a:gd name="T1" fmla="*/ T0 w 3"/>
                                      <a:gd name="T2" fmla="+- 0 691 690"/>
                                      <a:gd name="T3" fmla="*/ 691 h 3"/>
                                      <a:gd name="T4" fmla="+- 0 5141 5138"/>
                                      <a:gd name="T5" fmla="*/ T4 w 3"/>
                                      <a:gd name="T6" fmla="+- 0 691 690"/>
                                      <a:gd name="T7" fmla="*/ 69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335"/>
                              <wpg:cNvGrpSpPr>
                                <a:grpSpLocks/>
                              </wpg:cNvGrpSpPr>
                              <wpg:grpSpPr bwMode="auto">
                                <a:xfrm>
                                  <a:off x="5234" y="616"/>
                                  <a:ext cx="3" cy="3"/>
                                  <a:chOff x="5234" y="616"/>
                                  <a:chExt cx="3" cy="3"/>
                                </a:xfrm>
                              </wpg:grpSpPr>
                              <wps:wsp>
                                <wps:cNvPr id="1656" name="Freeform 336"/>
                                <wps:cNvSpPr>
                                  <a:spLocks/>
                                </wps:cNvSpPr>
                                <wps:spPr bwMode="auto">
                                  <a:xfrm>
                                    <a:off x="5234" y="616"/>
                                    <a:ext cx="3" cy="3"/>
                                  </a:xfrm>
                                  <a:custGeom>
                                    <a:avLst/>
                                    <a:gdLst>
                                      <a:gd name="T0" fmla="+- 0 5234 5234"/>
                                      <a:gd name="T1" fmla="*/ T0 w 3"/>
                                      <a:gd name="T2" fmla="+- 0 617 616"/>
                                      <a:gd name="T3" fmla="*/ 617 h 3"/>
                                      <a:gd name="T4" fmla="+- 0 5237 5234"/>
                                      <a:gd name="T5" fmla="*/ T4 w 3"/>
                                      <a:gd name="T6" fmla="+- 0 617 616"/>
                                      <a:gd name="T7" fmla="*/ 61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337"/>
                              <wpg:cNvGrpSpPr>
                                <a:grpSpLocks/>
                              </wpg:cNvGrpSpPr>
                              <wpg:grpSpPr bwMode="auto">
                                <a:xfrm>
                                  <a:off x="5328" y="555"/>
                                  <a:ext cx="140" cy="2"/>
                                  <a:chOff x="5328" y="555"/>
                                  <a:chExt cx="140" cy="2"/>
                                </a:xfrm>
                              </wpg:grpSpPr>
                              <wps:wsp>
                                <wps:cNvPr id="1658" name="Freeform 338"/>
                                <wps:cNvSpPr>
                                  <a:spLocks/>
                                </wps:cNvSpPr>
                                <wps:spPr bwMode="auto">
                                  <a:xfrm>
                                    <a:off x="5328" y="555"/>
                                    <a:ext cx="140" cy="2"/>
                                  </a:xfrm>
                                  <a:custGeom>
                                    <a:avLst/>
                                    <a:gdLst>
                                      <a:gd name="T0" fmla="+- 0 5328 5328"/>
                                      <a:gd name="T1" fmla="*/ T0 w 140"/>
                                      <a:gd name="T2" fmla="+- 0 5467 5328"/>
                                      <a:gd name="T3" fmla="*/ T2 w 140"/>
                                    </a:gdLst>
                                    <a:ahLst/>
                                    <a:cxnLst>
                                      <a:cxn ang="0">
                                        <a:pos x="T1" y="0"/>
                                      </a:cxn>
                                      <a:cxn ang="0">
                                        <a:pos x="T3" y="0"/>
                                      </a:cxn>
                                    </a:cxnLst>
                                    <a:rect l="0" t="0" r="r" b="b"/>
                                    <a:pathLst>
                                      <a:path w="140">
                                        <a:moveTo>
                                          <a:pt x="0" y="0"/>
                                        </a:moveTo>
                                        <a:lnTo>
                                          <a:pt x="139" y="0"/>
                                        </a:lnTo>
                                      </a:path>
                                    </a:pathLst>
                                  </a:custGeom>
                                  <a:noFill/>
                                  <a:ln w="159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339"/>
                              <wpg:cNvGrpSpPr>
                                <a:grpSpLocks/>
                              </wpg:cNvGrpSpPr>
                              <wpg:grpSpPr bwMode="auto">
                                <a:xfrm>
                                  <a:off x="5414" y="477"/>
                                  <a:ext cx="3" cy="3"/>
                                  <a:chOff x="5414" y="477"/>
                                  <a:chExt cx="3" cy="3"/>
                                </a:xfrm>
                              </wpg:grpSpPr>
                              <wps:wsp>
                                <wps:cNvPr id="1660" name="Freeform 340"/>
                                <wps:cNvSpPr>
                                  <a:spLocks/>
                                </wps:cNvSpPr>
                                <wps:spPr bwMode="auto">
                                  <a:xfrm>
                                    <a:off x="5414" y="477"/>
                                    <a:ext cx="3" cy="3"/>
                                  </a:xfrm>
                                  <a:custGeom>
                                    <a:avLst/>
                                    <a:gdLst>
                                      <a:gd name="T0" fmla="+- 0 5414 5414"/>
                                      <a:gd name="T1" fmla="*/ T0 w 3"/>
                                      <a:gd name="T2" fmla="+- 0 478 477"/>
                                      <a:gd name="T3" fmla="*/ 478 h 3"/>
                                      <a:gd name="T4" fmla="+- 0 5417 5414"/>
                                      <a:gd name="T5" fmla="*/ T4 w 3"/>
                                      <a:gd name="T6" fmla="+- 0 478 477"/>
                                      <a:gd name="T7" fmla="*/ 47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341"/>
                              <wpg:cNvGrpSpPr>
                                <a:grpSpLocks/>
                              </wpg:cNvGrpSpPr>
                              <wpg:grpSpPr bwMode="auto">
                                <a:xfrm>
                                  <a:off x="5510" y="402"/>
                                  <a:ext cx="3" cy="3"/>
                                  <a:chOff x="5510" y="402"/>
                                  <a:chExt cx="3" cy="3"/>
                                </a:xfrm>
                              </wpg:grpSpPr>
                              <wps:wsp>
                                <wps:cNvPr id="1662" name="Freeform 342"/>
                                <wps:cNvSpPr>
                                  <a:spLocks/>
                                </wps:cNvSpPr>
                                <wps:spPr bwMode="auto">
                                  <a:xfrm>
                                    <a:off x="5510" y="402"/>
                                    <a:ext cx="3" cy="3"/>
                                  </a:xfrm>
                                  <a:custGeom>
                                    <a:avLst/>
                                    <a:gdLst>
                                      <a:gd name="T0" fmla="+- 0 5510 5510"/>
                                      <a:gd name="T1" fmla="*/ T0 w 3"/>
                                      <a:gd name="T2" fmla="+- 0 403 402"/>
                                      <a:gd name="T3" fmla="*/ 403 h 3"/>
                                      <a:gd name="T4" fmla="+- 0 5513 5510"/>
                                      <a:gd name="T5" fmla="*/ T4 w 3"/>
                                      <a:gd name="T6" fmla="+- 0 403 402"/>
                                      <a:gd name="T7" fmla="*/ 40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343"/>
                              <wpg:cNvGrpSpPr>
                                <a:grpSpLocks/>
                              </wpg:cNvGrpSpPr>
                              <wpg:grpSpPr bwMode="auto">
                                <a:xfrm>
                                  <a:off x="5604" y="330"/>
                                  <a:ext cx="3" cy="3"/>
                                  <a:chOff x="5604" y="330"/>
                                  <a:chExt cx="3" cy="3"/>
                                </a:xfrm>
                              </wpg:grpSpPr>
                              <wps:wsp>
                                <wps:cNvPr id="1664" name="Freeform 344"/>
                                <wps:cNvSpPr>
                                  <a:spLocks/>
                                </wps:cNvSpPr>
                                <wps:spPr bwMode="auto">
                                  <a:xfrm>
                                    <a:off x="5604" y="330"/>
                                    <a:ext cx="3" cy="3"/>
                                  </a:xfrm>
                                  <a:custGeom>
                                    <a:avLst/>
                                    <a:gdLst>
                                      <a:gd name="T0" fmla="+- 0 5604 5604"/>
                                      <a:gd name="T1" fmla="*/ T0 w 3"/>
                                      <a:gd name="T2" fmla="+- 0 331 330"/>
                                      <a:gd name="T3" fmla="*/ 331 h 3"/>
                                      <a:gd name="T4" fmla="+- 0 5606 5604"/>
                                      <a:gd name="T5" fmla="*/ T4 w 3"/>
                                      <a:gd name="T6" fmla="+- 0 331 330"/>
                                      <a:gd name="T7" fmla="*/ 331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345"/>
                              <wpg:cNvGrpSpPr>
                                <a:grpSpLocks/>
                              </wpg:cNvGrpSpPr>
                              <wpg:grpSpPr bwMode="auto">
                                <a:xfrm>
                                  <a:off x="5239" y="753"/>
                                  <a:ext cx="3" cy="3"/>
                                  <a:chOff x="5239" y="753"/>
                                  <a:chExt cx="3" cy="3"/>
                                </a:xfrm>
                              </wpg:grpSpPr>
                              <wps:wsp>
                                <wps:cNvPr id="1666" name="Freeform 346"/>
                                <wps:cNvSpPr>
                                  <a:spLocks/>
                                </wps:cNvSpPr>
                                <wps:spPr bwMode="auto">
                                  <a:xfrm>
                                    <a:off x="5239" y="753"/>
                                    <a:ext cx="3" cy="3"/>
                                  </a:xfrm>
                                  <a:custGeom>
                                    <a:avLst/>
                                    <a:gdLst>
                                      <a:gd name="T0" fmla="+- 0 5239 5239"/>
                                      <a:gd name="T1" fmla="*/ T0 w 3"/>
                                      <a:gd name="T2" fmla="+- 0 754 753"/>
                                      <a:gd name="T3" fmla="*/ 754 h 3"/>
                                      <a:gd name="T4" fmla="+- 0 5242 5239"/>
                                      <a:gd name="T5" fmla="*/ T4 w 3"/>
                                      <a:gd name="T6" fmla="+- 0 754 753"/>
                                      <a:gd name="T7" fmla="*/ 75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7" name="Group 347"/>
                              <wpg:cNvGrpSpPr>
                                <a:grpSpLocks/>
                              </wpg:cNvGrpSpPr>
                              <wpg:grpSpPr bwMode="auto">
                                <a:xfrm>
                                  <a:off x="5333" y="683"/>
                                  <a:ext cx="3" cy="3"/>
                                  <a:chOff x="5333" y="683"/>
                                  <a:chExt cx="3" cy="3"/>
                                </a:xfrm>
                              </wpg:grpSpPr>
                              <wps:wsp>
                                <wps:cNvPr id="1668" name="Freeform 348"/>
                                <wps:cNvSpPr>
                                  <a:spLocks/>
                                </wps:cNvSpPr>
                                <wps:spPr bwMode="auto">
                                  <a:xfrm>
                                    <a:off x="5333" y="683"/>
                                    <a:ext cx="3" cy="3"/>
                                  </a:xfrm>
                                  <a:custGeom>
                                    <a:avLst/>
                                    <a:gdLst>
                                      <a:gd name="T0" fmla="+- 0 5333 5333"/>
                                      <a:gd name="T1" fmla="*/ T0 w 3"/>
                                      <a:gd name="T2" fmla="+- 0 684 683"/>
                                      <a:gd name="T3" fmla="*/ 684 h 3"/>
                                      <a:gd name="T4" fmla="+- 0 5335 5333"/>
                                      <a:gd name="T5" fmla="*/ T4 w 3"/>
                                      <a:gd name="T6" fmla="+- 0 684 683"/>
                                      <a:gd name="T7" fmla="*/ 68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9" name="Group 349"/>
                              <wpg:cNvGrpSpPr>
                                <a:grpSpLocks/>
                              </wpg:cNvGrpSpPr>
                              <wpg:grpSpPr bwMode="auto">
                                <a:xfrm>
                                  <a:off x="5419" y="616"/>
                                  <a:ext cx="3" cy="3"/>
                                  <a:chOff x="5419" y="616"/>
                                  <a:chExt cx="3" cy="3"/>
                                </a:xfrm>
                              </wpg:grpSpPr>
                              <wps:wsp>
                                <wps:cNvPr id="1670" name="Freeform 350"/>
                                <wps:cNvSpPr>
                                  <a:spLocks/>
                                </wps:cNvSpPr>
                                <wps:spPr bwMode="auto">
                                  <a:xfrm>
                                    <a:off x="5419" y="616"/>
                                    <a:ext cx="3" cy="3"/>
                                  </a:xfrm>
                                  <a:custGeom>
                                    <a:avLst/>
                                    <a:gdLst>
                                      <a:gd name="T0" fmla="+- 0 5419 5419"/>
                                      <a:gd name="T1" fmla="*/ T0 w 3"/>
                                      <a:gd name="T2" fmla="+- 0 617 616"/>
                                      <a:gd name="T3" fmla="*/ 617 h 3"/>
                                      <a:gd name="T4" fmla="+- 0 5422 5419"/>
                                      <a:gd name="T5" fmla="*/ T4 w 3"/>
                                      <a:gd name="T6" fmla="+- 0 617 616"/>
                                      <a:gd name="T7" fmla="*/ 61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1" name="Group 351"/>
                              <wpg:cNvGrpSpPr>
                                <a:grpSpLocks/>
                              </wpg:cNvGrpSpPr>
                              <wpg:grpSpPr bwMode="auto">
                                <a:xfrm>
                                  <a:off x="5515" y="541"/>
                                  <a:ext cx="3" cy="3"/>
                                  <a:chOff x="5515" y="541"/>
                                  <a:chExt cx="3" cy="3"/>
                                </a:xfrm>
                              </wpg:grpSpPr>
                              <wps:wsp>
                                <wps:cNvPr id="1672" name="Freeform 352"/>
                                <wps:cNvSpPr>
                                  <a:spLocks/>
                                </wps:cNvSpPr>
                                <wps:spPr bwMode="auto">
                                  <a:xfrm>
                                    <a:off x="5515" y="541"/>
                                    <a:ext cx="3" cy="3"/>
                                  </a:xfrm>
                                  <a:custGeom>
                                    <a:avLst/>
                                    <a:gdLst>
                                      <a:gd name="T0" fmla="+- 0 5515 5515"/>
                                      <a:gd name="T1" fmla="*/ T0 w 3"/>
                                      <a:gd name="T2" fmla="+- 0 543 541"/>
                                      <a:gd name="T3" fmla="*/ 543 h 3"/>
                                      <a:gd name="T4" fmla="+- 0 5518 5515"/>
                                      <a:gd name="T5" fmla="*/ T4 w 3"/>
                                      <a:gd name="T6" fmla="+- 0 543 541"/>
                                      <a:gd name="T7" fmla="*/ 543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3" name="Group 353"/>
                              <wpg:cNvGrpSpPr>
                                <a:grpSpLocks/>
                              </wpg:cNvGrpSpPr>
                              <wpg:grpSpPr bwMode="auto">
                                <a:xfrm>
                                  <a:off x="5609" y="469"/>
                                  <a:ext cx="3" cy="3"/>
                                  <a:chOff x="5609" y="469"/>
                                  <a:chExt cx="3" cy="3"/>
                                </a:xfrm>
                              </wpg:grpSpPr>
                              <wps:wsp>
                                <wps:cNvPr id="1674" name="Freeform 354"/>
                                <wps:cNvSpPr>
                                  <a:spLocks/>
                                </wps:cNvSpPr>
                                <wps:spPr bwMode="auto">
                                  <a:xfrm>
                                    <a:off x="5609" y="469"/>
                                    <a:ext cx="3" cy="3"/>
                                  </a:xfrm>
                                  <a:custGeom>
                                    <a:avLst/>
                                    <a:gdLst>
                                      <a:gd name="T0" fmla="+- 0 5609 5609"/>
                                      <a:gd name="T1" fmla="*/ T0 w 3"/>
                                      <a:gd name="T2" fmla="+- 0 471 469"/>
                                      <a:gd name="T3" fmla="*/ 471 h 3"/>
                                      <a:gd name="T4" fmla="+- 0 5611 5609"/>
                                      <a:gd name="T5" fmla="*/ T4 w 3"/>
                                      <a:gd name="T6" fmla="+- 0 471 469"/>
                                      <a:gd name="T7" fmla="*/ 471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5" name="Group 355"/>
                              <wpg:cNvGrpSpPr>
                                <a:grpSpLocks/>
                              </wpg:cNvGrpSpPr>
                              <wpg:grpSpPr bwMode="auto">
                                <a:xfrm>
                                  <a:off x="5424" y="755"/>
                                  <a:ext cx="3" cy="3"/>
                                  <a:chOff x="5424" y="755"/>
                                  <a:chExt cx="3" cy="3"/>
                                </a:xfrm>
                              </wpg:grpSpPr>
                              <wps:wsp>
                                <wps:cNvPr id="1676" name="Freeform 356"/>
                                <wps:cNvSpPr>
                                  <a:spLocks/>
                                </wps:cNvSpPr>
                                <wps:spPr bwMode="auto">
                                  <a:xfrm>
                                    <a:off x="5424" y="755"/>
                                    <a:ext cx="3" cy="3"/>
                                  </a:xfrm>
                                  <a:custGeom>
                                    <a:avLst/>
                                    <a:gdLst>
                                      <a:gd name="T0" fmla="+- 0 5424 5424"/>
                                      <a:gd name="T1" fmla="*/ T0 w 3"/>
                                      <a:gd name="T2" fmla="+- 0 756 755"/>
                                      <a:gd name="T3" fmla="*/ 756 h 3"/>
                                      <a:gd name="T4" fmla="+- 0 5426 5424"/>
                                      <a:gd name="T5" fmla="*/ T4 w 3"/>
                                      <a:gd name="T6" fmla="+- 0 756 755"/>
                                      <a:gd name="T7" fmla="*/ 75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7" name="Group 357"/>
                              <wpg:cNvGrpSpPr>
                                <a:grpSpLocks/>
                              </wpg:cNvGrpSpPr>
                              <wpg:grpSpPr bwMode="auto">
                                <a:xfrm>
                                  <a:off x="5520" y="681"/>
                                  <a:ext cx="3" cy="3"/>
                                  <a:chOff x="5520" y="681"/>
                                  <a:chExt cx="3" cy="3"/>
                                </a:xfrm>
                              </wpg:grpSpPr>
                              <wps:wsp>
                                <wps:cNvPr id="1678" name="Freeform 358"/>
                                <wps:cNvSpPr>
                                  <a:spLocks/>
                                </wps:cNvSpPr>
                                <wps:spPr bwMode="auto">
                                  <a:xfrm>
                                    <a:off x="5520" y="681"/>
                                    <a:ext cx="3" cy="3"/>
                                  </a:xfrm>
                                  <a:custGeom>
                                    <a:avLst/>
                                    <a:gdLst>
                                      <a:gd name="T0" fmla="+- 0 5520 5520"/>
                                      <a:gd name="T1" fmla="*/ T0 w 3"/>
                                      <a:gd name="T2" fmla="+- 0 682 681"/>
                                      <a:gd name="T3" fmla="*/ 682 h 3"/>
                                      <a:gd name="T4" fmla="+- 0 5522 5520"/>
                                      <a:gd name="T5" fmla="*/ T4 w 3"/>
                                      <a:gd name="T6" fmla="+- 0 682 681"/>
                                      <a:gd name="T7" fmla="*/ 68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9" name="Group 359"/>
                              <wpg:cNvGrpSpPr>
                                <a:grpSpLocks/>
                              </wpg:cNvGrpSpPr>
                              <wpg:grpSpPr bwMode="auto">
                                <a:xfrm>
                                  <a:off x="5614" y="609"/>
                                  <a:ext cx="3" cy="3"/>
                                  <a:chOff x="5614" y="609"/>
                                  <a:chExt cx="3" cy="3"/>
                                </a:xfrm>
                              </wpg:grpSpPr>
                              <wps:wsp>
                                <wps:cNvPr id="1680" name="Freeform 360"/>
                                <wps:cNvSpPr>
                                  <a:spLocks/>
                                </wps:cNvSpPr>
                                <wps:spPr bwMode="auto">
                                  <a:xfrm>
                                    <a:off x="5614" y="609"/>
                                    <a:ext cx="3" cy="3"/>
                                  </a:xfrm>
                                  <a:custGeom>
                                    <a:avLst/>
                                    <a:gdLst>
                                      <a:gd name="T0" fmla="+- 0 5614 5614"/>
                                      <a:gd name="T1" fmla="*/ T0 w 3"/>
                                      <a:gd name="T2" fmla="+- 0 610 609"/>
                                      <a:gd name="T3" fmla="*/ 610 h 3"/>
                                      <a:gd name="T4" fmla="+- 0 5616 5614"/>
                                      <a:gd name="T5" fmla="*/ T4 w 3"/>
                                      <a:gd name="T6" fmla="+- 0 610 609"/>
                                      <a:gd name="T7" fmla="*/ 61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1" name="Group 361"/>
                              <wpg:cNvGrpSpPr>
                                <a:grpSpLocks/>
                              </wpg:cNvGrpSpPr>
                              <wpg:grpSpPr bwMode="auto">
                                <a:xfrm>
                                  <a:off x="5618" y="748"/>
                                  <a:ext cx="3" cy="3"/>
                                  <a:chOff x="5618" y="748"/>
                                  <a:chExt cx="3" cy="3"/>
                                </a:xfrm>
                              </wpg:grpSpPr>
                              <wps:wsp>
                                <wps:cNvPr id="1682" name="Freeform 362"/>
                                <wps:cNvSpPr>
                                  <a:spLocks/>
                                </wps:cNvSpPr>
                                <wps:spPr bwMode="auto">
                                  <a:xfrm>
                                    <a:off x="5618" y="748"/>
                                    <a:ext cx="3" cy="3"/>
                                  </a:xfrm>
                                  <a:custGeom>
                                    <a:avLst/>
                                    <a:gdLst>
                                      <a:gd name="T0" fmla="+- 0 5618 5618"/>
                                      <a:gd name="T1" fmla="*/ T0 w 3"/>
                                      <a:gd name="T2" fmla="+- 0 749 748"/>
                                      <a:gd name="T3" fmla="*/ 749 h 3"/>
                                      <a:gd name="T4" fmla="+- 0 5621 5618"/>
                                      <a:gd name="T5" fmla="*/ T4 w 3"/>
                                      <a:gd name="T6" fmla="+- 0 749 748"/>
                                      <a:gd name="T7" fmla="*/ 749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3" name="Group 363"/>
                              <wpg:cNvGrpSpPr>
                                <a:grpSpLocks/>
                              </wpg:cNvGrpSpPr>
                              <wpg:grpSpPr bwMode="auto">
                                <a:xfrm>
                                  <a:off x="5362" y="201"/>
                                  <a:ext cx="3" cy="3"/>
                                  <a:chOff x="5362" y="201"/>
                                  <a:chExt cx="3" cy="3"/>
                                </a:xfrm>
                              </wpg:grpSpPr>
                              <wps:wsp>
                                <wps:cNvPr id="1684" name="Freeform 364"/>
                                <wps:cNvSpPr>
                                  <a:spLocks/>
                                </wps:cNvSpPr>
                                <wps:spPr bwMode="auto">
                                  <a:xfrm>
                                    <a:off x="5362" y="201"/>
                                    <a:ext cx="3" cy="3"/>
                                  </a:xfrm>
                                  <a:custGeom>
                                    <a:avLst/>
                                    <a:gdLst>
                                      <a:gd name="T0" fmla="+- 0 5362 5362"/>
                                      <a:gd name="T1" fmla="*/ T0 w 3"/>
                                      <a:gd name="T2" fmla="+- 0 202 201"/>
                                      <a:gd name="T3" fmla="*/ 202 h 3"/>
                                      <a:gd name="T4" fmla="+- 0 5364 5362"/>
                                      <a:gd name="T5" fmla="*/ T4 w 3"/>
                                      <a:gd name="T6" fmla="+- 0 202 201"/>
                                      <a:gd name="T7" fmla="*/ 20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5" name="Group 365"/>
                              <wpg:cNvGrpSpPr>
                                <a:grpSpLocks/>
                              </wpg:cNvGrpSpPr>
                              <wpg:grpSpPr bwMode="auto">
                                <a:xfrm>
                                  <a:off x="5138" y="417"/>
                                  <a:ext cx="3" cy="3"/>
                                  <a:chOff x="5138" y="417"/>
                                  <a:chExt cx="3" cy="3"/>
                                </a:xfrm>
                              </wpg:grpSpPr>
                              <wps:wsp>
                                <wps:cNvPr id="1686" name="Freeform 366"/>
                                <wps:cNvSpPr>
                                  <a:spLocks/>
                                </wps:cNvSpPr>
                                <wps:spPr bwMode="auto">
                                  <a:xfrm>
                                    <a:off x="5138" y="417"/>
                                    <a:ext cx="3" cy="3"/>
                                  </a:xfrm>
                                  <a:custGeom>
                                    <a:avLst/>
                                    <a:gdLst>
                                      <a:gd name="T0" fmla="+- 0 5138 5138"/>
                                      <a:gd name="T1" fmla="*/ T0 w 3"/>
                                      <a:gd name="T2" fmla="+- 0 418 417"/>
                                      <a:gd name="T3" fmla="*/ 418 h 3"/>
                                      <a:gd name="T4" fmla="+- 0 5141 5138"/>
                                      <a:gd name="T5" fmla="*/ T4 w 3"/>
                                      <a:gd name="T6" fmla="+- 0 418 417"/>
                                      <a:gd name="T7" fmla="*/ 41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7" name="Group 367"/>
                              <wpg:cNvGrpSpPr>
                                <a:grpSpLocks/>
                              </wpg:cNvGrpSpPr>
                              <wpg:grpSpPr bwMode="auto">
                                <a:xfrm>
                                  <a:off x="5174" y="412"/>
                                  <a:ext cx="3" cy="3"/>
                                  <a:chOff x="5174" y="412"/>
                                  <a:chExt cx="3" cy="3"/>
                                </a:xfrm>
                              </wpg:grpSpPr>
                              <wps:wsp>
                                <wps:cNvPr id="1688" name="Freeform 368"/>
                                <wps:cNvSpPr>
                                  <a:spLocks/>
                                </wps:cNvSpPr>
                                <wps:spPr bwMode="auto">
                                  <a:xfrm>
                                    <a:off x="5174" y="412"/>
                                    <a:ext cx="3" cy="3"/>
                                  </a:xfrm>
                                  <a:custGeom>
                                    <a:avLst/>
                                    <a:gdLst>
                                      <a:gd name="T0" fmla="+- 0 5174 5174"/>
                                      <a:gd name="T1" fmla="*/ T0 w 3"/>
                                      <a:gd name="T2" fmla="+- 0 413 412"/>
                                      <a:gd name="T3" fmla="*/ 413 h 3"/>
                                      <a:gd name="T4" fmla="+- 0 5177 5174"/>
                                      <a:gd name="T5" fmla="*/ T4 w 3"/>
                                      <a:gd name="T6" fmla="+- 0 413 412"/>
                                      <a:gd name="T7" fmla="*/ 41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369"/>
                              <wpg:cNvGrpSpPr>
                                <a:grpSpLocks/>
                              </wpg:cNvGrpSpPr>
                              <wpg:grpSpPr bwMode="auto">
                                <a:xfrm>
                                  <a:off x="5234" y="405"/>
                                  <a:ext cx="3" cy="3"/>
                                  <a:chOff x="5234" y="405"/>
                                  <a:chExt cx="3" cy="3"/>
                                </a:xfrm>
                              </wpg:grpSpPr>
                              <wps:wsp>
                                <wps:cNvPr id="1690" name="Freeform 370"/>
                                <wps:cNvSpPr>
                                  <a:spLocks/>
                                </wps:cNvSpPr>
                                <wps:spPr bwMode="auto">
                                  <a:xfrm>
                                    <a:off x="5234" y="405"/>
                                    <a:ext cx="3" cy="3"/>
                                  </a:xfrm>
                                  <a:custGeom>
                                    <a:avLst/>
                                    <a:gdLst>
                                      <a:gd name="T0" fmla="+- 0 5234 5234"/>
                                      <a:gd name="T1" fmla="*/ T0 w 3"/>
                                      <a:gd name="T2" fmla="+- 0 406 405"/>
                                      <a:gd name="T3" fmla="*/ 406 h 3"/>
                                      <a:gd name="T4" fmla="+- 0 5237 5234"/>
                                      <a:gd name="T5" fmla="*/ T4 w 3"/>
                                      <a:gd name="T6" fmla="+- 0 406 405"/>
                                      <a:gd name="T7" fmla="*/ 406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1" name="Group 371"/>
                              <wpg:cNvGrpSpPr>
                                <a:grpSpLocks/>
                              </wpg:cNvGrpSpPr>
                              <wpg:grpSpPr bwMode="auto">
                                <a:xfrm>
                                  <a:off x="5330" y="390"/>
                                  <a:ext cx="3" cy="3"/>
                                  <a:chOff x="5330" y="390"/>
                                  <a:chExt cx="3" cy="3"/>
                                </a:xfrm>
                              </wpg:grpSpPr>
                              <wps:wsp>
                                <wps:cNvPr id="1692" name="Freeform 372"/>
                                <wps:cNvSpPr>
                                  <a:spLocks/>
                                </wps:cNvSpPr>
                                <wps:spPr bwMode="auto">
                                  <a:xfrm>
                                    <a:off x="5330" y="390"/>
                                    <a:ext cx="3" cy="3"/>
                                  </a:xfrm>
                                  <a:custGeom>
                                    <a:avLst/>
                                    <a:gdLst>
                                      <a:gd name="T0" fmla="+- 0 5330 5330"/>
                                      <a:gd name="T1" fmla="*/ T0 w 3"/>
                                      <a:gd name="T2" fmla="+- 0 391 390"/>
                                      <a:gd name="T3" fmla="*/ 391 h 3"/>
                                      <a:gd name="T4" fmla="+- 0 5333 5330"/>
                                      <a:gd name="T5" fmla="*/ T4 w 3"/>
                                      <a:gd name="T6" fmla="+- 0 391 390"/>
                                      <a:gd name="T7" fmla="*/ 39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373"/>
                              <wpg:cNvGrpSpPr>
                                <a:grpSpLocks/>
                              </wpg:cNvGrpSpPr>
                              <wpg:grpSpPr bwMode="auto">
                                <a:xfrm>
                                  <a:off x="5369" y="385"/>
                                  <a:ext cx="3" cy="3"/>
                                  <a:chOff x="5369" y="385"/>
                                  <a:chExt cx="3" cy="3"/>
                                </a:xfrm>
                              </wpg:grpSpPr>
                              <wps:wsp>
                                <wps:cNvPr id="1694" name="Freeform 374"/>
                                <wps:cNvSpPr>
                                  <a:spLocks/>
                                </wps:cNvSpPr>
                                <wps:spPr bwMode="auto">
                                  <a:xfrm>
                                    <a:off x="5369" y="385"/>
                                    <a:ext cx="3" cy="3"/>
                                  </a:xfrm>
                                  <a:custGeom>
                                    <a:avLst/>
                                    <a:gdLst>
                                      <a:gd name="T0" fmla="+- 0 5369 5369"/>
                                      <a:gd name="T1" fmla="*/ T0 w 3"/>
                                      <a:gd name="T2" fmla="+- 0 387 385"/>
                                      <a:gd name="T3" fmla="*/ 387 h 3"/>
                                      <a:gd name="T4" fmla="+- 0 5371 5369"/>
                                      <a:gd name="T5" fmla="*/ T4 w 3"/>
                                      <a:gd name="T6" fmla="+- 0 387 385"/>
                                      <a:gd name="T7" fmla="*/ 38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5" name="Group 375"/>
                              <wpg:cNvGrpSpPr>
                                <a:grpSpLocks/>
                              </wpg:cNvGrpSpPr>
                              <wpg:grpSpPr bwMode="auto">
                                <a:xfrm>
                                  <a:off x="5426" y="378"/>
                                  <a:ext cx="3" cy="3"/>
                                  <a:chOff x="5426" y="378"/>
                                  <a:chExt cx="3" cy="3"/>
                                </a:xfrm>
                              </wpg:grpSpPr>
                              <wps:wsp>
                                <wps:cNvPr id="1696" name="Freeform 376"/>
                                <wps:cNvSpPr>
                                  <a:spLocks/>
                                </wps:cNvSpPr>
                                <wps:spPr bwMode="auto">
                                  <a:xfrm>
                                    <a:off x="5426" y="378"/>
                                    <a:ext cx="3" cy="3"/>
                                  </a:xfrm>
                                  <a:custGeom>
                                    <a:avLst/>
                                    <a:gdLst>
                                      <a:gd name="T0" fmla="+- 0 5426 5426"/>
                                      <a:gd name="T1" fmla="*/ T0 w 3"/>
                                      <a:gd name="T2" fmla="+- 0 379 378"/>
                                      <a:gd name="T3" fmla="*/ 379 h 3"/>
                                      <a:gd name="T4" fmla="+- 0 5429 5426"/>
                                      <a:gd name="T5" fmla="*/ T4 w 3"/>
                                      <a:gd name="T6" fmla="+- 0 379 378"/>
                                      <a:gd name="T7" fmla="*/ 379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7" name="Group 377"/>
                              <wpg:cNvGrpSpPr>
                                <a:grpSpLocks/>
                              </wpg:cNvGrpSpPr>
                              <wpg:grpSpPr bwMode="auto">
                                <a:xfrm>
                                  <a:off x="5525" y="366"/>
                                  <a:ext cx="3" cy="3"/>
                                  <a:chOff x="5525" y="366"/>
                                  <a:chExt cx="3" cy="3"/>
                                </a:xfrm>
                              </wpg:grpSpPr>
                              <wps:wsp>
                                <wps:cNvPr id="1698" name="Freeform 378"/>
                                <wps:cNvSpPr>
                                  <a:spLocks/>
                                </wps:cNvSpPr>
                                <wps:spPr bwMode="auto">
                                  <a:xfrm>
                                    <a:off x="5525" y="366"/>
                                    <a:ext cx="3" cy="3"/>
                                  </a:xfrm>
                                  <a:custGeom>
                                    <a:avLst/>
                                    <a:gdLst>
                                      <a:gd name="T0" fmla="+- 0 5525 5525"/>
                                      <a:gd name="T1" fmla="*/ T0 w 3"/>
                                      <a:gd name="T2" fmla="+- 0 367 366"/>
                                      <a:gd name="T3" fmla="*/ 367 h 3"/>
                                      <a:gd name="T4" fmla="+- 0 5527 5525"/>
                                      <a:gd name="T5" fmla="*/ T4 w 3"/>
                                      <a:gd name="T6" fmla="+- 0 367 366"/>
                                      <a:gd name="T7" fmla="*/ 36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9" name="Group 379"/>
                              <wpg:cNvGrpSpPr>
                                <a:grpSpLocks/>
                              </wpg:cNvGrpSpPr>
                              <wpg:grpSpPr bwMode="auto">
                                <a:xfrm>
                                  <a:off x="5563" y="359"/>
                                  <a:ext cx="3" cy="3"/>
                                  <a:chOff x="5563" y="359"/>
                                  <a:chExt cx="3" cy="3"/>
                                </a:xfrm>
                              </wpg:grpSpPr>
                              <wps:wsp>
                                <wps:cNvPr id="1700" name="Freeform 380"/>
                                <wps:cNvSpPr>
                                  <a:spLocks/>
                                </wps:cNvSpPr>
                                <wps:spPr bwMode="auto">
                                  <a:xfrm>
                                    <a:off x="5563" y="359"/>
                                    <a:ext cx="3" cy="3"/>
                                  </a:xfrm>
                                  <a:custGeom>
                                    <a:avLst/>
                                    <a:gdLst>
                                      <a:gd name="T0" fmla="+- 0 5563 5563"/>
                                      <a:gd name="T1" fmla="*/ T0 w 3"/>
                                      <a:gd name="T2" fmla="+- 0 360 359"/>
                                      <a:gd name="T3" fmla="*/ 360 h 3"/>
                                      <a:gd name="T4" fmla="+- 0 5566 5563"/>
                                      <a:gd name="T5" fmla="*/ T4 w 3"/>
                                      <a:gd name="T6" fmla="+- 0 360 359"/>
                                      <a:gd name="T7" fmla="*/ 36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1" name="Group 381"/>
                              <wpg:cNvGrpSpPr>
                                <a:grpSpLocks/>
                              </wpg:cNvGrpSpPr>
                              <wpg:grpSpPr bwMode="auto">
                                <a:xfrm>
                                  <a:off x="5621" y="352"/>
                                  <a:ext cx="3" cy="3"/>
                                  <a:chOff x="5621" y="352"/>
                                  <a:chExt cx="3" cy="3"/>
                                </a:xfrm>
                              </wpg:grpSpPr>
                              <wps:wsp>
                                <wps:cNvPr id="1702" name="Freeform 382"/>
                                <wps:cNvSpPr>
                                  <a:spLocks/>
                                </wps:cNvSpPr>
                                <wps:spPr bwMode="auto">
                                  <a:xfrm>
                                    <a:off x="5621" y="352"/>
                                    <a:ext cx="3" cy="3"/>
                                  </a:xfrm>
                                  <a:custGeom>
                                    <a:avLst/>
                                    <a:gdLst>
                                      <a:gd name="T0" fmla="+- 0 5621 5621"/>
                                      <a:gd name="T1" fmla="*/ T0 w 3"/>
                                      <a:gd name="T2" fmla="+- 0 353 352"/>
                                      <a:gd name="T3" fmla="*/ 353 h 3"/>
                                      <a:gd name="T4" fmla="+- 0 5623 5621"/>
                                      <a:gd name="T5" fmla="*/ T4 w 3"/>
                                      <a:gd name="T6" fmla="+- 0 353 352"/>
                                      <a:gd name="T7" fmla="*/ 35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3" name="Group 383"/>
                              <wpg:cNvGrpSpPr>
                                <a:grpSpLocks/>
                              </wpg:cNvGrpSpPr>
                              <wpg:grpSpPr bwMode="auto">
                                <a:xfrm>
                                  <a:off x="4913" y="633"/>
                                  <a:ext cx="3" cy="3"/>
                                  <a:chOff x="4913" y="633"/>
                                  <a:chExt cx="3" cy="3"/>
                                </a:xfrm>
                              </wpg:grpSpPr>
                              <wps:wsp>
                                <wps:cNvPr id="1704" name="Freeform 384"/>
                                <wps:cNvSpPr>
                                  <a:spLocks/>
                                </wps:cNvSpPr>
                                <wps:spPr bwMode="auto">
                                  <a:xfrm>
                                    <a:off x="4913" y="633"/>
                                    <a:ext cx="3" cy="3"/>
                                  </a:xfrm>
                                  <a:custGeom>
                                    <a:avLst/>
                                    <a:gdLst>
                                      <a:gd name="T0" fmla="+- 0 4913 4913"/>
                                      <a:gd name="T1" fmla="*/ T0 w 3"/>
                                      <a:gd name="T2" fmla="+- 0 634 633"/>
                                      <a:gd name="T3" fmla="*/ 634 h 3"/>
                                      <a:gd name="T4" fmla="+- 0 4915 4913"/>
                                      <a:gd name="T5" fmla="*/ T4 w 3"/>
                                      <a:gd name="T6" fmla="+- 0 634 633"/>
                                      <a:gd name="T7" fmla="*/ 63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5" name="Group 385"/>
                              <wpg:cNvGrpSpPr>
                                <a:grpSpLocks/>
                              </wpg:cNvGrpSpPr>
                              <wpg:grpSpPr bwMode="auto">
                                <a:xfrm>
                                  <a:off x="5011" y="621"/>
                                  <a:ext cx="3" cy="3"/>
                                  <a:chOff x="5011" y="621"/>
                                  <a:chExt cx="3" cy="3"/>
                                </a:xfrm>
                              </wpg:grpSpPr>
                              <wps:wsp>
                                <wps:cNvPr id="1706" name="Freeform 386"/>
                                <wps:cNvSpPr>
                                  <a:spLocks/>
                                </wps:cNvSpPr>
                                <wps:spPr bwMode="auto">
                                  <a:xfrm>
                                    <a:off x="5011" y="621"/>
                                    <a:ext cx="3" cy="3"/>
                                  </a:xfrm>
                                  <a:custGeom>
                                    <a:avLst/>
                                    <a:gdLst>
                                      <a:gd name="T0" fmla="+- 0 5011 5011"/>
                                      <a:gd name="T1" fmla="*/ T0 w 3"/>
                                      <a:gd name="T2" fmla="+- 0 622 621"/>
                                      <a:gd name="T3" fmla="*/ 622 h 3"/>
                                      <a:gd name="T4" fmla="+- 0 5014 5011"/>
                                      <a:gd name="T5" fmla="*/ T4 w 3"/>
                                      <a:gd name="T6" fmla="+- 0 622 621"/>
                                      <a:gd name="T7" fmla="*/ 622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387"/>
                              <wpg:cNvGrpSpPr>
                                <a:grpSpLocks/>
                              </wpg:cNvGrpSpPr>
                              <wpg:grpSpPr bwMode="auto">
                                <a:xfrm>
                                  <a:off x="5107" y="606"/>
                                  <a:ext cx="3" cy="3"/>
                                  <a:chOff x="5107" y="606"/>
                                  <a:chExt cx="3" cy="3"/>
                                </a:xfrm>
                              </wpg:grpSpPr>
                              <wps:wsp>
                                <wps:cNvPr id="1708" name="Freeform 388"/>
                                <wps:cNvSpPr>
                                  <a:spLocks/>
                                </wps:cNvSpPr>
                                <wps:spPr bwMode="auto">
                                  <a:xfrm>
                                    <a:off x="5107" y="606"/>
                                    <a:ext cx="3" cy="3"/>
                                  </a:xfrm>
                                  <a:custGeom>
                                    <a:avLst/>
                                    <a:gdLst>
                                      <a:gd name="T0" fmla="+- 0 5107 5107"/>
                                      <a:gd name="T1" fmla="*/ T0 w 3"/>
                                      <a:gd name="T2" fmla="+- 0 607 606"/>
                                      <a:gd name="T3" fmla="*/ 607 h 3"/>
                                      <a:gd name="T4" fmla="+- 0 5110 5107"/>
                                      <a:gd name="T5" fmla="*/ T4 w 3"/>
                                      <a:gd name="T6" fmla="+- 0 607 606"/>
                                      <a:gd name="T7" fmla="*/ 60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9" name="Group 389"/>
                              <wpg:cNvGrpSpPr>
                                <a:grpSpLocks/>
                              </wpg:cNvGrpSpPr>
                              <wpg:grpSpPr bwMode="auto">
                                <a:xfrm>
                                  <a:off x="5203" y="594"/>
                                  <a:ext cx="3" cy="3"/>
                                  <a:chOff x="5203" y="594"/>
                                  <a:chExt cx="3" cy="3"/>
                                </a:xfrm>
                              </wpg:grpSpPr>
                              <wps:wsp>
                                <wps:cNvPr id="1710" name="Freeform 390"/>
                                <wps:cNvSpPr>
                                  <a:spLocks/>
                                </wps:cNvSpPr>
                                <wps:spPr bwMode="auto">
                                  <a:xfrm>
                                    <a:off x="5203" y="594"/>
                                    <a:ext cx="3" cy="3"/>
                                  </a:xfrm>
                                  <a:custGeom>
                                    <a:avLst/>
                                    <a:gdLst>
                                      <a:gd name="T0" fmla="+- 0 5203 5203"/>
                                      <a:gd name="T1" fmla="*/ T0 w 3"/>
                                      <a:gd name="T2" fmla="+- 0 595 594"/>
                                      <a:gd name="T3" fmla="*/ 595 h 3"/>
                                      <a:gd name="T4" fmla="+- 0 5206 5203"/>
                                      <a:gd name="T5" fmla="*/ T4 w 3"/>
                                      <a:gd name="T6" fmla="+- 0 595 594"/>
                                      <a:gd name="T7" fmla="*/ 595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391"/>
                              <wpg:cNvGrpSpPr>
                                <a:grpSpLocks/>
                              </wpg:cNvGrpSpPr>
                              <wpg:grpSpPr bwMode="auto">
                                <a:xfrm>
                                  <a:off x="5242" y="589"/>
                                  <a:ext cx="3" cy="3"/>
                                  <a:chOff x="5242" y="589"/>
                                  <a:chExt cx="3" cy="3"/>
                                </a:xfrm>
                              </wpg:grpSpPr>
                              <wps:wsp>
                                <wps:cNvPr id="1712" name="Freeform 392"/>
                                <wps:cNvSpPr>
                                  <a:spLocks/>
                                </wps:cNvSpPr>
                                <wps:spPr bwMode="auto">
                                  <a:xfrm>
                                    <a:off x="5242" y="589"/>
                                    <a:ext cx="3" cy="3"/>
                                  </a:xfrm>
                                  <a:custGeom>
                                    <a:avLst/>
                                    <a:gdLst>
                                      <a:gd name="T0" fmla="+- 0 5242 5242"/>
                                      <a:gd name="T1" fmla="*/ T0 w 3"/>
                                      <a:gd name="T2" fmla="+- 0 591 589"/>
                                      <a:gd name="T3" fmla="*/ 591 h 3"/>
                                      <a:gd name="T4" fmla="+- 0 5244 5242"/>
                                      <a:gd name="T5" fmla="*/ T4 w 3"/>
                                      <a:gd name="T6" fmla="+- 0 591 589"/>
                                      <a:gd name="T7" fmla="*/ 591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3" name="Group 393"/>
                              <wpg:cNvGrpSpPr>
                                <a:grpSpLocks/>
                              </wpg:cNvGrpSpPr>
                              <wpg:grpSpPr bwMode="auto">
                                <a:xfrm>
                                  <a:off x="5299" y="582"/>
                                  <a:ext cx="3" cy="3"/>
                                  <a:chOff x="5299" y="582"/>
                                  <a:chExt cx="3" cy="3"/>
                                </a:xfrm>
                              </wpg:grpSpPr>
                              <wps:wsp>
                                <wps:cNvPr id="1714" name="Freeform 394"/>
                                <wps:cNvSpPr>
                                  <a:spLocks/>
                                </wps:cNvSpPr>
                                <wps:spPr bwMode="auto">
                                  <a:xfrm>
                                    <a:off x="5299" y="582"/>
                                    <a:ext cx="3" cy="3"/>
                                  </a:xfrm>
                                  <a:custGeom>
                                    <a:avLst/>
                                    <a:gdLst>
                                      <a:gd name="T0" fmla="+- 0 5299 5299"/>
                                      <a:gd name="T1" fmla="*/ T0 w 3"/>
                                      <a:gd name="T2" fmla="+- 0 583 582"/>
                                      <a:gd name="T3" fmla="*/ 583 h 3"/>
                                      <a:gd name="T4" fmla="+- 0 5302 5299"/>
                                      <a:gd name="T5" fmla="*/ T4 w 3"/>
                                      <a:gd name="T6" fmla="+- 0 583 582"/>
                                      <a:gd name="T7" fmla="*/ 58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 name="Group 395"/>
                              <wpg:cNvGrpSpPr>
                                <a:grpSpLocks/>
                              </wpg:cNvGrpSpPr>
                              <wpg:grpSpPr bwMode="auto">
                                <a:xfrm>
                                  <a:off x="5398" y="568"/>
                                  <a:ext cx="3" cy="3"/>
                                  <a:chOff x="5398" y="568"/>
                                  <a:chExt cx="3" cy="3"/>
                                </a:xfrm>
                              </wpg:grpSpPr>
                              <wps:wsp>
                                <wps:cNvPr id="1716" name="Freeform 396"/>
                                <wps:cNvSpPr>
                                  <a:spLocks/>
                                </wps:cNvSpPr>
                                <wps:spPr bwMode="auto">
                                  <a:xfrm>
                                    <a:off x="5398" y="568"/>
                                    <a:ext cx="3" cy="3"/>
                                  </a:xfrm>
                                  <a:custGeom>
                                    <a:avLst/>
                                    <a:gdLst>
                                      <a:gd name="T0" fmla="+- 0 5398 5398"/>
                                      <a:gd name="T1" fmla="*/ T0 w 3"/>
                                      <a:gd name="T2" fmla="+- 0 569 568"/>
                                      <a:gd name="T3" fmla="*/ 569 h 3"/>
                                      <a:gd name="T4" fmla="+- 0 5400 5398"/>
                                      <a:gd name="T5" fmla="*/ T4 w 3"/>
                                      <a:gd name="T6" fmla="+- 0 569 568"/>
                                      <a:gd name="T7" fmla="*/ 56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 name="Group 397"/>
                              <wpg:cNvGrpSpPr>
                                <a:grpSpLocks/>
                              </wpg:cNvGrpSpPr>
                              <wpg:grpSpPr bwMode="auto">
                                <a:xfrm>
                                  <a:off x="5436" y="563"/>
                                  <a:ext cx="3" cy="3"/>
                                  <a:chOff x="5436" y="563"/>
                                  <a:chExt cx="3" cy="3"/>
                                </a:xfrm>
                              </wpg:grpSpPr>
                              <wps:wsp>
                                <wps:cNvPr id="1718" name="Freeform 398"/>
                                <wps:cNvSpPr>
                                  <a:spLocks/>
                                </wps:cNvSpPr>
                                <wps:spPr bwMode="auto">
                                  <a:xfrm>
                                    <a:off x="5436" y="563"/>
                                    <a:ext cx="3" cy="3"/>
                                  </a:xfrm>
                                  <a:custGeom>
                                    <a:avLst/>
                                    <a:gdLst>
                                      <a:gd name="T0" fmla="+- 0 5436 5436"/>
                                      <a:gd name="T1" fmla="*/ T0 w 3"/>
                                      <a:gd name="T2" fmla="+- 0 564 563"/>
                                      <a:gd name="T3" fmla="*/ 564 h 3"/>
                                      <a:gd name="T4" fmla="+- 0 5438 5436"/>
                                      <a:gd name="T5" fmla="*/ T4 w 3"/>
                                      <a:gd name="T6" fmla="+- 0 564 563"/>
                                      <a:gd name="T7" fmla="*/ 56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9" name="Group 399"/>
                              <wpg:cNvGrpSpPr>
                                <a:grpSpLocks/>
                              </wpg:cNvGrpSpPr>
                              <wpg:grpSpPr bwMode="auto">
                                <a:xfrm>
                                  <a:off x="5592" y="544"/>
                                  <a:ext cx="3" cy="3"/>
                                  <a:chOff x="5592" y="544"/>
                                  <a:chExt cx="3" cy="3"/>
                                </a:xfrm>
                              </wpg:grpSpPr>
                              <wps:wsp>
                                <wps:cNvPr id="1720" name="Freeform 400"/>
                                <wps:cNvSpPr>
                                  <a:spLocks/>
                                </wps:cNvSpPr>
                                <wps:spPr bwMode="auto">
                                  <a:xfrm>
                                    <a:off x="5592" y="544"/>
                                    <a:ext cx="3" cy="3"/>
                                  </a:xfrm>
                                  <a:custGeom>
                                    <a:avLst/>
                                    <a:gdLst>
                                      <a:gd name="T0" fmla="+- 0 5592 5592"/>
                                      <a:gd name="T1" fmla="*/ T0 w 3"/>
                                      <a:gd name="T2" fmla="+- 0 545 544"/>
                                      <a:gd name="T3" fmla="*/ 545 h 3"/>
                                      <a:gd name="T4" fmla="+- 0 5594 5592"/>
                                      <a:gd name="T5" fmla="*/ T4 w 3"/>
                                      <a:gd name="T6" fmla="+- 0 545 544"/>
                                      <a:gd name="T7" fmla="*/ 54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1" name="Group 401"/>
                              <wpg:cNvGrpSpPr>
                                <a:grpSpLocks/>
                              </wpg:cNvGrpSpPr>
                              <wpg:grpSpPr bwMode="auto">
                                <a:xfrm>
                                  <a:off x="5630" y="534"/>
                                  <a:ext cx="3" cy="2"/>
                                  <a:chOff x="5630" y="534"/>
                                  <a:chExt cx="3" cy="2"/>
                                </a:xfrm>
                              </wpg:grpSpPr>
                              <wps:wsp>
                                <wps:cNvPr id="1722" name="Freeform 402"/>
                                <wps:cNvSpPr>
                                  <a:spLocks/>
                                </wps:cNvSpPr>
                                <wps:spPr bwMode="auto">
                                  <a:xfrm>
                                    <a:off x="5630" y="534"/>
                                    <a:ext cx="3" cy="2"/>
                                  </a:xfrm>
                                  <a:custGeom>
                                    <a:avLst/>
                                    <a:gdLst>
                                      <a:gd name="T0" fmla="+- 0 5630 5630"/>
                                      <a:gd name="T1" fmla="*/ T0 w 3"/>
                                      <a:gd name="T2" fmla="+- 0 5633 5630"/>
                                      <a:gd name="T3" fmla="*/ T2 w 3"/>
                                    </a:gdLst>
                                    <a:ahLst/>
                                    <a:cxnLst>
                                      <a:cxn ang="0">
                                        <a:pos x="T1" y="0"/>
                                      </a:cxn>
                                      <a:cxn ang="0">
                                        <a:pos x="T3" y="0"/>
                                      </a:cxn>
                                    </a:cxnLst>
                                    <a:rect l="0" t="0" r="r" b="b"/>
                                    <a:pathLst>
                                      <a:path w="3">
                                        <a:moveTo>
                                          <a:pt x="0" y="0"/>
                                        </a:moveTo>
                                        <a:lnTo>
                                          <a:pt x="3"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3" name="Group 403"/>
                              <wpg:cNvGrpSpPr>
                                <a:grpSpLocks/>
                              </wpg:cNvGrpSpPr>
                              <wpg:grpSpPr bwMode="auto">
                                <a:xfrm>
                                  <a:off x="4980" y="810"/>
                                  <a:ext cx="3" cy="3"/>
                                  <a:chOff x="4980" y="810"/>
                                  <a:chExt cx="3" cy="3"/>
                                </a:xfrm>
                              </wpg:grpSpPr>
                              <wps:wsp>
                                <wps:cNvPr id="1724" name="Freeform 404"/>
                                <wps:cNvSpPr>
                                  <a:spLocks/>
                                </wps:cNvSpPr>
                                <wps:spPr bwMode="auto">
                                  <a:xfrm>
                                    <a:off x="4980" y="810"/>
                                    <a:ext cx="3" cy="3"/>
                                  </a:xfrm>
                                  <a:custGeom>
                                    <a:avLst/>
                                    <a:gdLst>
                                      <a:gd name="T0" fmla="+- 0 4980 4980"/>
                                      <a:gd name="T1" fmla="*/ T0 w 3"/>
                                      <a:gd name="T2" fmla="+- 0 811 810"/>
                                      <a:gd name="T3" fmla="*/ 811 h 3"/>
                                      <a:gd name="T4" fmla="+- 0 4982 4980"/>
                                      <a:gd name="T5" fmla="*/ T4 w 3"/>
                                      <a:gd name="T6" fmla="+- 0 811 810"/>
                                      <a:gd name="T7" fmla="*/ 811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5" name="Group 405"/>
                              <wpg:cNvGrpSpPr>
                                <a:grpSpLocks/>
                              </wpg:cNvGrpSpPr>
                              <wpg:grpSpPr bwMode="auto">
                                <a:xfrm>
                                  <a:off x="5076" y="798"/>
                                  <a:ext cx="3" cy="3"/>
                                  <a:chOff x="5076" y="798"/>
                                  <a:chExt cx="3" cy="3"/>
                                </a:xfrm>
                              </wpg:grpSpPr>
                              <wps:wsp>
                                <wps:cNvPr id="1726" name="Freeform 406"/>
                                <wps:cNvSpPr>
                                  <a:spLocks/>
                                </wps:cNvSpPr>
                                <wps:spPr bwMode="auto">
                                  <a:xfrm>
                                    <a:off x="5076" y="798"/>
                                    <a:ext cx="3" cy="3"/>
                                  </a:xfrm>
                                  <a:custGeom>
                                    <a:avLst/>
                                    <a:gdLst>
                                      <a:gd name="T0" fmla="+- 0 5076 5076"/>
                                      <a:gd name="T1" fmla="*/ T0 w 3"/>
                                      <a:gd name="T2" fmla="+- 0 799 798"/>
                                      <a:gd name="T3" fmla="*/ 799 h 3"/>
                                      <a:gd name="T4" fmla="+- 0 5078 5076"/>
                                      <a:gd name="T5" fmla="*/ T4 w 3"/>
                                      <a:gd name="T6" fmla="+- 0 799 798"/>
                                      <a:gd name="T7" fmla="*/ 79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407"/>
                              <wpg:cNvGrpSpPr>
                                <a:grpSpLocks/>
                              </wpg:cNvGrpSpPr>
                              <wpg:grpSpPr bwMode="auto">
                                <a:xfrm>
                                  <a:off x="5114" y="791"/>
                                  <a:ext cx="3" cy="3"/>
                                  <a:chOff x="5114" y="791"/>
                                  <a:chExt cx="3" cy="3"/>
                                </a:xfrm>
                              </wpg:grpSpPr>
                              <wps:wsp>
                                <wps:cNvPr id="1728" name="Freeform 408"/>
                                <wps:cNvSpPr>
                                  <a:spLocks/>
                                </wps:cNvSpPr>
                                <wps:spPr bwMode="auto">
                                  <a:xfrm>
                                    <a:off x="5114" y="791"/>
                                    <a:ext cx="3" cy="3"/>
                                  </a:xfrm>
                                  <a:custGeom>
                                    <a:avLst/>
                                    <a:gdLst>
                                      <a:gd name="T0" fmla="+- 0 5114 5114"/>
                                      <a:gd name="T1" fmla="*/ T0 w 3"/>
                                      <a:gd name="T2" fmla="+- 0 792 791"/>
                                      <a:gd name="T3" fmla="*/ 792 h 3"/>
                                      <a:gd name="T4" fmla="+- 0 5117 5114"/>
                                      <a:gd name="T5" fmla="*/ T4 w 3"/>
                                      <a:gd name="T6" fmla="+- 0 792 791"/>
                                      <a:gd name="T7" fmla="*/ 792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9" name="Group 409"/>
                              <wpg:cNvGrpSpPr>
                                <a:grpSpLocks/>
                              </wpg:cNvGrpSpPr>
                              <wpg:grpSpPr bwMode="auto">
                                <a:xfrm>
                                  <a:off x="5172" y="784"/>
                                  <a:ext cx="3" cy="3"/>
                                  <a:chOff x="5172" y="784"/>
                                  <a:chExt cx="3" cy="3"/>
                                </a:xfrm>
                              </wpg:grpSpPr>
                              <wps:wsp>
                                <wps:cNvPr id="1730" name="Freeform 410"/>
                                <wps:cNvSpPr>
                                  <a:spLocks/>
                                </wps:cNvSpPr>
                                <wps:spPr bwMode="auto">
                                  <a:xfrm>
                                    <a:off x="5172" y="784"/>
                                    <a:ext cx="3" cy="3"/>
                                  </a:xfrm>
                                  <a:custGeom>
                                    <a:avLst/>
                                    <a:gdLst>
                                      <a:gd name="T0" fmla="+- 0 5172 5172"/>
                                      <a:gd name="T1" fmla="*/ T0 w 3"/>
                                      <a:gd name="T2" fmla="+- 0 785 784"/>
                                      <a:gd name="T3" fmla="*/ 785 h 3"/>
                                      <a:gd name="T4" fmla="+- 0 5174 5172"/>
                                      <a:gd name="T5" fmla="*/ T4 w 3"/>
                                      <a:gd name="T6" fmla="+- 0 785 784"/>
                                      <a:gd name="T7" fmla="*/ 78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411"/>
                              <wpg:cNvGrpSpPr>
                                <a:grpSpLocks/>
                              </wpg:cNvGrpSpPr>
                              <wpg:grpSpPr bwMode="auto">
                                <a:xfrm>
                                  <a:off x="5270" y="772"/>
                                  <a:ext cx="3" cy="3"/>
                                  <a:chOff x="5270" y="772"/>
                                  <a:chExt cx="3" cy="3"/>
                                </a:xfrm>
                              </wpg:grpSpPr>
                              <wps:wsp>
                                <wps:cNvPr id="1732" name="Freeform 412"/>
                                <wps:cNvSpPr>
                                  <a:spLocks/>
                                </wps:cNvSpPr>
                                <wps:spPr bwMode="auto">
                                  <a:xfrm>
                                    <a:off x="5270" y="772"/>
                                    <a:ext cx="3" cy="3"/>
                                  </a:xfrm>
                                  <a:custGeom>
                                    <a:avLst/>
                                    <a:gdLst>
                                      <a:gd name="T0" fmla="+- 0 5270 5270"/>
                                      <a:gd name="T1" fmla="*/ T0 w 3"/>
                                      <a:gd name="T2" fmla="+- 0 773 772"/>
                                      <a:gd name="T3" fmla="*/ 773 h 3"/>
                                      <a:gd name="T4" fmla="+- 0 5273 5270"/>
                                      <a:gd name="T5" fmla="*/ T4 w 3"/>
                                      <a:gd name="T6" fmla="+- 0 773 772"/>
                                      <a:gd name="T7" fmla="*/ 77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3" name="Group 413"/>
                              <wpg:cNvGrpSpPr>
                                <a:grpSpLocks/>
                              </wpg:cNvGrpSpPr>
                              <wpg:grpSpPr bwMode="auto">
                                <a:xfrm>
                                  <a:off x="5309" y="767"/>
                                  <a:ext cx="3" cy="3"/>
                                  <a:chOff x="5309" y="767"/>
                                  <a:chExt cx="3" cy="3"/>
                                </a:xfrm>
                              </wpg:grpSpPr>
                              <wps:wsp>
                                <wps:cNvPr id="1734" name="Freeform 414"/>
                                <wps:cNvSpPr>
                                  <a:spLocks/>
                                </wps:cNvSpPr>
                                <wps:spPr bwMode="auto">
                                  <a:xfrm>
                                    <a:off x="5309" y="767"/>
                                    <a:ext cx="3" cy="3"/>
                                  </a:xfrm>
                                  <a:custGeom>
                                    <a:avLst/>
                                    <a:gdLst>
                                      <a:gd name="T0" fmla="+- 0 5309 5309"/>
                                      <a:gd name="T1" fmla="*/ T0 w 3"/>
                                      <a:gd name="T2" fmla="+- 0 768 767"/>
                                      <a:gd name="T3" fmla="*/ 768 h 3"/>
                                      <a:gd name="T4" fmla="+- 0 5311 5309"/>
                                      <a:gd name="T5" fmla="*/ T4 w 3"/>
                                      <a:gd name="T6" fmla="+- 0 768 767"/>
                                      <a:gd name="T7" fmla="*/ 76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5" name="Group 415"/>
                              <wpg:cNvGrpSpPr>
                                <a:grpSpLocks/>
                              </wpg:cNvGrpSpPr>
                              <wpg:grpSpPr bwMode="auto">
                                <a:xfrm>
                                  <a:off x="5366" y="760"/>
                                  <a:ext cx="3" cy="3"/>
                                  <a:chOff x="5366" y="760"/>
                                  <a:chExt cx="3" cy="3"/>
                                </a:xfrm>
                              </wpg:grpSpPr>
                              <wps:wsp>
                                <wps:cNvPr id="1736" name="Freeform 416"/>
                                <wps:cNvSpPr>
                                  <a:spLocks/>
                                </wps:cNvSpPr>
                                <wps:spPr bwMode="auto">
                                  <a:xfrm>
                                    <a:off x="5366" y="760"/>
                                    <a:ext cx="3" cy="3"/>
                                  </a:xfrm>
                                  <a:custGeom>
                                    <a:avLst/>
                                    <a:gdLst>
                                      <a:gd name="T0" fmla="+- 0 5366 5366"/>
                                      <a:gd name="T1" fmla="*/ T0 w 3"/>
                                      <a:gd name="T2" fmla="+- 0 761 760"/>
                                      <a:gd name="T3" fmla="*/ 761 h 3"/>
                                      <a:gd name="T4" fmla="+- 0 5369 5366"/>
                                      <a:gd name="T5" fmla="*/ T4 w 3"/>
                                      <a:gd name="T6" fmla="+- 0 761 760"/>
                                      <a:gd name="T7" fmla="*/ 76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7" name="Group 417"/>
                              <wpg:cNvGrpSpPr>
                                <a:grpSpLocks/>
                              </wpg:cNvGrpSpPr>
                              <wpg:grpSpPr bwMode="auto">
                                <a:xfrm>
                                  <a:off x="5465" y="745"/>
                                  <a:ext cx="3" cy="3"/>
                                  <a:chOff x="5465" y="745"/>
                                  <a:chExt cx="3" cy="3"/>
                                </a:xfrm>
                              </wpg:grpSpPr>
                              <wps:wsp>
                                <wps:cNvPr id="1738" name="Freeform 418"/>
                                <wps:cNvSpPr>
                                  <a:spLocks/>
                                </wps:cNvSpPr>
                                <wps:spPr bwMode="auto">
                                  <a:xfrm>
                                    <a:off x="5465" y="745"/>
                                    <a:ext cx="3" cy="3"/>
                                  </a:xfrm>
                                  <a:custGeom>
                                    <a:avLst/>
                                    <a:gdLst>
                                      <a:gd name="T0" fmla="+- 0 5465 5465"/>
                                      <a:gd name="T1" fmla="*/ T0 w 3"/>
                                      <a:gd name="T2" fmla="+- 0 747 745"/>
                                      <a:gd name="T3" fmla="*/ 747 h 3"/>
                                      <a:gd name="T4" fmla="+- 0 5467 5465"/>
                                      <a:gd name="T5" fmla="*/ T4 w 3"/>
                                      <a:gd name="T6" fmla="+- 0 747 745"/>
                                      <a:gd name="T7" fmla="*/ 74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9" name="Group 419"/>
                              <wpg:cNvGrpSpPr>
                                <a:grpSpLocks/>
                              </wpg:cNvGrpSpPr>
                              <wpg:grpSpPr bwMode="auto">
                                <a:xfrm>
                                  <a:off x="5501" y="741"/>
                                  <a:ext cx="3" cy="3"/>
                                  <a:chOff x="5501" y="741"/>
                                  <a:chExt cx="3" cy="3"/>
                                </a:xfrm>
                              </wpg:grpSpPr>
                              <wps:wsp>
                                <wps:cNvPr id="1740" name="Freeform 420"/>
                                <wps:cNvSpPr>
                                  <a:spLocks/>
                                </wps:cNvSpPr>
                                <wps:spPr bwMode="auto">
                                  <a:xfrm>
                                    <a:off x="5501" y="741"/>
                                    <a:ext cx="3" cy="3"/>
                                  </a:xfrm>
                                  <a:custGeom>
                                    <a:avLst/>
                                    <a:gdLst>
                                      <a:gd name="T0" fmla="+- 0 5501 5501"/>
                                      <a:gd name="T1" fmla="*/ T0 w 3"/>
                                      <a:gd name="T2" fmla="+- 0 742 741"/>
                                      <a:gd name="T3" fmla="*/ 742 h 3"/>
                                      <a:gd name="T4" fmla="+- 0 5503 5501"/>
                                      <a:gd name="T5" fmla="*/ T4 w 3"/>
                                      <a:gd name="T6" fmla="+- 0 742 741"/>
                                      <a:gd name="T7" fmla="*/ 74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1" name="Group 421"/>
                              <wpg:cNvGrpSpPr>
                                <a:grpSpLocks/>
                              </wpg:cNvGrpSpPr>
                              <wpg:grpSpPr bwMode="auto">
                                <a:xfrm>
                                  <a:off x="5561" y="733"/>
                                  <a:ext cx="3" cy="3"/>
                                  <a:chOff x="5561" y="733"/>
                                  <a:chExt cx="3" cy="3"/>
                                </a:xfrm>
                              </wpg:grpSpPr>
                              <wps:wsp>
                                <wps:cNvPr id="1742" name="Freeform 422"/>
                                <wps:cNvSpPr>
                                  <a:spLocks/>
                                </wps:cNvSpPr>
                                <wps:spPr bwMode="auto">
                                  <a:xfrm>
                                    <a:off x="5561" y="733"/>
                                    <a:ext cx="3" cy="3"/>
                                  </a:xfrm>
                                  <a:custGeom>
                                    <a:avLst/>
                                    <a:gdLst>
                                      <a:gd name="T0" fmla="+- 0 5561 5561"/>
                                      <a:gd name="T1" fmla="*/ T0 w 3"/>
                                      <a:gd name="T2" fmla="+- 0 735 733"/>
                                      <a:gd name="T3" fmla="*/ 735 h 3"/>
                                      <a:gd name="T4" fmla="+- 0 5563 5561"/>
                                      <a:gd name="T5" fmla="*/ T4 w 3"/>
                                      <a:gd name="T6" fmla="+- 0 735 733"/>
                                      <a:gd name="T7" fmla="*/ 73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3" name="Group 423"/>
                              <wpg:cNvGrpSpPr>
                                <a:grpSpLocks/>
                              </wpg:cNvGrpSpPr>
                              <wpg:grpSpPr bwMode="auto">
                                <a:xfrm>
                                  <a:off x="5657" y="721"/>
                                  <a:ext cx="3" cy="3"/>
                                  <a:chOff x="5657" y="721"/>
                                  <a:chExt cx="3" cy="3"/>
                                </a:xfrm>
                              </wpg:grpSpPr>
                              <wps:wsp>
                                <wps:cNvPr id="1744" name="Freeform 424"/>
                                <wps:cNvSpPr>
                                  <a:spLocks/>
                                </wps:cNvSpPr>
                                <wps:spPr bwMode="auto">
                                  <a:xfrm>
                                    <a:off x="5657" y="721"/>
                                    <a:ext cx="3" cy="3"/>
                                  </a:xfrm>
                                  <a:custGeom>
                                    <a:avLst/>
                                    <a:gdLst>
                                      <a:gd name="T0" fmla="+- 0 5657 5657"/>
                                      <a:gd name="T1" fmla="*/ T0 w 3"/>
                                      <a:gd name="T2" fmla="+- 0 723 721"/>
                                      <a:gd name="T3" fmla="*/ 723 h 3"/>
                                      <a:gd name="T4" fmla="+- 0 5659 5657"/>
                                      <a:gd name="T5" fmla="*/ T4 w 3"/>
                                      <a:gd name="T6" fmla="+- 0 723 721"/>
                                      <a:gd name="T7" fmla="*/ 723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425"/>
                              <wpg:cNvGrpSpPr>
                                <a:grpSpLocks/>
                              </wpg:cNvGrpSpPr>
                              <wpg:grpSpPr bwMode="auto">
                                <a:xfrm>
                                  <a:off x="5652" y="253"/>
                                  <a:ext cx="3" cy="3"/>
                                  <a:chOff x="5652" y="253"/>
                                  <a:chExt cx="3" cy="3"/>
                                </a:xfrm>
                              </wpg:grpSpPr>
                              <wps:wsp>
                                <wps:cNvPr id="1746" name="Freeform 426"/>
                                <wps:cNvSpPr>
                                  <a:spLocks/>
                                </wps:cNvSpPr>
                                <wps:spPr bwMode="auto">
                                  <a:xfrm>
                                    <a:off x="5652" y="253"/>
                                    <a:ext cx="3" cy="3"/>
                                  </a:xfrm>
                                  <a:custGeom>
                                    <a:avLst/>
                                    <a:gdLst>
                                      <a:gd name="T0" fmla="+- 0 5652 5652"/>
                                      <a:gd name="T1" fmla="*/ T0 w 3"/>
                                      <a:gd name="T2" fmla="+- 0 255 253"/>
                                      <a:gd name="T3" fmla="*/ 255 h 3"/>
                                      <a:gd name="T4" fmla="+- 0 5654 5652"/>
                                      <a:gd name="T5" fmla="*/ T4 w 3"/>
                                      <a:gd name="T6" fmla="+- 0 255 253"/>
                                      <a:gd name="T7" fmla="*/ 25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7" name="Group 427"/>
                              <wpg:cNvGrpSpPr>
                                <a:grpSpLocks/>
                              </wpg:cNvGrpSpPr>
                              <wpg:grpSpPr bwMode="auto">
                                <a:xfrm>
                                  <a:off x="5429" y="256"/>
                                  <a:ext cx="3" cy="3"/>
                                  <a:chOff x="5429" y="256"/>
                                  <a:chExt cx="3" cy="3"/>
                                </a:xfrm>
                              </wpg:grpSpPr>
                              <wps:wsp>
                                <wps:cNvPr id="1748" name="Freeform 428"/>
                                <wps:cNvSpPr>
                                  <a:spLocks/>
                                </wps:cNvSpPr>
                                <wps:spPr bwMode="auto">
                                  <a:xfrm>
                                    <a:off x="5429" y="256"/>
                                    <a:ext cx="3" cy="3"/>
                                  </a:xfrm>
                                  <a:custGeom>
                                    <a:avLst/>
                                    <a:gdLst>
                                      <a:gd name="T0" fmla="+- 0 5429 5429"/>
                                      <a:gd name="T1" fmla="*/ T0 w 3"/>
                                      <a:gd name="T2" fmla="+- 0 257 256"/>
                                      <a:gd name="T3" fmla="*/ 257 h 3"/>
                                      <a:gd name="T4" fmla="+- 0 5431 5429"/>
                                      <a:gd name="T5" fmla="*/ T4 w 3"/>
                                      <a:gd name="T6" fmla="+- 0 257 256"/>
                                      <a:gd name="T7" fmla="*/ 25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429"/>
                              <wpg:cNvGrpSpPr>
                                <a:grpSpLocks/>
                              </wpg:cNvGrpSpPr>
                              <wpg:grpSpPr bwMode="auto">
                                <a:xfrm>
                                  <a:off x="5570" y="347"/>
                                  <a:ext cx="3" cy="3"/>
                                  <a:chOff x="5570" y="347"/>
                                  <a:chExt cx="3" cy="3"/>
                                </a:xfrm>
                              </wpg:grpSpPr>
                              <wps:wsp>
                                <wps:cNvPr id="1750" name="Freeform 430"/>
                                <wps:cNvSpPr>
                                  <a:spLocks/>
                                </wps:cNvSpPr>
                                <wps:spPr bwMode="auto">
                                  <a:xfrm>
                                    <a:off x="5570" y="347"/>
                                    <a:ext cx="3" cy="3"/>
                                  </a:xfrm>
                                  <a:custGeom>
                                    <a:avLst/>
                                    <a:gdLst>
                                      <a:gd name="T0" fmla="+- 0 5570 5570"/>
                                      <a:gd name="T1" fmla="*/ T0 w 3"/>
                                      <a:gd name="T2" fmla="+- 0 348 347"/>
                                      <a:gd name="T3" fmla="*/ 348 h 3"/>
                                      <a:gd name="T4" fmla="+- 0 5573 5570"/>
                                      <a:gd name="T5" fmla="*/ T4 w 3"/>
                                      <a:gd name="T6" fmla="+- 0 348 347"/>
                                      <a:gd name="T7" fmla="*/ 34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 name="Group 431"/>
                              <wpg:cNvGrpSpPr>
                                <a:grpSpLocks/>
                              </wpg:cNvGrpSpPr>
                              <wpg:grpSpPr bwMode="auto">
                                <a:xfrm>
                                  <a:off x="5602" y="366"/>
                                  <a:ext cx="3" cy="3"/>
                                  <a:chOff x="5602" y="366"/>
                                  <a:chExt cx="3" cy="3"/>
                                </a:xfrm>
                              </wpg:grpSpPr>
                              <wps:wsp>
                                <wps:cNvPr id="1752" name="Freeform 432"/>
                                <wps:cNvSpPr>
                                  <a:spLocks/>
                                </wps:cNvSpPr>
                                <wps:spPr bwMode="auto">
                                  <a:xfrm>
                                    <a:off x="5602" y="366"/>
                                    <a:ext cx="3" cy="3"/>
                                  </a:xfrm>
                                  <a:custGeom>
                                    <a:avLst/>
                                    <a:gdLst>
                                      <a:gd name="T0" fmla="+- 0 5602 5602"/>
                                      <a:gd name="T1" fmla="*/ T0 w 3"/>
                                      <a:gd name="T2" fmla="+- 0 367 366"/>
                                      <a:gd name="T3" fmla="*/ 367 h 3"/>
                                      <a:gd name="T4" fmla="+- 0 5604 5602"/>
                                      <a:gd name="T5" fmla="*/ T4 w 3"/>
                                      <a:gd name="T6" fmla="+- 0 367 366"/>
                                      <a:gd name="T7" fmla="*/ 36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 name="Group 433"/>
                              <wpg:cNvGrpSpPr>
                                <a:grpSpLocks/>
                              </wpg:cNvGrpSpPr>
                              <wpg:grpSpPr bwMode="auto">
                                <a:xfrm>
                                  <a:off x="5347" y="347"/>
                                  <a:ext cx="3" cy="3"/>
                                  <a:chOff x="5347" y="347"/>
                                  <a:chExt cx="3" cy="3"/>
                                </a:xfrm>
                              </wpg:grpSpPr>
                              <wps:wsp>
                                <wps:cNvPr id="1754" name="Freeform 434"/>
                                <wps:cNvSpPr>
                                  <a:spLocks/>
                                </wps:cNvSpPr>
                                <wps:spPr bwMode="auto">
                                  <a:xfrm>
                                    <a:off x="5347" y="347"/>
                                    <a:ext cx="3" cy="3"/>
                                  </a:xfrm>
                                  <a:custGeom>
                                    <a:avLst/>
                                    <a:gdLst>
                                      <a:gd name="T0" fmla="+- 0 5347 5347"/>
                                      <a:gd name="T1" fmla="*/ T0 w 3"/>
                                      <a:gd name="T2" fmla="+- 0 348 347"/>
                                      <a:gd name="T3" fmla="*/ 348 h 3"/>
                                      <a:gd name="T4" fmla="+- 0 5350 5347"/>
                                      <a:gd name="T5" fmla="*/ T4 w 3"/>
                                      <a:gd name="T6" fmla="+- 0 348 347"/>
                                      <a:gd name="T7" fmla="*/ 34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5" name="Group 435"/>
                              <wpg:cNvGrpSpPr>
                                <a:grpSpLocks/>
                              </wpg:cNvGrpSpPr>
                              <wpg:grpSpPr bwMode="auto">
                                <a:xfrm>
                                  <a:off x="5378" y="366"/>
                                  <a:ext cx="3" cy="3"/>
                                  <a:chOff x="5378" y="366"/>
                                  <a:chExt cx="3" cy="3"/>
                                </a:xfrm>
                              </wpg:grpSpPr>
                              <wps:wsp>
                                <wps:cNvPr id="1756" name="Freeform 436"/>
                                <wps:cNvSpPr>
                                  <a:spLocks/>
                                </wps:cNvSpPr>
                                <wps:spPr bwMode="auto">
                                  <a:xfrm>
                                    <a:off x="5378" y="366"/>
                                    <a:ext cx="3" cy="3"/>
                                  </a:xfrm>
                                  <a:custGeom>
                                    <a:avLst/>
                                    <a:gdLst>
                                      <a:gd name="T0" fmla="+- 0 5378 5378"/>
                                      <a:gd name="T1" fmla="*/ T0 w 3"/>
                                      <a:gd name="T2" fmla="+- 0 367 366"/>
                                      <a:gd name="T3" fmla="*/ 367 h 3"/>
                                      <a:gd name="T4" fmla="+- 0 5381 5378"/>
                                      <a:gd name="T5" fmla="*/ T4 w 3"/>
                                      <a:gd name="T6" fmla="+- 0 367 366"/>
                                      <a:gd name="T7" fmla="*/ 36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7" name="Group 437"/>
                              <wpg:cNvGrpSpPr>
                                <a:grpSpLocks/>
                              </wpg:cNvGrpSpPr>
                              <wpg:grpSpPr bwMode="auto">
                                <a:xfrm>
                                  <a:off x="5486" y="436"/>
                                  <a:ext cx="3" cy="3"/>
                                  <a:chOff x="5486" y="436"/>
                                  <a:chExt cx="3" cy="3"/>
                                </a:xfrm>
                              </wpg:grpSpPr>
                              <wps:wsp>
                                <wps:cNvPr id="1758" name="Freeform 438"/>
                                <wps:cNvSpPr>
                                  <a:spLocks/>
                                </wps:cNvSpPr>
                                <wps:spPr bwMode="auto">
                                  <a:xfrm>
                                    <a:off x="5486" y="436"/>
                                    <a:ext cx="3" cy="3"/>
                                  </a:xfrm>
                                  <a:custGeom>
                                    <a:avLst/>
                                    <a:gdLst>
                                      <a:gd name="T0" fmla="+- 0 5486 5486"/>
                                      <a:gd name="T1" fmla="*/ T0 w 3"/>
                                      <a:gd name="T2" fmla="+- 0 437 436"/>
                                      <a:gd name="T3" fmla="*/ 437 h 3"/>
                                      <a:gd name="T4" fmla="+- 0 5489 5486"/>
                                      <a:gd name="T5" fmla="*/ T4 w 3"/>
                                      <a:gd name="T6" fmla="+- 0 437 436"/>
                                      <a:gd name="T7" fmla="*/ 43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9" name="Group 439"/>
                              <wpg:cNvGrpSpPr>
                                <a:grpSpLocks/>
                              </wpg:cNvGrpSpPr>
                              <wpg:grpSpPr bwMode="auto">
                                <a:xfrm>
                                  <a:off x="5153" y="369"/>
                                  <a:ext cx="3" cy="2"/>
                                  <a:chOff x="5153" y="369"/>
                                  <a:chExt cx="3" cy="2"/>
                                </a:xfrm>
                              </wpg:grpSpPr>
                              <wps:wsp>
                                <wps:cNvPr id="1760" name="Freeform 440"/>
                                <wps:cNvSpPr>
                                  <a:spLocks/>
                                </wps:cNvSpPr>
                                <wps:spPr bwMode="auto">
                                  <a:xfrm>
                                    <a:off x="5153" y="369"/>
                                    <a:ext cx="3" cy="2"/>
                                  </a:xfrm>
                                  <a:custGeom>
                                    <a:avLst/>
                                    <a:gdLst>
                                      <a:gd name="T0" fmla="+- 0 5153 5153"/>
                                      <a:gd name="T1" fmla="*/ T0 w 3"/>
                                      <a:gd name="T2" fmla="+- 0 5155 5153"/>
                                      <a:gd name="T3" fmla="*/ T2 w 3"/>
                                    </a:gdLst>
                                    <a:ahLst/>
                                    <a:cxnLst>
                                      <a:cxn ang="0">
                                        <a:pos x="T1" y="0"/>
                                      </a:cxn>
                                      <a:cxn ang="0">
                                        <a:pos x="T3" y="0"/>
                                      </a:cxn>
                                    </a:cxnLst>
                                    <a:rect l="0" t="0" r="r" b="b"/>
                                    <a:pathLst>
                                      <a:path w="3">
                                        <a:moveTo>
                                          <a:pt x="0" y="0"/>
                                        </a:moveTo>
                                        <a:lnTo>
                                          <a:pt x="2"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1" name="Group 441"/>
                              <wpg:cNvGrpSpPr>
                                <a:grpSpLocks/>
                              </wpg:cNvGrpSpPr>
                              <wpg:grpSpPr bwMode="auto">
                                <a:xfrm>
                                  <a:off x="5263" y="436"/>
                                  <a:ext cx="3" cy="3"/>
                                  <a:chOff x="5263" y="436"/>
                                  <a:chExt cx="3" cy="3"/>
                                </a:xfrm>
                              </wpg:grpSpPr>
                              <wps:wsp>
                                <wps:cNvPr id="1762" name="Freeform 442"/>
                                <wps:cNvSpPr>
                                  <a:spLocks/>
                                </wps:cNvSpPr>
                                <wps:spPr bwMode="auto">
                                  <a:xfrm>
                                    <a:off x="5263" y="436"/>
                                    <a:ext cx="3" cy="3"/>
                                  </a:xfrm>
                                  <a:custGeom>
                                    <a:avLst/>
                                    <a:gdLst>
                                      <a:gd name="T0" fmla="+- 0 5263 5263"/>
                                      <a:gd name="T1" fmla="*/ T0 w 3"/>
                                      <a:gd name="T2" fmla="+- 0 437 436"/>
                                      <a:gd name="T3" fmla="*/ 437 h 3"/>
                                      <a:gd name="T4" fmla="+- 0 5266 5263"/>
                                      <a:gd name="T5" fmla="*/ T4 w 3"/>
                                      <a:gd name="T6" fmla="+- 0 437 436"/>
                                      <a:gd name="T7" fmla="*/ 43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443"/>
                              <wpg:cNvGrpSpPr>
                                <a:grpSpLocks/>
                              </wpg:cNvGrpSpPr>
                              <wpg:grpSpPr bwMode="auto">
                                <a:xfrm>
                                  <a:off x="5405" y="527"/>
                                  <a:ext cx="3" cy="3"/>
                                  <a:chOff x="5405" y="527"/>
                                  <a:chExt cx="3" cy="3"/>
                                </a:xfrm>
                              </wpg:grpSpPr>
                              <wps:wsp>
                                <wps:cNvPr id="1764" name="Freeform 444"/>
                                <wps:cNvSpPr>
                                  <a:spLocks/>
                                </wps:cNvSpPr>
                                <wps:spPr bwMode="auto">
                                  <a:xfrm>
                                    <a:off x="5405" y="527"/>
                                    <a:ext cx="3" cy="3"/>
                                  </a:xfrm>
                                  <a:custGeom>
                                    <a:avLst/>
                                    <a:gdLst>
                                      <a:gd name="T0" fmla="+- 0 5405 5405"/>
                                      <a:gd name="T1" fmla="*/ T0 w 3"/>
                                      <a:gd name="T2" fmla="+- 0 528 527"/>
                                      <a:gd name="T3" fmla="*/ 528 h 3"/>
                                      <a:gd name="T4" fmla="+- 0 5407 5405"/>
                                      <a:gd name="T5" fmla="*/ T4 w 3"/>
                                      <a:gd name="T6" fmla="+- 0 528 527"/>
                                      <a:gd name="T7" fmla="*/ 52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5" name="Group 445"/>
                              <wpg:cNvGrpSpPr>
                                <a:grpSpLocks/>
                              </wpg:cNvGrpSpPr>
                              <wpg:grpSpPr bwMode="auto">
                                <a:xfrm>
                                  <a:off x="5436" y="546"/>
                                  <a:ext cx="3" cy="3"/>
                                  <a:chOff x="5436" y="546"/>
                                  <a:chExt cx="3" cy="3"/>
                                </a:xfrm>
                              </wpg:grpSpPr>
                              <wps:wsp>
                                <wps:cNvPr id="1766" name="Freeform 446"/>
                                <wps:cNvSpPr>
                                  <a:spLocks/>
                                </wps:cNvSpPr>
                                <wps:spPr bwMode="auto">
                                  <a:xfrm>
                                    <a:off x="5436" y="546"/>
                                    <a:ext cx="3" cy="3"/>
                                  </a:xfrm>
                                  <a:custGeom>
                                    <a:avLst/>
                                    <a:gdLst>
                                      <a:gd name="T0" fmla="+- 0 5436 5436"/>
                                      <a:gd name="T1" fmla="*/ T0 w 3"/>
                                      <a:gd name="T2" fmla="+- 0 547 546"/>
                                      <a:gd name="T3" fmla="*/ 547 h 3"/>
                                      <a:gd name="T4" fmla="+- 0 5438 5436"/>
                                      <a:gd name="T5" fmla="*/ T4 w 3"/>
                                      <a:gd name="T6" fmla="+- 0 547 546"/>
                                      <a:gd name="T7" fmla="*/ 54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447"/>
                              <wpg:cNvGrpSpPr>
                                <a:grpSpLocks/>
                              </wpg:cNvGrpSpPr>
                              <wpg:grpSpPr bwMode="auto">
                                <a:xfrm>
                                  <a:off x="5544" y="616"/>
                                  <a:ext cx="3" cy="3"/>
                                  <a:chOff x="5544" y="616"/>
                                  <a:chExt cx="3" cy="3"/>
                                </a:xfrm>
                              </wpg:grpSpPr>
                              <wps:wsp>
                                <wps:cNvPr id="1768" name="Freeform 448"/>
                                <wps:cNvSpPr>
                                  <a:spLocks/>
                                </wps:cNvSpPr>
                                <wps:spPr bwMode="auto">
                                  <a:xfrm>
                                    <a:off x="5544" y="616"/>
                                    <a:ext cx="3" cy="3"/>
                                  </a:xfrm>
                                  <a:custGeom>
                                    <a:avLst/>
                                    <a:gdLst>
                                      <a:gd name="T0" fmla="+- 0 5544 5544"/>
                                      <a:gd name="T1" fmla="*/ T0 w 3"/>
                                      <a:gd name="T2" fmla="+- 0 617 616"/>
                                      <a:gd name="T3" fmla="*/ 617 h 3"/>
                                      <a:gd name="T4" fmla="+- 0 5546 5544"/>
                                      <a:gd name="T5" fmla="*/ T4 w 3"/>
                                      <a:gd name="T6" fmla="+- 0 617 616"/>
                                      <a:gd name="T7" fmla="*/ 61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Group 449"/>
                              <wpg:cNvGrpSpPr>
                                <a:grpSpLocks/>
                              </wpg:cNvGrpSpPr>
                              <wpg:grpSpPr bwMode="auto">
                                <a:xfrm>
                                  <a:off x="5182" y="527"/>
                                  <a:ext cx="3" cy="3"/>
                                  <a:chOff x="5182" y="527"/>
                                  <a:chExt cx="3" cy="3"/>
                                </a:xfrm>
                              </wpg:grpSpPr>
                              <wps:wsp>
                                <wps:cNvPr id="1770" name="Freeform 450"/>
                                <wps:cNvSpPr>
                                  <a:spLocks/>
                                </wps:cNvSpPr>
                                <wps:spPr bwMode="auto">
                                  <a:xfrm>
                                    <a:off x="5182" y="527"/>
                                    <a:ext cx="3" cy="3"/>
                                  </a:xfrm>
                                  <a:custGeom>
                                    <a:avLst/>
                                    <a:gdLst>
                                      <a:gd name="T0" fmla="+- 0 5182 5182"/>
                                      <a:gd name="T1" fmla="*/ T0 w 3"/>
                                      <a:gd name="T2" fmla="+- 0 528 527"/>
                                      <a:gd name="T3" fmla="*/ 528 h 3"/>
                                      <a:gd name="T4" fmla="+- 0 5184 5182"/>
                                      <a:gd name="T5" fmla="*/ T4 w 3"/>
                                      <a:gd name="T6" fmla="+- 0 528 527"/>
                                      <a:gd name="T7" fmla="*/ 52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1" name="Group 451"/>
                              <wpg:cNvGrpSpPr>
                                <a:grpSpLocks/>
                              </wpg:cNvGrpSpPr>
                              <wpg:grpSpPr bwMode="auto">
                                <a:xfrm>
                                  <a:off x="5213" y="546"/>
                                  <a:ext cx="3" cy="3"/>
                                  <a:chOff x="5213" y="546"/>
                                  <a:chExt cx="3" cy="3"/>
                                </a:xfrm>
                              </wpg:grpSpPr>
                              <wps:wsp>
                                <wps:cNvPr id="1772" name="Freeform 452"/>
                                <wps:cNvSpPr>
                                  <a:spLocks/>
                                </wps:cNvSpPr>
                                <wps:spPr bwMode="auto">
                                  <a:xfrm>
                                    <a:off x="5213" y="546"/>
                                    <a:ext cx="3" cy="3"/>
                                  </a:xfrm>
                                  <a:custGeom>
                                    <a:avLst/>
                                    <a:gdLst>
                                      <a:gd name="T0" fmla="+- 0 5213 5213"/>
                                      <a:gd name="T1" fmla="*/ T0 w 3"/>
                                      <a:gd name="T2" fmla="+- 0 547 546"/>
                                      <a:gd name="T3" fmla="*/ 547 h 3"/>
                                      <a:gd name="T4" fmla="+- 0 5215 5213"/>
                                      <a:gd name="T5" fmla="*/ T4 w 3"/>
                                      <a:gd name="T6" fmla="+- 0 547 546"/>
                                      <a:gd name="T7" fmla="*/ 54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3" name="Group 453"/>
                              <wpg:cNvGrpSpPr>
                                <a:grpSpLocks/>
                              </wpg:cNvGrpSpPr>
                              <wpg:grpSpPr bwMode="auto">
                                <a:xfrm>
                                  <a:off x="5321" y="616"/>
                                  <a:ext cx="3" cy="3"/>
                                  <a:chOff x="5321" y="616"/>
                                  <a:chExt cx="3" cy="3"/>
                                </a:xfrm>
                              </wpg:grpSpPr>
                              <wps:wsp>
                                <wps:cNvPr id="1774" name="Freeform 454"/>
                                <wps:cNvSpPr>
                                  <a:spLocks/>
                                </wps:cNvSpPr>
                                <wps:spPr bwMode="auto">
                                  <a:xfrm>
                                    <a:off x="5321" y="616"/>
                                    <a:ext cx="3" cy="3"/>
                                  </a:xfrm>
                                  <a:custGeom>
                                    <a:avLst/>
                                    <a:gdLst>
                                      <a:gd name="T0" fmla="+- 0 5321 5321"/>
                                      <a:gd name="T1" fmla="*/ T0 w 3"/>
                                      <a:gd name="T2" fmla="+- 0 617 616"/>
                                      <a:gd name="T3" fmla="*/ 617 h 3"/>
                                      <a:gd name="T4" fmla="+- 0 5323 5321"/>
                                      <a:gd name="T5" fmla="*/ T4 w 3"/>
                                      <a:gd name="T6" fmla="+- 0 617 616"/>
                                      <a:gd name="T7" fmla="*/ 61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5" name="Group 455"/>
                              <wpg:cNvGrpSpPr>
                                <a:grpSpLocks/>
                              </wpg:cNvGrpSpPr>
                              <wpg:grpSpPr bwMode="auto">
                                <a:xfrm>
                                  <a:off x="5465" y="707"/>
                                  <a:ext cx="3" cy="3"/>
                                  <a:chOff x="5465" y="707"/>
                                  <a:chExt cx="3" cy="3"/>
                                </a:xfrm>
                              </wpg:grpSpPr>
                              <wps:wsp>
                                <wps:cNvPr id="1776" name="Freeform 456"/>
                                <wps:cNvSpPr>
                                  <a:spLocks/>
                                </wps:cNvSpPr>
                                <wps:spPr bwMode="auto">
                                  <a:xfrm>
                                    <a:off x="5465" y="707"/>
                                    <a:ext cx="3" cy="3"/>
                                  </a:xfrm>
                                  <a:custGeom>
                                    <a:avLst/>
                                    <a:gdLst>
                                      <a:gd name="T0" fmla="+- 0 5465 5465"/>
                                      <a:gd name="T1" fmla="*/ T0 w 3"/>
                                      <a:gd name="T2" fmla="+- 0 708 707"/>
                                      <a:gd name="T3" fmla="*/ 708 h 3"/>
                                      <a:gd name="T4" fmla="+- 0 5467 5465"/>
                                      <a:gd name="T5" fmla="*/ T4 w 3"/>
                                      <a:gd name="T6" fmla="+- 0 708 707"/>
                                      <a:gd name="T7" fmla="*/ 70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Group 457"/>
                              <wpg:cNvGrpSpPr>
                                <a:grpSpLocks/>
                              </wpg:cNvGrpSpPr>
                              <wpg:grpSpPr bwMode="auto">
                                <a:xfrm>
                                  <a:off x="5494" y="726"/>
                                  <a:ext cx="3" cy="3"/>
                                  <a:chOff x="5494" y="726"/>
                                  <a:chExt cx="3" cy="3"/>
                                </a:xfrm>
                              </wpg:grpSpPr>
                              <wps:wsp>
                                <wps:cNvPr id="1778" name="Freeform 458"/>
                                <wps:cNvSpPr>
                                  <a:spLocks/>
                                </wps:cNvSpPr>
                                <wps:spPr bwMode="auto">
                                  <a:xfrm>
                                    <a:off x="5494" y="726"/>
                                    <a:ext cx="3" cy="3"/>
                                  </a:xfrm>
                                  <a:custGeom>
                                    <a:avLst/>
                                    <a:gdLst>
                                      <a:gd name="T0" fmla="+- 0 5494 5494"/>
                                      <a:gd name="T1" fmla="*/ T0 w 3"/>
                                      <a:gd name="T2" fmla="+- 0 727 726"/>
                                      <a:gd name="T3" fmla="*/ 727 h 3"/>
                                      <a:gd name="T4" fmla="+- 0 5496 5494"/>
                                      <a:gd name="T5" fmla="*/ T4 w 3"/>
                                      <a:gd name="T6" fmla="+- 0 727 726"/>
                                      <a:gd name="T7" fmla="*/ 72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9" name="Group 459"/>
                              <wpg:cNvGrpSpPr>
                                <a:grpSpLocks/>
                              </wpg:cNvGrpSpPr>
                              <wpg:grpSpPr bwMode="auto">
                                <a:xfrm>
                                  <a:off x="5604" y="796"/>
                                  <a:ext cx="3" cy="3"/>
                                  <a:chOff x="5604" y="796"/>
                                  <a:chExt cx="3" cy="3"/>
                                </a:xfrm>
                              </wpg:grpSpPr>
                              <wps:wsp>
                                <wps:cNvPr id="1780" name="Freeform 460"/>
                                <wps:cNvSpPr>
                                  <a:spLocks/>
                                </wps:cNvSpPr>
                                <wps:spPr bwMode="auto">
                                  <a:xfrm>
                                    <a:off x="5604" y="796"/>
                                    <a:ext cx="3" cy="3"/>
                                  </a:xfrm>
                                  <a:custGeom>
                                    <a:avLst/>
                                    <a:gdLst>
                                      <a:gd name="T0" fmla="+- 0 5604 5604"/>
                                      <a:gd name="T1" fmla="*/ T0 w 3"/>
                                      <a:gd name="T2" fmla="+- 0 797 796"/>
                                      <a:gd name="T3" fmla="*/ 797 h 3"/>
                                      <a:gd name="T4" fmla="+- 0 5606 5604"/>
                                      <a:gd name="T5" fmla="*/ T4 w 3"/>
                                      <a:gd name="T6" fmla="+- 0 797 796"/>
                                      <a:gd name="T7" fmla="*/ 79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Group 461"/>
                              <wpg:cNvGrpSpPr>
                                <a:grpSpLocks/>
                              </wpg:cNvGrpSpPr>
                              <wpg:grpSpPr bwMode="auto">
                                <a:xfrm>
                                  <a:off x="4987" y="546"/>
                                  <a:ext cx="3" cy="3"/>
                                  <a:chOff x="4987" y="546"/>
                                  <a:chExt cx="3" cy="3"/>
                                </a:xfrm>
                              </wpg:grpSpPr>
                              <wps:wsp>
                                <wps:cNvPr id="1782" name="Freeform 462"/>
                                <wps:cNvSpPr>
                                  <a:spLocks/>
                                </wps:cNvSpPr>
                                <wps:spPr bwMode="auto">
                                  <a:xfrm>
                                    <a:off x="4987" y="546"/>
                                    <a:ext cx="3" cy="3"/>
                                  </a:xfrm>
                                  <a:custGeom>
                                    <a:avLst/>
                                    <a:gdLst>
                                      <a:gd name="T0" fmla="+- 0 4987 4987"/>
                                      <a:gd name="T1" fmla="*/ T0 w 3"/>
                                      <a:gd name="T2" fmla="+- 0 547 546"/>
                                      <a:gd name="T3" fmla="*/ 547 h 3"/>
                                      <a:gd name="T4" fmla="+- 0 4990 4987"/>
                                      <a:gd name="T5" fmla="*/ T4 w 3"/>
                                      <a:gd name="T6" fmla="+- 0 547 546"/>
                                      <a:gd name="T7" fmla="*/ 54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3" name="Group 463"/>
                              <wpg:cNvGrpSpPr>
                                <a:grpSpLocks/>
                              </wpg:cNvGrpSpPr>
                              <wpg:grpSpPr bwMode="auto">
                                <a:xfrm>
                                  <a:off x="5098" y="616"/>
                                  <a:ext cx="3" cy="3"/>
                                  <a:chOff x="5098" y="616"/>
                                  <a:chExt cx="3" cy="3"/>
                                </a:xfrm>
                              </wpg:grpSpPr>
                              <wps:wsp>
                                <wps:cNvPr id="1784" name="Freeform 464"/>
                                <wps:cNvSpPr>
                                  <a:spLocks/>
                                </wps:cNvSpPr>
                                <wps:spPr bwMode="auto">
                                  <a:xfrm>
                                    <a:off x="5098" y="616"/>
                                    <a:ext cx="3" cy="3"/>
                                  </a:xfrm>
                                  <a:custGeom>
                                    <a:avLst/>
                                    <a:gdLst>
                                      <a:gd name="T0" fmla="+- 0 5098 5098"/>
                                      <a:gd name="T1" fmla="*/ T0 w 3"/>
                                      <a:gd name="T2" fmla="+- 0 617 616"/>
                                      <a:gd name="T3" fmla="*/ 617 h 3"/>
                                      <a:gd name="T4" fmla="+- 0 5100 5098"/>
                                      <a:gd name="T5" fmla="*/ T4 w 3"/>
                                      <a:gd name="T6" fmla="+- 0 617 616"/>
                                      <a:gd name="T7" fmla="*/ 61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465"/>
                              <wpg:cNvGrpSpPr>
                                <a:grpSpLocks/>
                              </wpg:cNvGrpSpPr>
                              <wpg:grpSpPr bwMode="auto">
                                <a:xfrm>
                                  <a:off x="5239" y="707"/>
                                  <a:ext cx="3" cy="3"/>
                                  <a:chOff x="5239" y="707"/>
                                  <a:chExt cx="3" cy="3"/>
                                </a:xfrm>
                              </wpg:grpSpPr>
                              <wps:wsp>
                                <wps:cNvPr id="1786" name="Freeform 466"/>
                                <wps:cNvSpPr>
                                  <a:spLocks/>
                                </wps:cNvSpPr>
                                <wps:spPr bwMode="auto">
                                  <a:xfrm>
                                    <a:off x="5239" y="707"/>
                                    <a:ext cx="3" cy="3"/>
                                  </a:xfrm>
                                  <a:custGeom>
                                    <a:avLst/>
                                    <a:gdLst>
                                      <a:gd name="T0" fmla="+- 0 5239 5239"/>
                                      <a:gd name="T1" fmla="*/ T0 w 3"/>
                                      <a:gd name="T2" fmla="+- 0 708 707"/>
                                      <a:gd name="T3" fmla="*/ 708 h 3"/>
                                      <a:gd name="T4" fmla="+- 0 5242 5239"/>
                                      <a:gd name="T5" fmla="*/ T4 w 3"/>
                                      <a:gd name="T6" fmla="+- 0 708 707"/>
                                      <a:gd name="T7" fmla="*/ 70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7" name="Group 467"/>
                              <wpg:cNvGrpSpPr>
                                <a:grpSpLocks/>
                              </wpg:cNvGrpSpPr>
                              <wpg:grpSpPr bwMode="auto">
                                <a:xfrm>
                                  <a:off x="5270" y="726"/>
                                  <a:ext cx="3" cy="3"/>
                                  <a:chOff x="5270" y="726"/>
                                  <a:chExt cx="3" cy="3"/>
                                </a:xfrm>
                              </wpg:grpSpPr>
                              <wps:wsp>
                                <wps:cNvPr id="1788" name="Freeform 468"/>
                                <wps:cNvSpPr>
                                  <a:spLocks/>
                                </wps:cNvSpPr>
                                <wps:spPr bwMode="auto">
                                  <a:xfrm>
                                    <a:off x="5270" y="726"/>
                                    <a:ext cx="3" cy="3"/>
                                  </a:xfrm>
                                  <a:custGeom>
                                    <a:avLst/>
                                    <a:gdLst>
                                      <a:gd name="T0" fmla="+- 0 5270 5270"/>
                                      <a:gd name="T1" fmla="*/ T0 w 3"/>
                                      <a:gd name="T2" fmla="+- 0 727 726"/>
                                      <a:gd name="T3" fmla="*/ 727 h 3"/>
                                      <a:gd name="T4" fmla="+- 0 5273 5270"/>
                                      <a:gd name="T5" fmla="*/ T4 w 3"/>
                                      <a:gd name="T6" fmla="+- 0 727 726"/>
                                      <a:gd name="T7" fmla="*/ 72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469"/>
                              <wpg:cNvGrpSpPr>
                                <a:grpSpLocks/>
                              </wpg:cNvGrpSpPr>
                              <wpg:grpSpPr bwMode="auto">
                                <a:xfrm>
                                  <a:off x="5378" y="796"/>
                                  <a:ext cx="3" cy="3"/>
                                  <a:chOff x="5378" y="796"/>
                                  <a:chExt cx="3" cy="3"/>
                                </a:xfrm>
                              </wpg:grpSpPr>
                              <wps:wsp>
                                <wps:cNvPr id="1790" name="Freeform 470"/>
                                <wps:cNvSpPr>
                                  <a:spLocks/>
                                </wps:cNvSpPr>
                                <wps:spPr bwMode="auto">
                                  <a:xfrm>
                                    <a:off x="5378" y="796"/>
                                    <a:ext cx="3" cy="3"/>
                                  </a:xfrm>
                                  <a:custGeom>
                                    <a:avLst/>
                                    <a:gdLst>
                                      <a:gd name="T0" fmla="+- 0 5378 5378"/>
                                      <a:gd name="T1" fmla="*/ T0 w 3"/>
                                      <a:gd name="T2" fmla="+- 0 797 796"/>
                                      <a:gd name="T3" fmla="*/ 797 h 3"/>
                                      <a:gd name="T4" fmla="+- 0 5381 5378"/>
                                      <a:gd name="T5" fmla="*/ T4 w 3"/>
                                      <a:gd name="T6" fmla="+- 0 797 796"/>
                                      <a:gd name="T7" fmla="*/ 79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1" name="Group 471"/>
                              <wpg:cNvGrpSpPr>
                                <a:grpSpLocks/>
                              </wpg:cNvGrpSpPr>
                              <wpg:grpSpPr bwMode="auto">
                                <a:xfrm>
                                  <a:off x="5016" y="707"/>
                                  <a:ext cx="3" cy="3"/>
                                  <a:chOff x="5016" y="707"/>
                                  <a:chExt cx="3" cy="3"/>
                                </a:xfrm>
                              </wpg:grpSpPr>
                              <wps:wsp>
                                <wps:cNvPr id="1792" name="Freeform 472"/>
                                <wps:cNvSpPr>
                                  <a:spLocks/>
                                </wps:cNvSpPr>
                                <wps:spPr bwMode="auto">
                                  <a:xfrm>
                                    <a:off x="5016" y="707"/>
                                    <a:ext cx="3" cy="3"/>
                                  </a:xfrm>
                                  <a:custGeom>
                                    <a:avLst/>
                                    <a:gdLst>
                                      <a:gd name="T0" fmla="+- 0 5016 5016"/>
                                      <a:gd name="T1" fmla="*/ T0 w 3"/>
                                      <a:gd name="T2" fmla="+- 0 708 707"/>
                                      <a:gd name="T3" fmla="*/ 708 h 3"/>
                                      <a:gd name="T4" fmla="+- 0 5018 5016"/>
                                      <a:gd name="T5" fmla="*/ T4 w 3"/>
                                      <a:gd name="T6" fmla="+- 0 708 707"/>
                                      <a:gd name="T7" fmla="*/ 70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Group 473"/>
                              <wpg:cNvGrpSpPr>
                                <a:grpSpLocks/>
                              </wpg:cNvGrpSpPr>
                              <wpg:grpSpPr bwMode="auto">
                                <a:xfrm>
                                  <a:off x="5045" y="726"/>
                                  <a:ext cx="3" cy="3"/>
                                  <a:chOff x="5045" y="726"/>
                                  <a:chExt cx="3" cy="3"/>
                                </a:xfrm>
                              </wpg:grpSpPr>
                              <wps:wsp>
                                <wps:cNvPr id="1794" name="Freeform 474"/>
                                <wps:cNvSpPr>
                                  <a:spLocks/>
                                </wps:cNvSpPr>
                                <wps:spPr bwMode="auto">
                                  <a:xfrm>
                                    <a:off x="5045" y="726"/>
                                    <a:ext cx="3" cy="3"/>
                                  </a:xfrm>
                                  <a:custGeom>
                                    <a:avLst/>
                                    <a:gdLst>
                                      <a:gd name="T0" fmla="+- 0 5045 5045"/>
                                      <a:gd name="T1" fmla="*/ T0 w 3"/>
                                      <a:gd name="T2" fmla="+- 0 727 726"/>
                                      <a:gd name="T3" fmla="*/ 727 h 3"/>
                                      <a:gd name="T4" fmla="+- 0 5047 5045"/>
                                      <a:gd name="T5" fmla="*/ T4 w 3"/>
                                      <a:gd name="T6" fmla="+- 0 727 726"/>
                                      <a:gd name="T7" fmla="*/ 72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5" name="Group 475"/>
                              <wpg:cNvGrpSpPr>
                                <a:grpSpLocks/>
                              </wpg:cNvGrpSpPr>
                              <wpg:grpSpPr bwMode="auto">
                                <a:xfrm>
                                  <a:off x="5155" y="796"/>
                                  <a:ext cx="3" cy="3"/>
                                  <a:chOff x="5155" y="796"/>
                                  <a:chExt cx="3" cy="3"/>
                                </a:xfrm>
                              </wpg:grpSpPr>
                              <wps:wsp>
                                <wps:cNvPr id="1796" name="Freeform 476"/>
                                <wps:cNvSpPr>
                                  <a:spLocks/>
                                </wps:cNvSpPr>
                                <wps:spPr bwMode="auto">
                                  <a:xfrm>
                                    <a:off x="5155" y="796"/>
                                    <a:ext cx="3" cy="3"/>
                                  </a:xfrm>
                                  <a:custGeom>
                                    <a:avLst/>
                                    <a:gdLst>
                                      <a:gd name="T0" fmla="+- 0 5155 5155"/>
                                      <a:gd name="T1" fmla="*/ T0 w 3"/>
                                      <a:gd name="T2" fmla="+- 0 797 796"/>
                                      <a:gd name="T3" fmla="*/ 797 h 3"/>
                                      <a:gd name="T4" fmla="+- 0 5158 5155"/>
                                      <a:gd name="T5" fmla="*/ T4 w 3"/>
                                      <a:gd name="T6" fmla="+- 0 797 796"/>
                                      <a:gd name="T7" fmla="*/ 79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7" name="Group 477"/>
                              <wpg:cNvGrpSpPr>
                                <a:grpSpLocks/>
                              </wpg:cNvGrpSpPr>
                              <wpg:grpSpPr bwMode="auto">
                                <a:xfrm>
                                  <a:off x="4822" y="729"/>
                                  <a:ext cx="3" cy="3"/>
                                  <a:chOff x="4822" y="729"/>
                                  <a:chExt cx="3" cy="3"/>
                                </a:xfrm>
                              </wpg:grpSpPr>
                              <wps:wsp>
                                <wps:cNvPr id="1798" name="Freeform 478"/>
                                <wps:cNvSpPr>
                                  <a:spLocks/>
                                </wps:cNvSpPr>
                                <wps:spPr bwMode="auto">
                                  <a:xfrm>
                                    <a:off x="4822" y="729"/>
                                    <a:ext cx="3" cy="3"/>
                                  </a:xfrm>
                                  <a:custGeom>
                                    <a:avLst/>
                                    <a:gdLst>
                                      <a:gd name="T0" fmla="+- 0 4822 4822"/>
                                      <a:gd name="T1" fmla="*/ T0 w 3"/>
                                      <a:gd name="T2" fmla="+- 0 730 729"/>
                                      <a:gd name="T3" fmla="*/ 730 h 3"/>
                                      <a:gd name="T4" fmla="+- 0 4824 4822"/>
                                      <a:gd name="T5" fmla="*/ T4 w 3"/>
                                      <a:gd name="T6" fmla="+- 0 730 729"/>
                                      <a:gd name="T7" fmla="*/ 73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9" name="Group 479"/>
                              <wpg:cNvGrpSpPr>
                                <a:grpSpLocks/>
                              </wpg:cNvGrpSpPr>
                              <wpg:grpSpPr bwMode="auto">
                                <a:xfrm>
                                  <a:off x="4930" y="798"/>
                                  <a:ext cx="3" cy="3"/>
                                  <a:chOff x="4930" y="798"/>
                                  <a:chExt cx="3" cy="3"/>
                                </a:xfrm>
                              </wpg:grpSpPr>
                              <wps:wsp>
                                <wps:cNvPr id="1800" name="Freeform 480"/>
                                <wps:cNvSpPr>
                                  <a:spLocks/>
                                </wps:cNvSpPr>
                                <wps:spPr bwMode="auto">
                                  <a:xfrm>
                                    <a:off x="4930" y="798"/>
                                    <a:ext cx="3" cy="3"/>
                                  </a:xfrm>
                                  <a:custGeom>
                                    <a:avLst/>
                                    <a:gdLst>
                                      <a:gd name="T0" fmla="+- 0 4930 4930"/>
                                      <a:gd name="T1" fmla="*/ T0 w 3"/>
                                      <a:gd name="T2" fmla="+- 0 799 798"/>
                                      <a:gd name="T3" fmla="*/ 799 h 3"/>
                                      <a:gd name="T4" fmla="+- 0 4932 4930"/>
                                      <a:gd name="T5" fmla="*/ T4 w 3"/>
                                      <a:gd name="T6" fmla="+- 0 799 798"/>
                                      <a:gd name="T7" fmla="*/ 79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1" name="Group 481"/>
                              <wpg:cNvGrpSpPr>
                                <a:grpSpLocks/>
                              </wpg:cNvGrpSpPr>
                              <wpg:grpSpPr bwMode="auto">
                                <a:xfrm>
                                  <a:off x="5573" y="232"/>
                                  <a:ext cx="3" cy="3"/>
                                  <a:chOff x="5573" y="232"/>
                                  <a:chExt cx="3" cy="3"/>
                                </a:xfrm>
                              </wpg:grpSpPr>
                              <wps:wsp>
                                <wps:cNvPr id="1802" name="Freeform 482"/>
                                <wps:cNvSpPr>
                                  <a:spLocks/>
                                </wps:cNvSpPr>
                                <wps:spPr bwMode="auto">
                                  <a:xfrm>
                                    <a:off x="5573" y="232"/>
                                    <a:ext cx="3" cy="3"/>
                                  </a:xfrm>
                                  <a:custGeom>
                                    <a:avLst/>
                                    <a:gdLst>
                                      <a:gd name="T0" fmla="+- 0 5573 5573"/>
                                      <a:gd name="T1" fmla="*/ T0 w 3"/>
                                      <a:gd name="T2" fmla="+- 0 233 232"/>
                                      <a:gd name="T3" fmla="*/ 233 h 3"/>
                                      <a:gd name="T4" fmla="+- 0 5575 5573"/>
                                      <a:gd name="T5" fmla="*/ T4 w 3"/>
                                      <a:gd name="T6" fmla="+- 0 233 232"/>
                                      <a:gd name="T7" fmla="*/ 23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483"/>
                              <wpg:cNvGrpSpPr>
                                <a:grpSpLocks/>
                              </wpg:cNvGrpSpPr>
                              <wpg:grpSpPr bwMode="auto">
                                <a:xfrm>
                                  <a:off x="5587" y="244"/>
                                  <a:ext cx="3" cy="3"/>
                                  <a:chOff x="5587" y="244"/>
                                  <a:chExt cx="3" cy="3"/>
                                </a:xfrm>
                              </wpg:grpSpPr>
                              <wps:wsp>
                                <wps:cNvPr id="1804" name="Freeform 484"/>
                                <wps:cNvSpPr>
                                  <a:spLocks/>
                                </wps:cNvSpPr>
                                <wps:spPr bwMode="auto">
                                  <a:xfrm>
                                    <a:off x="5587" y="244"/>
                                    <a:ext cx="3" cy="3"/>
                                  </a:xfrm>
                                  <a:custGeom>
                                    <a:avLst/>
                                    <a:gdLst>
                                      <a:gd name="T0" fmla="+- 0 5587 5587"/>
                                      <a:gd name="T1" fmla="*/ T0 w 3"/>
                                      <a:gd name="T2" fmla="+- 0 245 244"/>
                                      <a:gd name="T3" fmla="*/ 245 h 3"/>
                                      <a:gd name="T4" fmla="+- 0 5590 5587"/>
                                      <a:gd name="T5" fmla="*/ T4 w 3"/>
                                      <a:gd name="T6" fmla="+- 0 245 244"/>
                                      <a:gd name="T7" fmla="*/ 245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5" name="Group 485"/>
                              <wpg:cNvGrpSpPr>
                                <a:grpSpLocks/>
                              </wpg:cNvGrpSpPr>
                              <wpg:grpSpPr bwMode="auto">
                                <a:xfrm>
                                  <a:off x="5650" y="301"/>
                                  <a:ext cx="3" cy="3"/>
                                  <a:chOff x="5650" y="301"/>
                                  <a:chExt cx="3" cy="3"/>
                                </a:xfrm>
                              </wpg:grpSpPr>
                              <wps:wsp>
                                <wps:cNvPr id="1806" name="Freeform 486"/>
                                <wps:cNvSpPr>
                                  <a:spLocks/>
                                </wps:cNvSpPr>
                                <wps:spPr bwMode="auto">
                                  <a:xfrm>
                                    <a:off x="5650" y="301"/>
                                    <a:ext cx="3" cy="3"/>
                                  </a:xfrm>
                                  <a:custGeom>
                                    <a:avLst/>
                                    <a:gdLst>
                                      <a:gd name="T0" fmla="+- 0 5650 5650"/>
                                      <a:gd name="T1" fmla="*/ T0 w 3"/>
                                      <a:gd name="T2" fmla="+- 0 303 301"/>
                                      <a:gd name="T3" fmla="*/ 303 h 3"/>
                                      <a:gd name="T4" fmla="+- 0 5652 5650"/>
                                      <a:gd name="T5" fmla="*/ T4 w 3"/>
                                      <a:gd name="T6" fmla="+- 0 303 301"/>
                                      <a:gd name="T7" fmla="*/ 303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487"/>
                              <wpg:cNvGrpSpPr>
                                <a:grpSpLocks/>
                              </wpg:cNvGrpSpPr>
                              <wpg:grpSpPr bwMode="auto">
                                <a:xfrm>
                                  <a:off x="5285" y="229"/>
                                  <a:ext cx="3" cy="3"/>
                                  <a:chOff x="5285" y="229"/>
                                  <a:chExt cx="3" cy="3"/>
                                </a:xfrm>
                              </wpg:grpSpPr>
                              <wps:wsp>
                                <wps:cNvPr id="1808" name="Freeform 488"/>
                                <wps:cNvSpPr>
                                  <a:spLocks/>
                                </wps:cNvSpPr>
                                <wps:spPr bwMode="auto">
                                  <a:xfrm>
                                    <a:off x="5285" y="229"/>
                                    <a:ext cx="3" cy="3"/>
                                  </a:xfrm>
                                  <a:custGeom>
                                    <a:avLst/>
                                    <a:gdLst>
                                      <a:gd name="T0" fmla="+- 0 5285 5285"/>
                                      <a:gd name="T1" fmla="*/ T0 w 3"/>
                                      <a:gd name="T2" fmla="+- 0 231 229"/>
                                      <a:gd name="T3" fmla="*/ 231 h 3"/>
                                      <a:gd name="T4" fmla="+- 0 5287 5285"/>
                                      <a:gd name="T5" fmla="*/ T4 w 3"/>
                                      <a:gd name="T6" fmla="+- 0 231 229"/>
                                      <a:gd name="T7" fmla="*/ 231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9" name="Group 489"/>
                              <wpg:cNvGrpSpPr>
                                <a:grpSpLocks/>
                              </wpg:cNvGrpSpPr>
                              <wpg:grpSpPr bwMode="auto">
                                <a:xfrm>
                                  <a:off x="5357" y="294"/>
                                  <a:ext cx="3" cy="3"/>
                                  <a:chOff x="5357" y="294"/>
                                  <a:chExt cx="3" cy="3"/>
                                </a:xfrm>
                              </wpg:grpSpPr>
                              <wps:wsp>
                                <wps:cNvPr id="1810" name="Freeform 490"/>
                                <wps:cNvSpPr>
                                  <a:spLocks/>
                                </wps:cNvSpPr>
                                <wps:spPr bwMode="auto">
                                  <a:xfrm>
                                    <a:off x="5357" y="294"/>
                                    <a:ext cx="3" cy="3"/>
                                  </a:xfrm>
                                  <a:custGeom>
                                    <a:avLst/>
                                    <a:gdLst>
                                      <a:gd name="T0" fmla="+- 0 5357 5357"/>
                                      <a:gd name="T1" fmla="*/ T0 w 3"/>
                                      <a:gd name="T2" fmla="+- 0 295 294"/>
                                      <a:gd name="T3" fmla="*/ 295 h 3"/>
                                      <a:gd name="T4" fmla="+- 0 5359 5357"/>
                                      <a:gd name="T5" fmla="*/ T4 w 3"/>
                                      <a:gd name="T6" fmla="+- 0 295 294"/>
                                      <a:gd name="T7" fmla="*/ 29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1" name="Group 491"/>
                              <wpg:cNvGrpSpPr>
                                <a:grpSpLocks/>
                              </wpg:cNvGrpSpPr>
                              <wpg:grpSpPr bwMode="auto">
                                <a:xfrm>
                                  <a:off x="5369" y="306"/>
                                  <a:ext cx="3" cy="3"/>
                                  <a:chOff x="5369" y="306"/>
                                  <a:chExt cx="3" cy="3"/>
                                </a:xfrm>
                              </wpg:grpSpPr>
                              <wps:wsp>
                                <wps:cNvPr id="1812" name="Freeform 492"/>
                                <wps:cNvSpPr>
                                  <a:spLocks/>
                                </wps:cNvSpPr>
                                <wps:spPr bwMode="auto">
                                  <a:xfrm>
                                    <a:off x="5369" y="306"/>
                                    <a:ext cx="3" cy="3"/>
                                  </a:xfrm>
                                  <a:custGeom>
                                    <a:avLst/>
                                    <a:gdLst>
                                      <a:gd name="T0" fmla="+- 0 5369 5369"/>
                                      <a:gd name="T1" fmla="*/ T0 w 3"/>
                                      <a:gd name="T2" fmla="+- 0 307 306"/>
                                      <a:gd name="T3" fmla="*/ 307 h 3"/>
                                      <a:gd name="T4" fmla="+- 0 5371 5369"/>
                                      <a:gd name="T5" fmla="*/ T4 w 3"/>
                                      <a:gd name="T6" fmla="+- 0 307 306"/>
                                      <a:gd name="T7" fmla="*/ 30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3" name="Group 493"/>
                              <wpg:cNvGrpSpPr>
                                <a:grpSpLocks/>
                              </wpg:cNvGrpSpPr>
                              <wpg:grpSpPr bwMode="auto">
                                <a:xfrm>
                                  <a:off x="5431" y="364"/>
                                  <a:ext cx="3" cy="3"/>
                                  <a:chOff x="5431" y="364"/>
                                  <a:chExt cx="3" cy="3"/>
                                </a:xfrm>
                              </wpg:grpSpPr>
                              <wps:wsp>
                                <wps:cNvPr id="1814" name="Freeform 494"/>
                                <wps:cNvSpPr>
                                  <a:spLocks/>
                                </wps:cNvSpPr>
                                <wps:spPr bwMode="auto">
                                  <a:xfrm>
                                    <a:off x="5431" y="364"/>
                                    <a:ext cx="3" cy="3"/>
                                  </a:xfrm>
                                  <a:custGeom>
                                    <a:avLst/>
                                    <a:gdLst>
                                      <a:gd name="T0" fmla="+- 0 5431 5431"/>
                                      <a:gd name="T1" fmla="*/ T0 w 3"/>
                                      <a:gd name="T2" fmla="+- 0 365 364"/>
                                      <a:gd name="T3" fmla="*/ 365 h 3"/>
                                      <a:gd name="T4" fmla="+- 0 5434 5431"/>
                                      <a:gd name="T5" fmla="*/ T4 w 3"/>
                                      <a:gd name="T6" fmla="+- 0 365 364"/>
                                      <a:gd name="T7" fmla="*/ 365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5" name="Group 495"/>
                              <wpg:cNvGrpSpPr>
                                <a:grpSpLocks/>
                              </wpg:cNvGrpSpPr>
                              <wpg:grpSpPr bwMode="auto">
                                <a:xfrm>
                                  <a:off x="5503" y="429"/>
                                  <a:ext cx="3" cy="3"/>
                                  <a:chOff x="5503" y="429"/>
                                  <a:chExt cx="3" cy="3"/>
                                </a:xfrm>
                              </wpg:grpSpPr>
                              <wps:wsp>
                                <wps:cNvPr id="1816" name="Freeform 496"/>
                                <wps:cNvSpPr>
                                  <a:spLocks/>
                                </wps:cNvSpPr>
                                <wps:spPr bwMode="auto">
                                  <a:xfrm>
                                    <a:off x="5503" y="429"/>
                                    <a:ext cx="3" cy="3"/>
                                  </a:xfrm>
                                  <a:custGeom>
                                    <a:avLst/>
                                    <a:gdLst>
                                      <a:gd name="T0" fmla="+- 0 5503 5503"/>
                                      <a:gd name="T1" fmla="*/ T0 w 3"/>
                                      <a:gd name="T2" fmla="+- 0 430 429"/>
                                      <a:gd name="T3" fmla="*/ 430 h 3"/>
                                      <a:gd name="T4" fmla="+- 0 5506 5503"/>
                                      <a:gd name="T5" fmla="*/ T4 w 3"/>
                                      <a:gd name="T6" fmla="+- 0 430 429"/>
                                      <a:gd name="T7" fmla="*/ 43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7" name="Group 497"/>
                              <wpg:cNvGrpSpPr>
                                <a:grpSpLocks/>
                              </wpg:cNvGrpSpPr>
                              <wpg:grpSpPr bwMode="auto">
                                <a:xfrm>
                                  <a:off x="5518" y="441"/>
                                  <a:ext cx="3" cy="3"/>
                                  <a:chOff x="5518" y="441"/>
                                  <a:chExt cx="3" cy="3"/>
                                </a:xfrm>
                              </wpg:grpSpPr>
                              <wps:wsp>
                                <wps:cNvPr id="1818" name="Freeform 498"/>
                                <wps:cNvSpPr>
                                  <a:spLocks/>
                                </wps:cNvSpPr>
                                <wps:spPr bwMode="auto">
                                  <a:xfrm>
                                    <a:off x="5518" y="441"/>
                                    <a:ext cx="3" cy="3"/>
                                  </a:xfrm>
                                  <a:custGeom>
                                    <a:avLst/>
                                    <a:gdLst>
                                      <a:gd name="T0" fmla="+- 0 5518 5518"/>
                                      <a:gd name="T1" fmla="*/ T0 w 3"/>
                                      <a:gd name="T2" fmla="+- 0 442 441"/>
                                      <a:gd name="T3" fmla="*/ 442 h 3"/>
                                      <a:gd name="T4" fmla="+- 0 5520 5518"/>
                                      <a:gd name="T5" fmla="*/ T4 w 3"/>
                                      <a:gd name="T6" fmla="+- 0 442 441"/>
                                      <a:gd name="T7" fmla="*/ 44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9" name="Group 499"/>
                              <wpg:cNvGrpSpPr>
                                <a:grpSpLocks/>
                              </wpg:cNvGrpSpPr>
                              <wpg:grpSpPr bwMode="auto">
                                <a:xfrm>
                                  <a:off x="5580" y="501"/>
                                  <a:ext cx="3" cy="3"/>
                                  <a:chOff x="5580" y="501"/>
                                  <a:chExt cx="3" cy="3"/>
                                </a:xfrm>
                              </wpg:grpSpPr>
                              <wps:wsp>
                                <wps:cNvPr id="1820" name="Freeform 500"/>
                                <wps:cNvSpPr>
                                  <a:spLocks/>
                                </wps:cNvSpPr>
                                <wps:spPr bwMode="auto">
                                  <a:xfrm>
                                    <a:off x="5580" y="501"/>
                                    <a:ext cx="3" cy="3"/>
                                  </a:xfrm>
                                  <a:custGeom>
                                    <a:avLst/>
                                    <a:gdLst>
                                      <a:gd name="T0" fmla="+- 0 5580 5580"/>
                                      <a:gd name="T1" fmla="*/ T0 w 3"/>
                                      <a:gd name="T2" fmla="+- 0 502 501"/>
                                      <a:gd name="T3" fmla="*/ 502 h 3"/>
                                      <a:gd name="T4" fmla="+- 0 5582 5580"/>
                                      <a:gd name="T5" fmla="*/ T4 w 3"/>
                                      <a:gd name="T6" fmla="+- 0 502 501"/>
                                      <a:gd name="T7" fmla="*/ 50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501"/>
                              <wpg:cNvGrpSpPr>
                                <a:grpSpLocks/>
                              </wpg:cNvGrpSpPr>
                              <wpg:grpSpPr bwMode="auto">
                                <a:xfrm>
                                  <a:off x="5530" y="563"/>
                                  <a:ext cx="130" cy="2"/>
                                  <a:chOff x="5530" y="563"/>
                                  <a:chExt cx="130" cy="2"/>
                                </a:xfrm>
                              </wpg:grpSpPr>
                              <wps:wsp>
                                <wps:cNvPr id="1822" name="Freeform 502"/>
                                <wps:cNvSpPr>
                                  <a:spLocks/>
                                </wps:cNvSpPr>
                                <wps:spPr bwMode="auto">
                                  <a:xfrm>
                                    <a:off x="5530" y="563"/>
                                    <a:ext cx="130" cy="2"/>
                                  </a:xfrm>
                                  <a:custGeom>
                                    <a:avLst/>
                                    <a:gdLst>
                                      <a:gd name="T0" fmla="+- 0 5530 5530"/>
                                      <a:gd name="T1" fmla="*/ T0 w 130"/>
                                      <a:gd name="T2" fmla="+- 0 5659 5530"/>
                                      <a:gd name="T3" fmla="*/ T2 w 130"/>
                                    </a:gdLst>
                                    <a:ahLst/>
                                    <a:cxnLst>
                                      <a:cxn ang="0">
                                        <a:pos x="T1" y="0"/>
                                      </a:cxn>
                                      <a:cxn ang="0">
                                        <a:pos x="T3" y="0"/>
                                      </a:cxn>
                                    </a:cxnLst>
                                    <a:rect l="0" t="0" r="r" b="b"/>
                                    <a:pathLst>
                                      <a:path w="130">
                                        <a:moveTo>
                                          <a:pt x="0" y="0"/>
                                        </a:moveTo>
                                        <a:lnTo>
                                          <a:pt x="129" y="0"/>
                                        </a:lnTo>
                                      </a:path>
                                    </a:pathLst>
                                  </a:custGeom>
                                  <a:noFill/>
                                  <a:ln w="68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3" name="Group 503"/>
                              <wpg:cNvGrpSpPr>
                                <a:grpSpLocks/>
                              </wpg:cNvGrpSpPr>
                              <wpg:grpSpPr bwMode="auto">
                                <a:xfrm>
                                  <a:off x="5215" y="426"/>
                                  <a:ext cx="3" cy="3"/>
                                  <a:chOff x="5215" y="426"/>
                                  <a:chExt cx="3" cy="3"/>
                                </a:xfrm>
                              </wpg:grpSpPr>
                              <wps:wsp>
                                <wps:cNvPr id="1824" name="Freeform 504"/>
                                <wps:cNvSpPr>
                                  <a:spLocks/>
                                </wps:cNvSpPr>
                                <wps:spPr bwMode="auto">
                                  <a:xfrm>
                                    <a:off x="5215" y="426"/>
                                    <a:ext cx="3" cy="3"/>
                                  </a:xfrm>
                                  <a:custGeom>
                                    <a:avLst/>
                                    <a:gdLst>
                                      <a:gd name="T0" fmla="+- 0 5215 5215"/>
                                      <a:gd name="T1" fmla="*/ T0 w 3"/>
                                      <a:gd name="T2" fmla="+- 0 427 426"/>
                                      <a:gd name="T3" fmla="*/ 427 h 3"/>
                                      <a:gd name="T4" fmla="+- 0 5218 5215"/>
                                      <a:gd name="T5" fmla="*/ T4 w 3"/>
                                      <a:gd name="T6" fmla="+- 0 427 426"/>
                                      <a:gd name="T7" fmla="*/ 42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505"/>
                              <wpg:cNvGrpSpPr>
                                <a:grpSpLocks/>
                              </wpg:cNvGrpSpPr>
                              <wpg:grpSpPr bwMode="auto">
                                <a:xfrm>
                                  <a:off x="5287" y="493"/>
                                  <a:ext cx="3" cy="3"/>
                                  <a:chOff x="5287" y="493"/>
                                  <a:chExt cx="3" cy="3"/>
                                </a:xfrm>
                              </wpg:grpSpPr>
                              <wps:wsp>
                                <wps:cNvPr id="1826" name="Freeform 506"/>
                                <wps:cNvSpPr>
                                  <a:spLocks/>
                                </wps:cNvSpPr>
                                <wps:spPr bwMode="auto">
                                  <a:xfrm>
                                    <a:off x="5287" y="493"/>
                                    <a:ext cx="3" cy="3"/>
                                  </a:xfrm>
                                  <a:custGeom>
                                    <a:avLst/>
                                    <a:gdLst>
                                      <a:gd name="T0" fmla="+- 0 5287 5287"/>
                                      <a:gd name="T1" fmla="*/ T0 w 3"/>
                                      <a:gd name="T2" fmla="+- 0 495 493"/>
                                      <a:gd name="T3" fmla="*/ 495 h 3"/>
                                      <a:gd name="T4" fmla="+- 0 5290 5287"/>
                                      <a:gd name="T5" fmla="*/ T4 w 3"/>
                                      <a:gd name="T6" fmla="+- 0 495 493"/>
                                      <a:gd name="T7" fmla="*/ 49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7" name="Group 507"/>
                              <wpg:cNvGrpSpPr>
                                <a:grpSpLocks/>
                              </wpg:cNvGrpSpPr>
                              <wpg:grpSpPr bwMode="auto">
                                <a:xfrm>
                                  <a:off x="5302" y="505"/>
                                  <a:ext cx="3" cy="3"/>
                                  <a:chOff x="5302" y="505"/>
                                  <a:chExt cx="3" cy="3"/>
                                </a:xfrm>
                              </wpg:grpSpPr>
                              <wps:wsp>
                                <wps:cNvPr id="1828" name="Freeform 508"/>
                                <wps:cNvSpPr>
                                  <a:spLocks/>
                                </wps:cNvSpPr>
                                <wps:spPr bwMode="auto">
                                  <a:xfrm>
                                    <a:off x="5302" y="505"/>
                                    <a:ext cx="3" cy="3"/>
                                  </a:xfrm>
                                  <a:custGeom>
                                    <a:avLst/>
                                    <a:gdLst>
                                      <a:gd name="T0" fmla="+- 0 5302 5302"/>
                                      <a:gd name="T1" fmla="*/ T0 w 3"/>
                                      <a:gd name="T2" fmla="+- 0 507 505"/>
                                      <a:gd name="T3" fmla="*/ 507 h 3"/>
                                      <a:gd name="T4" fmla="+- 0 5304 5302"/>
                                      <a:gd name="T5" fmla="*/ T4 w 3"/>
                                      <a:gd name="T6" fmla="+- 0 507 505"/>
                                      <a:gd name="T7" fmla="*/ 50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9" name="Group 509"/>
                              <wpg:cNvGrpSpPr>
                                <a:grpSpLocks/>
                              </wpg:cNvGrpSpPr>
                              <wpg:grpSpPr bwMode="auto">
                                <a:xfrm>
                                  <a:off x="5364" y="563"/>
                                  <a:ext cx="3" cy="3"/>
                                  <a:chOff x="5364" y="563"/>
                                  <a:chExt cx="3" cy="3"/>
                                </a:xfrm>
                              </wpg:grpSpPr>
                              <wps:wsp>
                                <wps:cNvPr id="1830" name="Freeform 510"/>
                                <wps:cNvSpPr>
                                  <a:spLocks/>
                                </wps:cNvSpPr>
                                <wps:spPr bwMode="auto">
                                  <a:xfrm>
                                    <a:off x="5364" y="563"/>
                                    <a:ext cx="3" cy="3"/>
                                  </a:xfrm>
                                  <a:custGeom>
                                    <a:avLst/>
                                    <a:gdLst>
                                      <a:gd name="T0" fmla="+- 0 5364 5364"/>
                                      <a:gd name="T1" fmla="*/ T0 w 3"/>
                                      <a:gd name="T2" fmla="+- 0 564 563"/>
                                      <a:gd name="T3" fmla="*/ 564 h 3"/>
                                      <a:gd name="T4" fmla="+- 0 5366 5364"/>
                                      <a:gd name="T5" fmla="*/ T4 w 3"/>
                                      <a:gd name="T6" fmla="+- 0 564 563"/>
                                      <a:gd name="T7" fmla="*/ 56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1" name="Group 511"/>
                              <wpg:cNvGrpSpPr>
                                <a:grpSpLocks/>
                              </wpg:cNvGrpSpPr>
                              <wpg:grpSpPr bwMode="auto">
                                <a:xfrm>
                                  <a:off x="5434" y="628"/>
                                  <a:ext cx="3" cy="3"/>
                                  <a:chOff x="5434" y="628"/>
                                  <a:chExt cx="3" cy="3"/>
                                </a:xfrm>
                              </wpg:grpSpPr>
                              <wps:wsp>
                                <wps:cNvPr id="1832" name="Freeform 512"/>
                                <wps:cNvSpPr>
                                  <a:spLocks/>
                                </wps:cNvSpPr>
                                <wps:spPr bwMode="auto">
                                  <a:xfrm>
                                    <a:off x="5434" y="628"/>
                                    <a:ext cx="3" cy="3"/>
                                  </a:xfrm>
                                  <a:custGeom>
                                    <a:avLst/>
                                    <a:gdLst>
                                      <a:gd name="T0" fmla="+- 0 5434 5434"/>
                                      <a:gd name="T1" fmla="*/ T0 w 3"/>
                                      <a:gd name="T2" fmla="+- 0 629 628"/>
                                      <a:gd name="T3" fmla="*/ 629 h 3"/>
                                      <a:gd name="T4" fmla="+- 0 5436 5434"/>
                                      <a:gd name="T5" fmla="*/ T4 w 3"/>
                                      <a:gd name="T6" fmla="+- 0 629 628"/>
                                      <a:gd name="T7" fmla="*/ 62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3" name="Group 513"/>
                              <wpg:cNvGrpSpPr>
                                <a:grpSpLocks/>
                              </wpg:cNvGrpSpPr>
                              <wpg:grpSpPr bwMode="auto">
                                <a:xfrm>
                                  <a:off x="5448" y="640"/>
                                  <a:ext cx="3" cy="3"/>
                                  <a:chOff x="5448" y="640"/>
                                  <a:chExt cx="3" cy="3"/>
                                </a:xfrm>
                              </wpg:grpSpPr>
                              <wps:wsp>
                                <wps:cNvPr id="1834" name="Freeform 514"/>
                                <wps:cNvSpPr>
                                  <a:spLocks/>
                                </wps:cNvSpPr>
                                <wps:spPr bwMode="auto">
                                  <a:xfrm>
                                    <a:off x="5448" y="640"/>
                                    <a:ext cx="3" cy="3"/>
                                  </a:xfrm>
                                  <a:custGeom>
                                    <a:avLst/>
                                    <a:gdLst>
                                      <a:gd name="T0" fmla="+- 0 5448 5448"/>
                                      <a:gd name="T1" fmla="*/ T0 w 3"/>
                                      <a:gd name="T2" fmla="+- 0 641 640"/>
                                      <a:gd name="T3" fmla="*/ 641 h 3"/>
                                      <a:gd name="T4" fmla="+- 0 5450 5448"/>
                                      <a:gd name="T5" fmla="*/ T4 w 3"/>
                                      <a:gd name="T6" fmla="+- 0 641 640"/>
                                      <a:gd name="T7" fmla="*/ 641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5" name="Group 515"/>
                              <wpg:cNvGrpSpPr>
                                <a:grpSpLocks/>
                              </wpg:cNvGrpSpPr>
                              <wpg:grpSpPr bwMode="auto">
                                <a:xfrm>
                                  <a:off x="5510" y="697"/>
                                  <a:ext cx="3" cy="3"/>
                                  <a:chOff x="5510" y="697"/>
                                  <a:chExt cx="3" cy="3"/>
                                </a:xfrm>
                              </wpg:grpSpPr>
                              <wps:wsp>
                                <wps:cNvPr id="1836" name="Freeform 516"/>
                                <wps:cNvSpPr>
                                  <a:spLocks/>
                                </wps:cNvSpPr>
                                <wps:spPr bwMode="auto">
                                  <a:xfrm>
                                    <a:off x="5510" y="697"/>
                                    <a:ext cx="3" cy="3"/>
                                  </a:xfrm>
                                  <a:custGeom>
                                    <a:avLst/>
                                    <a:gdLst>
                                      <a:gd name="T0" fmla="+- 0 5510 5510"/>
                                      <a:gd name="T1" fmla="*/ T0 w 3"/>
                                      <a:gd name="T2" fmla="+- 0 699 697"/>
                                      <a:gd name="T3" fmla="*/ 699 h 3"/>
                                      <a:gd name="T4" fmla="+- 0 5513 5510"/>
                                      <a:gd name="T5" fmla="*/ T4 w 3"/>
                                      <a:gd name="T6" fmla="+- 0 699 697"/>
                                      <a:gd name="T7" fmla="*/ 699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7" name="Group 517"/>
                              <wpg:cNvGrpSpPr>
                                <a:grpSpLocks/>
                              </wpg:cNvGrpSpPr>
                              <wpg:grpSpPr bwMode="auto">
                                <a:xfrm>
                                  <a:off x="5582" y="765"/>
                                  <a:ext cx="3" cy="3"/>
                                  <a:chOff x="5582" y="765"/>
                                  <a:chExt cx="3" cy="3"/>
                                </a:xfrm>
                              </wpg:grpSpPr>
                              <wps:wsp>
                                <wps:cNvPr id="1838" name="Freeform 518"/>
                                <wps:cNvSpPr>
                                  <a:spLocks/>
                                </wps:cNvSpPr>
                                <wps:spPr bwMode="auto">
                                  <a:xfrm>
                                    <a:off x="5582" y="765"/>
                                    <a:ext cx="3" cy="3"/>
                                  </a:xfrm>
                                  <a:custGeom>
                                    <a:avLst/>
                                    <a:gdLst>
                                      <a:gd name="T0" fmla="+- 0 5582 5582"/>
                                      <a:gd name="T1" fmla="*/ T0 w 3"/>
                                      <a:gd name="T2" fmla="+- 0 766 765"/>
                                      <a:gd name="T3" fmla="*/ 766 h 3"/>
                                      <a:gd name="T4" fmla="+- 0 5585 5582"/>
                                      <a:gd name="T5" fmla="*/ T4 w 3"/>
                                      <a:gd name="T6" fmla="+- 0 766 765"/>
                                      <a:gd name="T7" fmla="*/ 766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519"/>
                              <wpg:cNvGrpSpPr>
                                <a:grpSpLocks/>
                              </wpg:cNvGrpSpPr>
                              <wpg:grpSpPr bwMode="auto">
                                <a:xfrm>
                                  <a:off x="5597" y="777"/>
                                  <a:ext cx="3" cy="3"/>
                                  <a:chOff x="5597" y="777"/>
                                  <a:chExt cx="3" cy="3"/>
                                </a:xfrm>
                              </wpg:grpSpPr>
                              <wps:wsp>
                                <wps:cNvPr id="1840" name="Freeform 520"/>
                                <wps:cNvSpPr>
                                  <a:spLocks/>
                                </wps:cNvSpPr>
                                <wps:spPr bwMode="auto">
                                  <a:xfrm>
                                    <a:off x="5597" y="777"/>
                                    <a:ext cx="3" cy="3"/>
                                  </a:xfrm>
                                  <a:custGeom>
                                    <a:avLst/>
                                    <a:gdLst>
                                      <a:gd name="T0" fmla="+- 0 5597 5597"/>
                                      <a:gd name="T1" fmla="*/ T0 w 3"/>
                                      <a:gd name="T2" fmla="+- 0 778 777"/>
                                      <a:gd name="T3" fmla="*/ 778 h 3"/>
                                      <a:gd name="T4" fmla="+- 0 5599 5597"/>
                                      <a:gd name="T5" fmla="*/ T4 w 3"/>
                                      <a:gd name="T6" fmla="+- 0 778 777"/>
                                      <a:gd name="T7" fmla="*/ 77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1" name="Group 521"/>
                              <wpg:cNvGrpSpPr>
                                <a:grpSpLocks/>
                              </wpg:cNvGrpSpPr>
                              <wpg:grpSpPr bwMode="auto">
                                <a:xfrm>
                                  <a:off x="5071" y="556"/>
                                  <a:ext cx="3" cy="3"/>
                                  <a:chOff x="5071" y="556"/>
                                  <a:chExt cx="3" cy="3"/>
                                </a:xfrm>
                              </wpg:grpSpPr>
                              <wps:wsp>
                                <wps:cNvPr id="1842" name="Freeform 522"/>
                                <wps:cNvSpPr>
                                  <a:spLocks/>
                                </wps:cNvSpPr>
                                <wps:spPr bwMode="auto">
                                  <a:xfrm>
                                    <a:off x="5071" y="556"/>
                                    <a:ext cx="3" cy="3"/>
                                  </a:xfrm>
                                  <a:custGeom>
                                    <a:avLst/>
                                    <a:gdLst>
                                      <a:gd name="T0" fmla="+- 0 5071 5071"/>
                                      <a:gd name="T1" fmla="*/ T0 w 3"/>
                                      <a:gd name="T2" fmla="+- 0 557 556"/>
                                      <a:gd name="T3" fmla="*/ 557 h 3"/>
                                      <a:gd name="T4" fmla="+- 0 5074 5071"/>
                                      <a:gd name="T5" fmla="*/ T4 w 3"/>
                                      <a:gd name="T6" fmla="+- 0 557 556"/>
                                      <a:gd name="T7" fmla="*/ 55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523"/>
                              <wpg:cNvGrpSpPr>
                                <a:grpSpLocks/>
                              </wpg:cNvGrpSpPr>
                              <wpg:grpSpPr bwMode="auto">
                                <a:xfrm>
                                  <a:off x="4963" y="565"/>
                                  <a:ext cx="125" cy="2"/>
                                  <a:chOff x="4963" y="565"/>
                                  <a:chExt cx="125" cy="2"/>
                                </a:xfrm>
                              </wpg:grpSpPr>
                              <wps:wsp>
                                <wps:cNvPr id="1844" name="Freeform 524"/>
                                <wps:cNvSpPr>
                                  <a:spLocks/>
                                </wps:cNvSpPr>
                                <wps:spPr bwMode="auto">
                                  <a:xfrm>
                                    <a:off x="4963" y="565"/>
                                    <a:ext cx="125" cy="2"/>
                                  </a:xfrm>
                                  <a:custGeom>
                                    <a:avLst/>
                                    <a:gdLst>
                                      <a:gd name="T0" fmla="+- 0 4963 4963"/>
                                      <a:gd name="T1" fmla="*/ T0 w 125"/>
                                      <a:gd name="T2" fmla="+- 0 5088 4963"/>
                                      <a:gd name="T3" fmla="*/ T2 w 125"/>
                                    </a:gdLst>
                                    <a:ahLst/>
                                    <a:cxnLst>
                                      <a:cxn ang="0">
                                        <a:pos x="T1" y="0"/>
                                      </a:cxn>
                                      <a:cxn ang="0">
                                        <a:pos x="T3" y="0"/>
                                      </a:cxn>
                                    </a:cxnLst>
                                    <a:rect l="0" t="0" r="r" b="b"/>
                                    <a:pathLst>
                                      <a:path w="125">
                                        <a:moveTo>
                                          <a:pt x="0" y="0"/>
                                        </a:moveTo>
                                        <a:lnTo>
                                          <a:pt x="125" y="0"/>
                                        </a:lnTo>
                                      </a:path>
                                    </a:pathLst>
                                  </a:custGeom>
                                  <a:noFill/>
                                  <a:ln w="8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5" name="Group 525"/>
                              <wpg:cNvGrpSpPr>
                                <a:grpSpLocks/>
                              </wpg:cNvGrpSpPr>
                              <wpg:grpSpPr bwMode="auto">
                                <a:xfrm>
                                  <a:off x="5146" y="625"/>
                                  <a:ext cx="3" cy="3"/>
                                  <a:chOff x="5146" y="625"/>
                                  <a:chExt cx="3" cy="3"/>
                                </a:xfrm>
                              </wpg:grpSpPr>
                              <wps:wsp>
                                <wps:cNvPr id="1846" name="Freeform 526"/>
                                <wps:cNvSpPr>
                                  <a:spLocks/>
                                </wps:cNvSpPr>
                                <wps:spPr bwMode="auto">
                                  <a:xfrm>
                                    <a:off x="5146" y="625"/>
                                    <a:ext cx="3" cy="3"/>
                                  </a:xfrm>
                                  <a:custGeom>
                                    <a:avLst/>
                                    <a:gdLst>
                                      <a:gd name="T0" fmla="+- 0 5146 5146"/>
                                      <a:gd name="T1" fmla="*/ T0 w 3"/>
                                      <a:gd name="T2" fmla="+- 0 627 625"/>
                                      <a:gd name="T3" fmla="*/ 627 h 3"/>
                                      <a:gd name="T4" fmla="+- 0 5148 5146"/>
                                      <a:gd name="T5" fmla="*/ T4 w 3"/>
                                      <a:gd name="T6" fmla="+- 0 627 625"/>
                                      <a:gd name="T7" fmla="*/ 62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7" name="Group 527"/>
                              <wpg:cNvGrpSpPr>
                                <a:grpSpLocks/>
                              </wpg:cNvGrpSpPr>
                              <wpg:grpSpPr bwMode="auto">
                                <a:xfrm>
                                  <a:off x="5218" y="690"/>
                                  <a:ext cx="3" cy="3"/>
                                  <a:chOff x="5218" y="690"/>
                                  <a:chExt cx="3" cy="3"/>
                                </a:xfrm>
                              </wpg:grpSpPr>
                              <wps:wsp>
                                <wps:cNvPr id="1848" name="Freeform 528"/>
                                <wps:cNvSpPr>
                                  <a:spLocks/>
                                </wps:cNvSpPr>
                                <wps:spPr bwMode="auto">
                                  <a:xfrm>
                                    <a:off x="5218" y="690"/>
                                    <a:ext cx="3" cy="3"/>
                                  </a:xfrm>
                                  <a:custGeom>
                                    <a:avLst/>
                                    <a:gdLst>
                                      <a:gd name="T0" fmla="+- 0 5218 5218"/>
                                      <a:gd name="T1" fmla="*/ T0 w 3"/>
                                      <a:gd name="T2" fmla="+- 0 691 690"/>
                                      <a:gd name="T3" fmla="*/ 691 h 3"/>
                                      <a:gd name="T4" fmla="+- 0 5220 5218"/>
                                      <a:gd name="T5" fmla="*/ T4 w 3"/>
                                      <a:gd name="T6" fmla="+- 0 691 690"/>
                                      <a:gd name="T7" fmla="*/ 691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Group 529"/>
                              <wpg:cNvGrpSpPr>
                                <a:grpSpLocks/>
                              </wpg:cNvGrpSpPr>
                              <wpg:grpSpPr bwMode="auto">
                                <a:xfrm>
                                  <a:off x="5232" y="702"/>
                                  <a:ext cx="3" cy="3"/>
                                  <a:chOff x="5232" y="702"/>
                                  <a:chExt cx="3" cy="3"/>
                                </a:xfrm>
                              </wpg:grpSpPr>
                              <wps:wsp>
                                <wps:cNvPr id="1850" name="Freeform 530"/>
                                <wps:cNvSpPr>
                                  <a:spLocks/>
                                </wps:cNvSpPr>
                                <wps:spPr bwMode="auto">
                                  <a:xfrm>
                                    <a:off x="5232" y="702"/>
                                    <a:ext cx="3" cy="3"/>
                                  </a:xfrm>
                                  <a:custGeom>
                                    <a:avLst/>
                                    <a:gdLst>
                                      <a:gd name="T0" fmla="+- 0 5232 5232"/>
                                      <a:gd name="T1" fmla="*/ T0 w 3"/>
                                      <a:gd name="T2" fmla="+- 0 703 702"/>
                                      <a:gd name="T3" fmla="*/ 703 h 3"/>
                                      <a:gd name="T4" fmla="+- 0 5234 5232"/>
                                      <a:gd name="T5" fmla="*/ T4 w 3"/>
                                      <a:gd name="T6" fmla="+- 0 703 702"/>
                                      <a:gd name="T7" fmla="*/ 70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1" name="Group 531"/>
                              <wpg:cNvGrpSpPr>
                                <a:grpSpLocks/>
                              </wpg:cNvGrpSpPr>
                              <wpg:grpSpPr bwMode="auto">
                                <a:xfrm>
                                  <a:off x="5294" y="760"/>
                                  <a:ext cx="3" cy="3"/>
                                  <a:chOff x="5294" y="760"/>
                                  <a:chExt cx="3" cy="3"/>
                                </a:xfrm>
                              </wpg:grpSpPr>
                              <wps:wsp>
                                <wps:cNvPr id="1852" name="Freeform 532"/>
                                <wps:cNvSpPr>
                                  <a:spLocks/>
                                </wps:cNvSpPr>
                                <wps:spPr bwMode="auto">
                                  <a:xfrm>
                                    <a:off x="5294" y="760"/>
                                    <a:ext cx="3" cy="3"/>
                                  </a:xfrm>
                                  <a:custGeom>
                                    <a:avLst/>
                                    <a:gdLst>
                                      <a:gd name="T0" fmla="+- 0 5294 5294"/>
                                      <a:gd name="T1" fmla="*/ T0 w 3"/>
                                      <a:gd name="T2" fmla="+- 0 761 760"/>
                                      <a:gd name="T3" fmla="*/ 761 h 3"/>
                                      <a:gd name="T4" fmla="+- 0 5297 5294"/>
                                      <a:gd name="T5" fmla="*/ T4 w 3"/>
                                      <a:gd name="T6" fmla="+- 0 761 760"/>
                                      <a:gd name="T7" fmla="*/ 76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3" name="Group 533"/>
                              <wpg:cNvGrpSpPr>
                                <a:grpSpLocks/>
                              </wpg:cNvGrpSpPr>
                              <wpg:grpSpPr bwMode="auto">
                                <a:xfrm>
                                  <a:off x="4930" y="688"/>
                                  <a:ext cx="3" cy="3"/>
                                  <a:chOff x="4930" y="688"/>
                                  <a:chExt cx="3" cy="3"/>
                                </a:xfrm>
                              </wpg:grpSpPr>
                              <wps:wsp>
                                <wps:cNvPr id="1854" name="Freeform 534"/>
                                <wps:cNvSpPr>
                                  <a:spLocks/>
                                </wps:cNvSpPr>
                                <wps:spPr bwMode="auto">
                                  <a:xfrm>
                                    <a:off x="4930" y="688"/>
                                    <a:ext cx="3" cy="3"/>
                                  </a:xfrm>
                                  <a:custGeom>
                                    <a:avLst/>
                                    <a:gdLst>
                                      <a:gd name="T0" fmla="+- 0 4930 4930"/>
                                      <a:gd name="T1" fmla="*/ T0 w 3"/>
                                      <a:gd name="T2" fmla="+- 0 689 688"/>
                                      <a:gd name="T3" fmla="*/ 689 h 3"/>
                                      <a:gd name="T4" fmla="+- 0 4932 4930"/>
                                      <a:gd name="T5" fmla="*/ T4 w 3"/>
                                      <a:gd name="T6" fmla="+- 0 689 688"/>
                                      <a:gd name="T7" fmla="*/ 68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Group 535"/>
                              <wpg:cNvGrpSpPr>
                                <a:grpSpLocks/>
                              </wpg:cNvGrpSpPr>
                              <wpg:grpSpPr bwMode="auto">
                                <a:xfrm>
                                  <a:off x="5002" y="755"/>
                                  <a:ext cx="3" cy="3"/>
                                  <a:chOff x="5002" y="755"/>
                                  <a:chExt cx="3" cy="3"/>
                                </a:xfrm>
                              </wpg:grpSpPr>
                              <wps:wsp>
                                <wps:cNvPr id="1856" name="Freeform 536"/>
                                <wps:cNvSpPr>
                                  <a:spLocks/>
                                </wps:cNvSpPr>
                                <wps:spPr bwMode="auto">
                                  <a:xfrm>
                                    <a:off x="5002" y="755"/>
                                    <a:ext cx="3" cy="3"/>
                                  </a:xfrm>
                                  <a:custGeom>
                                    <a:avLst/>
                                    <a:gdLst>
                                      <a:gd name="T0" fmla="+- 0 5002 5002"/>
                                      <a:gd name="T1" fmla="*/ T0 w 3"/>
                                      <a:gd name="T2" fmla="+- 0 756 755"/>
                                      <a:gd name="T3" fmla="*/ 756 h 3"/>
                                      <a:gd name="T4" fmla="+- 0 5004 5002"/>
                                      <a:gd name="T5" fmla="*/ T4 w 3"/>
                                      <a:gd name="T6" fmla="+- 0 756 755"/>
                                      <a:gd name="T7" fmla="*/ 75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537"/>
                              <wpg:cNvGrpSpPr>
                                <a:grpSpLocks/>
                              </wpg:cNvGrpSpPr>
                              <wpg:grpSpPr bwMode="auto">
                                <a:xfrm>
                                  <a:off x="5016" y="767"/>
                                  <a:ext cx="3" cy="3"/>
                                  <a:chOff x="5016" y="767"/>
                                  <a:chExt cx="3" cy="3"/>
                                </a:xfrm>
                              </wpg:grpSpPr>
                              <wps:wsp>
                                <wps:cNvPr id="1858" name="Freeform 538"/>
                                <wps:cNvSpPr>
                                  <a:spLocks/>
                                </wps:cNvSpPr>
                                <wps:spPr bwMode="auto">
                                  <a:xfrm>
                                    <a:off x="5016" y="767"/>
                                    <a:ext cx="3" cy="3"/>
                                  </a:xfrm>
                                  <a:custGeom>
                                    <a:avLst/>
                                    <a:gdLst>
                                      <a:gd name="T0" fmla="+- 0 5016 5016"/>
                                      <a:gd name="T1" fmla="*/ T0 w 3"/>
                                      <a:gd name="T2" fmla="+- 0 768 767"/>
                                      <a:gd name="T3" fmla="*/ 768 h 3"/>
                                      <a:gd name="T4" fmla="+- 0 5018 5016"/>
                                      <a:gd name="T5" fmla="*/ T4 w 3"/>
                                      <a:gd name="T6" fmla="+- 0 768 767"/>
                                      <a:gd name="T7" fmla="*/ 76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9" name="Group 539"/>
                              <wpg:cNvGrpSpPr>
                                <a:grpSpLocks/>
                              </wpg:cNvGrpSpPr>
                              <wpg:grpSpPr bwMode="auto">
                                <a:xfrm>
                                  <a:off x="1630" y="251"/>
                                  <a:ext cx="3" cy="3"/>
                                  <a:chOff x="1630" y="251"/>
                                  <a:chExt cx="3" cy="3"/>
                                </a:xfrm>
                              </wpg:grpSpPr>
                              <wps:wsp>
                                <wps:cNvPr id="1860" name="Freeform 540"/>
                                <wps:cNvSpPr>
                                  <a:spLocks/>
                                </wps:cNvSpPr>
                                <wps:spPr bwMode="auto">
                                  <a:xfrm>
                                    <a:off x="1630" y="251"/>
                                    <a:ext cx="3" cy="3"/>
                                  </a:xfrm>
                                  <a:custGeom>
                                    <a:avLst/>
                                    <a:gdLst>
                                      <a:gd name="T0" fmla="+- 0 1630 1630"/>
                                      <a:gd name="T1" fmla="*/ T0 w 3"/>
                                      <a:gd name="T2" fmla="+- 0 252 251"/>
                                      <a:gd name="T3" fmla="*/ 252 h 3"/>
                                      <a:gd name="T4" fmla="+- 0 1632 1630"/>
                                      <a:gd name="T5" fmla="*/ T4 w 3"/>
                                      <a:gd name="T6" fmla="+- 0 252 251"/>
                                      <a:gd name="T7" fmla="*/ 25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541"/>
                              <wpg:cNvGrpSpPr>
                                <a:grpSpLocks/>
                              </wpg:cNvGrpSpPr>
                              <wpg:grpSpPr bwMode="auto">
                                <a:xfrm>
                                  <a:off x="1634" y="390"/>
                                  <a:ext cx="3" cy="3"/>
                                  <a:chOff x="1634" y="390"/>
                                  <a:chExt cx="3" cy="3"/>
                                </a:xfrm>
                              </wpg:grpSpPr>
                              <wps:wsp>
                                <wps:cNvPr id="1862" name="Freeform 542"/>
                                <wps:cNvSpPr>
                                  <a:spLocks/>
                                </wps:cNvSpPr>
                                <wps:spPr bwMode="auto">
                                  <a:xfrm>
                                    <a:off x="1634" y="390"/>
                                    <a:ext cx="3" cy="3"/>
                                  </a:xfrm>
                                  <a:custGeom>
                                    <a:avLst/>
                                    <a:gdLst>
                                      <a:gd name="T0" fmla="+- 0 1634 1634"/>
                                      <a:gd name="T1" fmla="*/ T0 w 3"/>
                                      <a:gd name="T2" fmla="+- 0 391 390"/>
                                      <a:gd name="T3" fmla="*/ 391 h 3"/>
                                      <a:gd name="T4" fmla="+- 0 1637 1634"/>
                                      <a:gd name="T5" fmla="*/ T4 w 3"/>
                                      <a:gd name="T6" fmla="+- 0 391 390"/>
                                      <a:gd name="T7" fmla="*/ 39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3" name="Group 543"/>
                              <wpg:cNvGrpSpPr>
                                <a:grpSpLocks/>
                              </wpg:cNvGrpSpPr>
                              <wpg:grpSpPr bwMode="auto">
                                <a:xfrm>
                                  <a:off x="1721" y="325"/>
                                  <a:ext cx="3" cy="3"/>
                                  <a:chOff x="1721" y="325"/>
                                  <a:chExt cx="3" cy="3"/>
                                </a:xfrm>
                              </wpg:grpSpPr>
                              <wps:wsp>
                                <wps:cNvPr id="1864" name="Freeform 544"/>
                                <wps:cNvSpPr>
                                  <a:spLocks/>
                                </wps:cNvSpPr>
                                <wps:spPr bwMode="auto">
                                  <a:xfrm>
                                    <a:off x="1721" y="325"/>
                                    <a:ext cx="3" cy="3"/>
                                  </a:xfrm>
                                  <a:custGeom>
                                    <a:avLst/>
                                    <a:gdLst>
                                      <a:gd name="T0" fmla="+- 0 1721 1721"/>
                                      <a:gd name="T1" fmla="*/ T0 w 3"/>
                                      <a:gd name="T2" fmla="+- 0 327 325"/>
                                      <a:gd name="T3" fmla="*/ 327 h 3"/>
                                      <a:gd name="T4" fmla="+- 0 1723 1721"/>
                                      <a:gd name="T5" fmla="*/ T4 w 3"/>
                                      <a:gd name="T6" fmla="+- 0 327 325"/>
                                      <a:gd name="T7" fmla="*/ 32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5" name="Group 545"/>
                              <wpg:cNvGrpSpPr>
                                <a:grpSpLocks/>
                              </wpg:cNvGrpSpPr>
                              <wpg:grpSpPr bwMode="auto">
                                <a:xfrm>
                                  <a:off x="1817" y="251"/>
                                  <a:ext cx="3" cy="3"/>
                                  <a:chOff x="1817" y="251"/>
                                  <a:chExt cx="3" cy="3"/>
                                </a:xfrm>
                              </wpg:grpSpPr>
                              <wps:wsp>
                                <wps:cNvPr id="1866" name="Freeform 546"/>
                                <wps:cNvSpPr>
                                  <a:spLocks/>
                                </wps:cNvSpPr>
                                <wps:spPr bwMode="auto">
                                  <a:xfrm>
                                    <a:off x="1817" y="251"/>
                                    <a:ext cx="3" cy="3"/>
                                  </a:xfrm>
                                  <a:custGeom>
                                    <a:avLst/>
                                    <a:gdLst>
                                      <a:gd name="T0" fmla="+- 0 1817 1817"/>
                                      <a:gd name="T1" fmla="*/ T0 w 3"/>
                                      <a:gd name="T2" fmla="+- 0 252 251"/>
                                      <a:gd name="T3" fmla="*/ 252 h 3"/>
                                      <a:gd name="T4" fmla="+- 0 1819 1817"/>
                                      <a:gd name="T5" fmla="*/ T4 w 3"/>
                                      <a:gd name="T6" fmla="+- 0 252 251"/>
                                      <a:gd name="T7" fmla="*/ 25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7" name="Group 547"/>
                              <wpg:cNvGrpSpPr>
                                <a:grpSpLocks/>
                              </wpg:cNvGrpSpPr>
                              <wpg:grpSpPr bwMode="auto">
                                <a:xfrm>
                                  <a:off x="1639" y="529"/>
                                  <a:ext cx="3" cy="3"/>
                                  <a:chOff x="1639" y="529"/>
                                  <a:chExt cx="3" cy="3"/>
                                </a:xfrm>
                              </wpg:grpSpPr>
                              <wps:wsp>
                                <wps:cNvPr id="1868" name="Freeform 548"/>
                                <wps:cNvSpPr>
                                  <a:spLocks/>
                                </wps:cNvSpPr>
                                <wps:spPr bwMode="auto">
                                  <a:xfrm>
                                    <a:off x="1639" y="529"/>
                                    <a:ext cx="3" cy="3"/>
                                  </a:xfrm>
                                  <a:custGeom>
                                    <a:avLst/>
                                    <a:gdLst>
                                      <a:gd name="T0" fmla="+- 0 1639 1639"/>
                                      <a:gd name="T1" fmla="*/ T0 w 3"/>
                                      <a:gd name="T2" fmla="+- 0 531 529"/>
                                      <a:gd name="T3" fmla="*/ 531 h 3"/>
                                      <a:gd name="T4" fmla="+- 0 1642 1639"/>
                                      <a:gd name="T5" fmla="*/ T4 w 3"/>
                                      <a:gd name="T6" fmla="+- 0 531 529"/>
                                      <a:gd name="T7" fmla="*/ 531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9" name="Group 549"/>
                              <wpg:cNvGrpSpPr>
                                <a:grpSpLocks/>
                              </wpg:cNvGrpSpPr>
                              <wpg:grpSpPr bwMode="auto">
                                <a:xfrm>
                                  <a:off x="1726" y="462"/>
                                  <a:ext cx="3" cy="3"/>
                                  <a:chOff x="1726" y="462"/>
                                  <a:chExt cx="3" cy="3"/>
                                </a:xfrm>
                              </wpg:grpSpPr>
                              <wps:wsp>
                                <wps:cNvPr id="1870" name="Freeform 550"/>
                                <wps:cNvSpPr>
                                  <a:spLocks/>
                                </wps:cNvSpPr>
                                <wps:spPr bwMode="auto">
                                  <a:xfrm>
                                    <a:off x="1726" y="462"/>
                                    <a:ext cx="3" cy="3"/>
                                  </a:xfrm>
                                  <a:custGeom>
                                    <a:avLst/>
                                    <a:gdLst>
                                      <a:gd name="T0" fmla="+- 0 1726 1726"/>
                                      <a:gd name="T1" fmla="*/ T0 w 3"/>
                                      <a:gd name="T2" fmla="+- 0 463 462"/>
                                      <a:gd name="T3" fmla="*/ 463 h 3"/>
                                      <a:gd name="T4" fmla="+- 0 1728 1726"/>
                                      <a:gd name="T5" fmla="*/ T4 w 3"/>
                                      <a:gd name="T6" fmla="+- 0 463 462"/>
                                      <a:gd name="T7" fmla="*/ 46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551"/>
                              <wpg:cNvGrpSpPr>
                                <a:grpSpLocks/>
                              </wpg:cNvGrpSpPr>
                              <wpg:grpSpPr bwMode="auto">
                                <a:xfrm>
                                  <a:off x="1822" y="388"/>
                                  <a:ext cx="3" cy="3"/>
                                  <a:chOff x="1822" y="388"/>
                                  <a:chExt cx="3" cy="3"/>
                                </a:xfrm>
                              </wpg:grpSpPr>
                              <wps:wsp>
                                <wps:cNvPr id="1872" name="Freeform 552"/>
                                <wps:cNvSpPr>
                                  <a:spLocks/>
                                </wps:cNvSpPr>
                                <wps:spPr bwMode="auto">
                                  <a:xfrm>
                                    <a:off x="1822" y="388"/>
                                    <a:ext cx="3" cy="3"/>
                                  </a:xfrm>
                                  <a:custGeom>
                                    <a:avLst/>
                                    <a:gdLst>
                                      <a:gd name="T0" fmla="+- 0 1822 1822"/>
                                      <a:gd name="T1" fmla="*/ T0 w 3"/>
                                      <a:gd name="T2" fmla="+- 0 389 388"/>
                                      <a:gd name="T3" fmla="*/ 389 h 3"/>
                                      <a:gd name="T4" fmla="+- 0 1824 1822"/>
                                      <a:gd name="T5" fmla="*/ T4 w 3"/>
                                      <a:gd name="T6" fmla="+- 0 389 388"/>
                                      <a:gd name="T7" fmla="*/ 38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553"/>
                              <wpg:cNvGrpSpPr>
                                <a:grpSpLocks/>
                              </wpg:cNvGrpSpPr>
                              <wpg:grpSpPr bwMode="auto">
                                <a:xfrm>
                                  <a:off x="1915" y="316"/>
                                  <a:ext cx="3" cy="3"/>
                                  <a:chOff x="1915" y="316"/>
                                  <a:chExt cx="3" cy="3"/>
                                </a:xfrm>
                              </wpg:grpSpPr>
                              <wps:wsp>
                                <wps:cNvPr id="1874" name="Freeform 554"/>
                                <wps:cNvSpPr>
                                  <a:spLocks/>
                                </wps:cNvSpPr>
                                <wps:spPr bwMode="auto">
                                  <a:xfrm>
                                    <a:off x="1915" y="316"/>
                                    <a:ext cx="3" cy="3"/>
                                  </a:xfrm>
                                  <a:custGeom>
                                    <a:avLst/>
                                    <a:gdLst>
                                      <a:gd name="T0" fmla="+- 0 1915 1915"/>
                                      <a:gd name="T1" fmla="*/ T0 w 3"/>
                                      <a:gd name="T2" fmla="+- 0 317 316"/>
                                      <a:gd name="T3" fmla="*/ 317 h 3"/>
                                      <a:gd name="T4" fmla="+- 0 1918 1915"/>
                                      <a:gd name="T5" fmla="*/ T4 w 3"/>
                                      <a:gd name="T6" fmla="+- 0 317 316"/>
                                      <a:gd name="T7" fmla="*/ 31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555"/>
                              <wpg:cNvGrpSpPr>
                                <a:grpSpLocks/>
                              </wpg:cNvGrpSpPr>
                              <wpg:grpSpPr bwMode="auto">
                                <a:xfrm>
                                  <a:off x="1644" y="669"/>
                                  <a:ext cx="3" cy="3"/>
                                  <a:chOff x="1644" y="669"/>
                                  <a:chExt cx="3" cy="3"/>
                                </a:xfrm>
                              </wpg:grpSpPr>
                              <wps:wsp>
                                <wps:cNvPr id="1876" name="Freeform 556"/>
                                <wps:cNvSpPr>
                                  <a:spLocks/>
                                </wps:cNvSpPr>
                                <wps:spPr bwMode="auto">
                                  <a:xfrm>
                                    <a:off x="1644" y="669"/>
                                    <a:ext cx="3" cy="3"/>
                                  </a:xfrm>
                                  <a:custGeom>
                                    <a:avLst/>
                                    <a:gdLst>
                                      <a:gd name="T0" fmla="+- 0 1644 1644"/>
                                      <a:gd name="T1" fmla="*/ T0 w 3"/>
                                      <a:gd name="T2" fmla="+- 0 670 669"/>
                                      <a:gd name="T3" fmla="*/ 670 h 3"/>
                                      <a:gd name="T4" fmla="+- 0 1646 1644"/>
                                      <a:gd name="T5" fmla="*/ T4 w 3"/>
                                      <a:gd name="T6" fmla="+- 0 670 669"/>
                                      <a:gd name="T7" fmla="*/ 67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557"/>
                              <wpg:cNvGrpSpPr>
                                <a:grpSpLocks/>
                              </wpg:cNvGrpSpPr>
                              <wpg:grpSpPr bwMode="auto">
                                <a:xfrm>
                                  <a:off x="1730" y="601"/>
                                  <a:ext cx="3" cy="3"/>
                                  <a:chOff x="1730" y="601"/>
                                  <a:chExt cx="3" cy="3"/>
                                </a:xfrm>
                              </wpg:grpSpPr>
                              <wps:wsp>
                                <wps:cNvPr id="1878" name="Freeform 558"/>
                                <wps:cNvSpPr>
                                  <a:spLocks/>
                                </wps:cNvSpPr>
                                <wps:spPr bwMode="auto">
                                  <a:xfrm>
                                    <a:off x="1730" y="601"/>
                                    <a:ext cx="3" cy="3"/>
                                  </a:xfrm>
                                  <a:custGeom>
                                    <a:avLst/>
                                    <a:gdLst>
                                      <a:gd name="T0" fmla="+- 0 1730 1730"/>
                                      <a:gd name="T1" fmla="*/ T0 w 3"/>
                                      <a:gd name="T2" fmla="+- 0 603 601"/>
                                      <a:gd name="T3" fmla="*/ 603 h 3"/>
                                      <a:gd name="T4" fmla="+- 0 1733 1730"/>
                                      <a:gd name="T5" fmla="*/ T4 w 3"/>
                                      <a:gd name="T6" fmla="+- 0 603 601"/>
                                      <a:gd name="T7" fmla="*/ 603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559"/>
                              <wpg:cNvGrpSpPr>
                                <a:grpSpLocks/>
                              </wpg:cNvGrpSpPr>
                              <wpg:grpSpPr bwMode="auto">
                                <a:xfrm>
                                  <a:off x="1826" y="527"/>
                                  <a:ext cx="3" cy="3"/>
                                  <a:chOff x="1826" y="527"/>
                                  <a:chExt cx="3" cy="3"/>
                                </a:xfrm>
                              </wpg:grpSpPr>
                              <wps:wsp>
                                <wps:cNvPr id="1880" name="Freeform 560"/>
                                <wps:cNvSpPr>
                                  <a:spLocks/>
                                </wps:cNvSpPr>
                                <wps:spPr bwMode="auto">
                                  <a:xfrm>
                                    <a:off x="1826" y="527"/>
                                    <a:ext cx="3" cy="3"/>
                                  </a:xfrm>
                                  <a:custGeom>
                                    <a:avLst/>
                                    <a:gdLst>
                                      <a:gd name="T0" fmla="+- 0 1826 1826"/>
                                      <a:gd name="T1" fmla="*/ T0 w 3"/>
                                      <a:gd name="T2" fmla="+- 0 528 527"/>
                                      <a:gd name="T3" fmla="*/ 528 h 3"/>
                                      <a:gd name="T4" fmla="+- 0 1829 1826"/>
                                      <a:gd name="T5" fmla="*/ T4 w 3"/>
                                      <a:gd name="T6" fmla="+- 0 528 527"/>
                                      <a:gd name="T7" fmla="*/ 52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561"/>
                              <wpg:cNvGrpSpPr>
                                <a:grpSpLocks/>
                              </wpg:cNvGrpSpPr>
                              <wpg:grpSpPr bwMode="auto">
                                <a:xfrm>
                                  <a:off x="1920" y="455"/>
                                  <a:ext cx="3" cy="3"/>
                                  <a:chOff x="1920" y="455"/>
                                  <a:chExt cx="3" cy="3"/>
                                </a:xfrm>
                              </wpg:grpSpPr>
                              <wps:wsp>
                                <wps:cNvPr id="1882" name="Freeform 562"/>
                                <wps:cNvSpPr>
                                  <a:spLocks/>
                                </wps:cNvSpPr>
                                <wps:spPr bwMode="auto">
                                  <a:xfrm>
                                    <a:off x="1920" y="455"/>
                                    <a:ext cx="3" cy="3"/>
                                  </a:xfrm>
                                  <a:custGeom>
                                    <a:avLst/>
                                    <a:gdLst>
                                      <a:gd name="T0" fmla="+- 0 1920 1920"/>
                                      <a:gd name="T1" fmla="*/ T0 w 3"/>
                                      <a:gd name="T2" fmla="+- 0 456 455"/>
                                      <a:gd name="T3" fmla="*/ 456 h 3"/>
                                      <a:gd name="T4" fmla="+- 0 1922 1920"/>
                                      <a:gd name="T5" fmla="*/ T4 w 3"/>
                                      <a:gd name="T6" fmla="+- 0 456 455"/>
                                      <a:gd name="T7" fmla="*/ 45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563"/>
                              <wpg:cNvGrpSpPr>
                                <a:grpSpLocks/>
                              </wpg:cNvGrpSpPr>
                              <wpg:grpSpPr bwMode="auto">
                                <a:xfrm>
                                  <a:off x="2006" y="390"/>
                                  <a:ext cx="3" cy="3"/>
                                  <a:chOff x="2006" y="390"/>
                                  <a:chExt cx="3" cy="3"/>
                                </a:xfrm>
                              </wpg:grpSpPr>
                              <wps:wsp>
                                <wps:cNvPr id="1884" name="Freeform 564"/>
                                <wps:cNvSpPr>
                                  <a:spLocks/>
                                </wps:cNvSpPr>
                                <wps:spPr bwMode="auto">
                                  <a:xfrm>
                                    <a:off x="2006" y="390"/>
                                    <a:ext cx="3" cy="3"/>
                                  </a:xfrm>
                                  <a:custGeom>
                                    <a:avLst/>
                                    <a:gdLst>
                                      <a:gd name="T0" fmla="+- 0 2006 2006"/>
                                      <a:gd name="T1" fmla="*/ T0 w 3"/>
                                      <a:gd name="T2" fmla="+- 0 391 390"/>
                                      <a:gd name="T3" fmla="*/ 391 h 3"/>
                                      <a:gd name="T4" fmla="+- 0 2009 2006"/>
                                      <a:gd name="T5" fmla="*/ T4 w 3"/>
                                      <a:gd name="T6" fmla="+- 0 391 390"/>
                                      <a:gd name="T7" fmla="*/ 391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565"/>
                              <wpg:cNvGrpSpPr>
                                <a:grpSpLocks/>
                              </wpg:cNvGrpSpPr>
                              <wpg:grpSpPr bwMode="auto">
                                <a:xfrm>
                                  <a:off x="1649" y="808"/>
                                  <a:ext cx="3" cy="3"/>
                                  <a:chOff x="1649" y="808"/>
                                  <a:chExt cx="3" cy="3"/>
                                </a:xfrm>
                              </wpg:grpSpPr>
                              <wps:wsp>
                                <wps:cNvPr id="1886" name="Freeform 566"/>
                                <wps:cNvSpPr>
                                  <a:spLocks/>
                                </wps:cNvSpPr>
                                <wps:spPr bwMode="auto">
                                  <a:xfrm>
                                    <a:off x="1649" y="808"/>
                                    <a:ext cx="3" cy="3"/>
                                  </a:xfrm>
                                  <a:custGeom>
                                    <a:avLst/>
                                    <a:gdLst>
                                      <a:gd name="T0" fmla="+- 0 1649 1649"/>
                                      <a:gd name="T1" fmla="*/ T0 w 3"/>
                                      <a:gd name="T2" fmla="+- 0 809 808"/>
                                      <a:gd name="T3" fmla="*/ 809 h 3"/>
                                      <a:gd name="T4" fmla="+- 0 1651 1649"/>
                                      <a:gd name="T5" fmla="*/ T4 w 3"/>
                                      <a:gd name="T6" fmla="+- 0 809 808"/>
                                      <a:gd name="T7" fmla="*/ 80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567"/>
                              <wpg:cNvGrpSpPr>
                                <a:grpSpLocks/>
                              </wpg:cNvGrpSpPr>
                              <wpg:grpSpPr bwMode="auto">
                                <a:xfrm>
                                  <a:off x="1735" y="741"/>
                                  <a:ext cx="3" cy="3"/>
                                  <a:chOff x="1735" y="741"/>
                                  <a:chExt cx="3" cy="3"/>
                                </a:xfrm>
                              </wpg:grpSpPr>
                              <wps:wsp>
                                <wps:cNvPr id="1888" name="Freeform 568"/>
                                <wps:cNvSpPr>
                                  <a:spLocks/>
                                </wps:cNvSpPr>
                                <wps:spPr bwMode="auto">
                                  <a:xfrm>
                                    <a:off x="1735" y="741"/>
                                    <a:ext cx="3" cy="3"/>
                                  </a:xfrm>
                                  <a:custGeom>
                                    <a:avLst/>
                                    <a:gdLst>
                                      <a:gd name="T0" fmla="+- 0 1735 1735"/>
                                      <a:gd name="T1" fmla="*/ T0 w 3"/>
                                      <a:gd name="T2" fmla="+- 0 742 741"/>
                                      <a:gd name="T3" fmla="*/ 742 h 3"/>
                                      <a:gd name="T4" fmla="+- 0 1738 1735"/>
                                      <a:gd name="T5" fmla="*/ T4 w 3"/>
                                      <a:gd name="T6" fmla="+- 0 742 741"/>
                                      <a:gd name="T7" fmla="*/ 742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569"/>
                              <wpg:cNvGrpSpPr>
                                <a:grpSpLocks/>
                              </wpg:cNvGrpSpPr>
                              <wpg:grpSpPr bwMode="auto">
                                <a:xfrm>
                                  <a:off x="1831" y="666"/>
                                  <a:ext cx="3" cy="3"/>
                                  <a:chOff x="1831" y="666"/>
                                  <a:chExt cx="3" cy="3"/>
                                </a:xfrm>
                              </wpg:grpSpPr>
                              <wps:wsp>
                                <wps:cNvPr id="1890" name="Freeform 570"/>
                                <wps:cNvSpPr>
                                  <a:spLocks/>
                                </wps:cNvSpPr>
                                <wps:spPr bwMode="auto">
                                  <a:xfrm>
                                    <a:off x="1831" y="666"/>
                                    <a:ext cx="3" cy="3"/>
                                  </a:xfrm>
                                  <a:custGeom>
                                    <a:avLst/>
                                    <a:gdLst>
                                      <a:gd name="T0" fmla="+- 0 1831 1831"/>
                                      <a:gd name="T1" fmla="*/ T0 w 3"/>
                                      <a:gd name="T2" fmla="+- 0 667 666"/>
                                      <a:gd name="T3" fmla="*/ 667 h 3"/>
                                      <a:gd name="T4" fmla="+- 0 1834 1831"/>
                                      <a:gd name="T5" fmla="*/ T4 w 3"/>
                                      <a:gd name="T6" fmla="+- 0 667 666"/>
                                      <a:gd name="T7" fmla="*/ 66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571"/>
                              <wpg:cNvGrpSpPr>
                                <a:grpSpLocks/>
                              </wpg:cNvGrpSpPr>
                              <wpg:grpSpPr bwMode="auto">
                                <a:xfrm>
                                  <a:off x="1925" y="594"/>
                                  <a:ext cx="3" cy="3"/>
                                  <a:chOff x="1925" y="594"/>
                                  <a:chExt cx="3" cy="3"/>
                                </a:xfrm>
                              </wpg:grpSpPr>
                              <wps:wsp>
                                <wps:cNvPr id="1892" name="Freeform 572"/>
                                <wps:cNvSpPr>
                                  <a:spLocks/>
                                </wps:cNvSpPr>
                                <wps:spPr bwMode="auto">
                                  <a:xfrm>
                                    <a:off x="1925" y="594"/>
                                    <a:ext cx="3" cy="3"/>
                                  </a:xfrm>
                                  <a:custGeom>
                                    <a:avLst/>
                                    <a:gdLst>
                                      <a:gd name="T0" fmla="+- 0 1925 1925"/>
                                      <a:gd name="T1" fmla="*/ T0 w 3"/>
                                      <a:gd name="T2" fmla="+- 0 595 594"/>
                                      <a:gd name="T3" fmla="*/ 595 h 3"/>
                                      <a:gd name="T4" fmla="+- 0 1927 1925"/>
                                      <a:gd name="T5" fmla="*/ T4 w 3"/>
                                      <a:gd name="T6" fmla="+- 0 595 594"/>
                                      <a:gd name="T7" fmla="*/ 59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573"/>
                              <wpg:cNvGrpSpPr>
                                <a:grpSpLocks/>
                              </wpg:cNvGrpSpPr>
                              <wpg:grpSpPr bwMode="auto">
                                <a:xfrm>
                                  <a:off x="2011" y="527"/>
                                  <a:ext cx="3" cy="3"/>
                                  <a:chOff x="2011" y="527"/>
                                  <a:chExt cx="3" cy="3"/>
                                </a:xfrm>
                              </wpg:grpSpPr>
                              <wps:wsp>
                                <wps:cNvPr id="1894" name="Freeform 574"/>
                                <wps:cNvSpPr>
                                  <a:spLocks/>
                                </wps:cNvSpPr>
                                <wps:spPr bwMode="auto">
                                  <a:xfrm>
                                    <a:off x="2011" y="527"/>
                                    <a:ext cx="3" cy="3"/>
                                  </a:xfrm>
                                  <a:custGeom>
                                    <a:avLst/>
                                    <a:gdLst>
                                      <a:gd name="T0" fmla="+- 0 2011 2011"/>
                                      <a:gd name="T1" fmla="*/ T0 w 3"/>
                                      <a:gd name="T2" fmla="+- 0 528 527"/>
                                      <a:gd name="T3" fmla="*/ 528 h 3"/>
                                      <a:gd name="T4" fmla="+- 0 2014 2011"/>
                                      <a:gd name="T5" fmla="*/ T4 w 3"/>
                                      <a:gd name="T6" fmla="+- 0 528 527"/>
                                      <a:gd name="T7" fmla="*/ 52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575"/>
                              <wpg:cNvGrpSpPr>
                                <a:grpSpLocks/>
                              </wpg:cNvGrpSpPr>
                              <wpg:grpSpPr bwMode="auto">
                                <a:xfrm>
                                  <a:off x="2110" y="453"/>
                                  <a:ext cx="3" cy="3"/>
                                  <a:chOff x="2110" y="453"/>
                                  <a:chExt cx="3" cy="3"/>
                                </a:xfrm>
                              </wpg:grpSpPr>
                              <wps:wsp>
                                <wps:cNvPr id="1896" name="Freeform 576"/>
                                <wps:cNvSpPr>
                                  <a:spLocks/>
                                </wps:cNvSpPr>
                                <wps:spPr bwMode="auto">
                                  <a:xfrm>
                                    <a:off x="2110" y="453"/>
                                    <a:ext cx="3" cy="3"/>
                                  </a:xfrm>
                                  <a:custGeom>
                                    <a:avLst/>
                                    <a:gdLst>
                                      <a:gd name="T0" fmla="+- 0 2110 2110"/>
                                      <a:gd name="T1" fmla="*/ T0 w 3"/>
                                      <a:gd name="T2" fmla="+- 0 454 453"/>
                                      <a:gd name="T3" fmla="*/ 454 h 3"/>
                                      <a:gd name="T4" fmla="+- 0 2112 2110"/>
                                      <a:gd name="T5" fmla="*/ T4 w 3"/>
                                      <a:gd name="T6" fmla="+- 0 454 453"/>
                                      <a:gd name="T7" fmla="*/ 45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577"/>
                              <wpg:cNvGrpSpPr>
                                <a:grpSpLocks/>
                              </wpg:cNvGrpSpPr>
                              <wpg:grpSpPr bwMode="auto">
                                <a:xfrm>
                                  <a:off x="1836" y="805"/>
                                  <a:ext cx="3" cy="3"/>
                                  <a:chOff x="1836" y="805"/>
                                  <a:chExt cx="3" cy="3"/>
                                </a:xfrm>
                              </wpg:grpSpPr>
                              <wps:wsp>
                                <wps:cNvPr id="1898" name="Freeform 578"/>
                                <wps:cNvSpPr>
                                  <a:spLocks/>
                                </wps:cNvSpPr>
                                <wps:spPr bwMode="auto">
                                  <a:xfrm>
                                    <a:off x="1836" y="805"/>
                                    <a:ext cx="3" cy="3"/>
                                  </a:xfrm>
                                  <a:custGeom>
                                    <a:avLst/>
                                    <a:gdLst>
                                      <a:gd name="T0" fmla="+- 0 1836 1836"/>
                                      <a:gd name="T1" fmla="*/ T0 w 3"/>
                                      <a:gd name="T2" fmla="+- 0 807 805"/>
                                      <a:gd name="T3" fmla="*/ 807 h 3"/>
                                      <a:gd name="T4" fmla="+- 0 1838 1836"/>
                                      <a:gd name="T5" fmla="*/ T4 w 3"/>
                                      <a:gd name="T6" fmla="+- 0 807 805"/>
                                      <a:gd name="T7" fmla="*/ 80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579"/>
                              <wpg:cNvGrpSpPr>
                                <a:grpSpLocks/>
                              </wpg:cNvGrpSpPr>
                              <wpg:grpSpPr bwMode="auto">
                                <a:xfrm>
                                  <a:off x="1930" y="733"/>
                                  <a:ext cx="3" cy="3"/>
                                  <a:chOff x="1930" y="733"/>
                                  <a:chExt cx="3" cy="3"/>
                                </a:xfrm>
                              </wpg:grpSpPr>
                              <wps:wsp>
                                <wps:cNvPr id="1900" name="Freeform 580"/>
                                <wps:cNvSpPr>
                                  <a:spLocks/>
                                </wps:cNvSpPr>
                                <wps:spPr bwMode="auto">
                                  <a:xfrm>
                                    <a:off x="1930" y="733"/>
                                    <a:ext cx="3" cy="3"/>
                                  </a:xfrm>
                                  <a:custGeom>
                                    <a:avLst/>
                                    <a:gdLst>
                                      <a:gd name="T0" fmla="+- 0 1930 1930"/>
                                      <a:gd name="T1" fmla="*/ T0 w 3"/>
                                      <a:gd name="T2" fmla="+- 0 735 733"/>
                                      <a:gd name="T3" fmla="*/ 735 h 3"/>
                                      <a:gd name="T4" fmla="+- 0 1932 1930"/>
                                      <a:gd name="T5" fmla="*/ T4 w 3"/>
                                      <a:gd name="T6" fmla="+- 0 735 733"/>
                                      <a:gd name="T7" fmla="*/ 73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581"/>
                              <wpg:cNvGrpSpPr>
                                <a:grpSpLocks/>
                              </wpg:cNvGrpSpPr>
                              <wpg:grpSpPr bwMode="auto">
                                <a:xfrm>
                                  <a:off x="2016" y="666"/>
                                  <a:ext cx="3" cy="3"/>
                                  <a:chOff x="2016" y="666"/>
                                  <a:chExt cx="3" cy="3"/>
                                </a:xfrm>
                              </wpg:grpSpPr>
                              <wps:wsp>
                                <wps:cNvPr id="1902" name="Freeform 582"/>
                                <wps:cNvSpPr>
                                  <a:spLocks/>
                                </wps:cNvSpPr>
                                <wps:spPr bwMode="auto">
                                  <a:xfrm>
                                    <a:off x="2016" y="666"/>
                                    <a:ext cx="3" cy="3"/>
                                  </a:xfrm>
                                  <a:custGeom>
                                    <a:avLst/>
                                    <a:gdLst>
                                      <a:gd name="T0" fmla="+- 0 2016 2016"/>
                                      <a:gd name="T1" fmla="*/ T0 w 3"/>
                                      <a:gd name="T2" fmla="+- 0 667 666"/>
                                      <a:gd name="T3" fmla="*/ 667 h 3"/>
                                      <a:gd name="T4" fmla="+- 0 2018 2016"/>
                                      <a:gd name="T5" fmla="*/ T4 w 3"/>
                                      <a:gd name="T6" fmla="+- 0 667 666"/>
                                      <a:gd name="T7" fmla="*/ 66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583"/>
                              <wpg:cNvGrpSpPr>
                                <a:grpSpLocks/>
                              </wpg:cNvGrpSpPr>
                              <wpg:grpSpPr bwMode="auto">
                                <a:xfrm>
                                  <a:off x="2114" y="592"/>
                                  <a:ext cx="3" cy="3"/>
                                  <a:chOff x="2114" y="592"/>
                                  <a:chExt cx="3" cy="3"/>
                                </a:xfrm>
                              </wpg:grpSpPr>
                              <wps:wsp>
                                <wps:cNvPr id="1904" name="Freeform 584"/>
                                <wps:cNvSpPr>
                                  <a:spLocks/>
                                </wps:cNvSpPr>
                                <wps:spPr bwMode="auto">
                                  <a:xfrm>
                                    <a:off x="2114" y="592"/>
                                    <a:ext cx="3" cy="3"/>
                                  </a:xfrm>
                                  <a:custGeom>
                                    <a:avLst/>
                                    <a:gdLst>
                                      <a:gd name="T0" fmla="+- 0 2114 2114"/>
                                      <a:gd name="T1" fmla="*/ T0 w 3"/>
                                      <a:gd name="T2" fmla="+- 0 593 592"/>
                                      <a:gd name="T3" fmla="*/ 593 h 3"/>
                                      <a:gd name="T4" fmla="+- 0 2117 2114"/>
                                      <a:gd name="T5" fmla="*/ T4 w 3"/>
                                      <a:gd name="T6" fmla="+- 0 593 592"/>
                                      <a:gd name="T7" fmla="*/ 59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585"/>
                              <wpg:cNvGrpSpPr>
                                <a:grpSpLocks/>
                              </wpg:cNvGrpSpPr>
                              <wpg:grpSpPr bwMode="auto">
                                <a:xfrm>
                                  <a:off x="2206" y="522"/>
                                  <a:ext cx="3" cy="3"/>
                                  <a:chOff x="2206" y="522"/>
                                  <a:chExt cx="3" cy="3"/>
                                </a:xfrm>
                              </wpg:grpSpPr>
                              <wps:wsp>
                                <wps:cNvPr id="1906" name="Freeform 586"/>
                                <wps:cNvSpPr>
                                  <a:spLocks/>
                                </wps:cNvSpPr>
                                <wps:spPr bwMode="auto">
                                  <a:xfrm>
                                    <a:off x="2206" y="522"/>
                                    <a:ext cx="3" cy="3"/>
                                  </a:xfrm>
                                  <a:custGeom>
                                    <a:avLst/>
                                    <a:gdLst>
                                      <a:gd name="T0" fmla="+- 0 2206 2206"/>
                                      <a:gd name="T1" fmla="*/ T0 w 3"/>
                                      <a:gd name="T2" fmla="+- 0 523 522"/>
                                      <a:gd name="T3" fmla="*/ 523 h 3"/>
                                      <a:gd name="T4" fmla="+- 0 2208 2206"/>
                                      <a:gd name="T5" fmla="*/ T4 w 3"/>
                                      <a:gd name="T6" fmla="+- 0 523 522"/>
                                      <a:gd name="T7" fmla="*/ 52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587"/>
                              <wpg:cNvGrpSpPr>
                                <a:grpSpLocks/>
                              </wpg:cNvGrpSpPr>
                              <wpg:grpSpPr bwMode="auto">
                                <a:xfrm>
                                  <a:off x="2021" y="805"/>
                                  <a:ext cx="3" cy="3"/>
                                  <a:chOff x="2021" y="805"/>
                                  <a:chExt cx="3" cy="3"/>
                                </a:xfrm>
                              </wpg:grpSpPr>
                              <wps:wsp>
                                <wps:cNvPr id="1908" name="Freeform 588"/>
                                <wps:cNvSpPr>
                                  <a:spLocks/>
                                </wps:cNvSpPr>
                                <wps:spPr bwMode="auto">
                                  <a:xfrm>
                                    <a:off x="2021" y="805"/>
                                    <a:ext cx="3" cy="3"/>
                                  </a:xfrm>
                                  <a:custGeom>
                                    <a:avLst/>
                                    <a:gdLst>
                                      <a:gd name="T0" fmla="+- 0 2021 2021"/>
                                      <a:gd name="T1" fmla="*/ T0 w 3"/>
                                      <a:gd name="T2" fmla="+- 0 807 805"/>
                                      <a:gd name="T3" fmla="*/ 807 h 3"/>
                                      <a:gd name="T4" fmla="+- 0 2023 2021"/>
                                      <a:gd name="T5" fmla="*/ T4 w 3"/>
                                      <a:gd name="T6" fmla="+- 0 807 805"/>
                                      <a:gd name="T7" fmla="*/ 80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589"/>
                              <wpg:cNvGrpSpPr>
                                <a:grpSpLocks/>
                              </wpg:cNvGrpSpPr>
                              <wpg:grpSpPr bwMode="auto">
                                <a:xfrm>
                                  <a:off x="2114" y="727"/>
                                  <a:ext cx="5" cy="2"/>
                                  <a:chOff x="2114" y="727"/>
                                  <a:chExt cx="5" cy="2"/>
                                </a:xfrm>
                              </wpg:grpSpPr>
                              <wps:wsp>
                                <wps:cNvPr id="1910" name="Freeform 590"/>
                                <wps:cNvSpPr>
                                  <a:spLocks/>
                                </wps:cNvSpPr>
                                <wps:spPr bwMode="auto">
                                  <a:xfrm>
                                    <a:off x="2114" y="727"/>
                                    <a:ext cx="5" cy="2"/>
                                  </a:xfrm>
                                  <a:custGeom>
                                    <a:avLst/>
                                    <a:gdLst>
                                      <a:gd name="T0" fmla="+- 0 2114 2114"/>
                                      <a:gd name="T1" fmla="*/ T0 w 5"/>
                                      <a:gd name="T2" fmla="+- 0 2119 2114"/>
                                      <a:gd name="T3" fmla="*/ T2 w 5"/>
                                    </a:gdLst>
                                    <a:ahLst/>
                                    <a:cxnLst>
                                      <a:cxn ang="0">
                                        <a:pos x="T1" y="0"/>
                                      </a:cxn>
                                      <a:cxn ang="0">
                                        <a:pos x="T3" y="0"/>
                                      </a:cxn>
                                    </a:cxnLst>
                                    <a:rect l="0" t="0" r="r" b="b"/>
                                    <a:pathLst>
                                      <a:path w="5">
                                        <a:moveTo>
                                          <a:pt x="0" y="0"/>
                                        </a:moveTo>
                                        <a:lnTo>
                                          <a:pt x="5" y="0"/>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591"/>
                              <wpg:cNvGrpSpPr>
                                <a:grpSpLocks/>
                              </wpg:cNvGrpSpPr>
                              <wpg:grpSpPr bwMode="auto">
                                <a:xfrm>
                                  <a:off x="2210" y="659"/>
                                  <a:ext cx="3" cy="3"/>
                                  <a:chOff x="2210" y="659"/>
                                  <a:chExt cx="3" cy="3"/>
                                </a:xfrm>
                              </wpg:grpSpPr>
                              <wps:wsp>
                                <wps:cNvPr id="1912" name="Freeform 592"/>
                                <wps:cNvSpPr>
                                  <a:spLocks/>
                                </wps:cNvSpPr>
                                <wps:spPr bwMode="auto">
                                  <a:xfrm>
                                    <a:off x="2210" y="659"/>
                                    <a:ext cx="3" cy="3"/>
                                  </a:xfrm>
                                  <a:custGeom>
                                    <a:avLst/>
                                    <a:gdLst>
                                      <a:gd name="T0" fmla="+- 0 2210 2210"/>
                                      <a:gd name="T1" fmla="*/ T0 w 3"/>
                                      <a:gd name="T2" fmla="+- 0 660 659"/>
                                      <a:gd name="T3" fmla="*/ 660 h 3"/>
                                      <a:gd name="T4" fmla="+- 0 2213 2210"/>
                                      <a:gd name="T5" fmla="*/ T4 w 3"/>
                                      <a:gd name="T6" fmla="+- 0 660 659"/>
                                      <a:gd name="T7" fmla="*/ 66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593"/>
                              <wpg:cNvGrpSpPr>
                                <a:grpSpLocks/>
                              </wpg:cNvGrpSpPr>
                              <wpg:grpSpPr bwMode="auto">
                                <a:xfrm>
                                  <a:off x="2297" y="594"/>
                                  <a:ext cx="3" cy="3"/>
                                  <a:chOff x="2297" y="594"/>
                                  <a:chExt cx="3" cy="3"/>
                                </a:xfrm>
                              </wpg:grpSpPr>
                              <wps:wsp>
                                <wps:cNvPr id="1914" name="Freeform 594"/>
                                <wps:cNvSpPr>
                                  <a:spLocks/>
                                </wps:cNvSpPr>
                                <wps:spPr bwMode="auto">
                                  <a:xfrm>
                                    <a:off x="2297" y="594"/>
                                    <a:ext cx="3" cy="3"/>
                                  </a:xfrm>
                                  <a:custGeom>
                                    <a:avLst/>
                                    <a:gdLst>
                                      <a:gd name="T0" fmla="+- 0 2297 2297"/>
                                      <a:gd name="T1" fmla="*/ T0 w 3"/>
                                      <a:gd name="T2" fmla="+- 0 595 594"/>
                                      <a:gd name="T3" fmla="*/ 595 h 3"/>
                                      <a:gd name="T4" fmla="+- 0 2299 2297"/>
                                      <a:gd name="T5" fmla="*/ T4 w 3"/>
                                      <a:gd name="T6" fmla="+- 0 595 594"/>
                                      <a:gd name="T7" fmla="*/ 59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595"/>
                              <wpg:cNvGrpSpPr>
                                <a:grpSpLocks/>
                              </wpg:cNvGrpSpPr>
                              <wpg:grpSpPr bwMode="auto">
                                <a:xfrm>
                                  <a:off x="2215" y="798"/>
                                  <a:ext cx="3" cy="3"/>
                                  <a:chOff x="2215" y="798"/>
                                  <a:chExt cx="3" cy="3"/>
                                </a:xfrm>
                              </wpg:grpSpPr>
                              <wps:wsp>
                                <wps:cNvPr id="1916" name="Freeform 596"/>
                                <wps:cNvSpPr>
                                  <a:spLocks/>
                                </wps:cNvSpPr>
                                <wps:spPr bwMode="auto">
                                  <a:xfrm>
                                    <a:off x="2215" y="798"/>
                                    <a:ext cx="3" cy="3"/>
                                  </a:xfrm>
                                  <a:custGeom>
                                    <a:avLst/>
                                    <a:gdLst>
                                      <a:gd name="T0" fmla="+- 0 2215 2215"/>
                                      <a:gd name="T1" fmla="*/ T0 w 3"/>
                                      <a:gd name="T2" fmla="+- 0 799 798"/>
                                      <a:gd name="T3" fmla="*/ 799 h 3"/>
                                      <a:gd name="T4" fmla="+- 0 2218 2215"/>
                                      <a:gd name="T5" fmla="*/ T4 w 3"/>
                                      <a:gd name="T6" fmla="+- 0 799 798"/>
                                      <a:gd name="T7" fmla="*/ 799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7" name="Group 597"/>
                              <wpg:cNvGrpSpPr>
                                <a:grpSpLocks/>
                              </wpg:cNvGrpSpPr>
                              <wpg:grpSpPr bwMode="auto">
                                <a:xfrm>
                                  <a:off x="2302" y="731"/>
                                  <a:ext cx="3" cy="3"/>
                                  <a:chOff x="2302" y="731"/>
                                  <a:chExt cx="3" cy="3"/>
                                </a:xfrm>
                              </wpg:grpSpPr>
                              <wps:wsp>
                                <wps:cNvPr id="1918" name="Freeform 598"/>
                                <wps:cNvSpPr>
                                  <a:spLocks/>
                                </wps:cNvSpPr>
                                <wps:spPr bwMode="auto">
                                  <a:xfrm>
                                    <a:off x="2302" y="731"/>
                                    <a:ext cx="3" cy="3"/>
                                  </a:xfrm>
                                  <a:custGeom>
                                    <a:avLst/>
                                    <a:gdLst>
                                      <a:gd name="T0" fmla="+- 0 2302 2302"/>
                                      <a:gd name="T1" fmla="*/ T0 w 3"/>
                                      <a:gd name="T2" fmla="+- 0 732 731"/>
                                      <a:gd name="T3" fmla="*/ 732 h 3"/>
                                      <a:gd name="T4" fmla="+- 0 2304 2302"/>
                                      <a:gd name="T5" fmla="*/ T4 w 3"/>
                                      <a:gd name="T6" fmla="+- 0 732 731"/>
                                      <a:gd name="T7" fmla="*/ 73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599"/>
                              <wpg:cNvGrpSpPr>
                                <a:grpSpLocks/>
                              </wpg:cNvGrpSpPr>
                              <wpg:grpSpPr bwMode="auto">
                                <a:xfrm>
                                  <a:off x="2402" y="796"/>
                                  <a:ext cx="3" cy="3"/>
                                  <a:chOff x="2402" y="796"/>
                                  <a:chExt cx="3" cy="3"/>
                                </a:xfrm>
                              </wpg:grpSpPr>
                              <wps:wsp>
                                <wps:cNvPr id="1920" name="Freeform 600"/>
                                <wps:cNvSpPr>
                                  <a:spLocks/>
                                </wps:cNvSpPr>
                                <wps:spPr bwMode="auto">
                                  <a:xfrm>
                                    <a:off x="2402" y="796"/>
                                    <a:ext cx="3" cy="3"/>
                                  </a:xfrm>
                                  <a:custGeom>
                                    <a:avLst/>
                                    <a:gdLst>
                                      <a:gd name="T0" fmla="+- 0 2402 2402"/>
                                      <a:gd name="T1" fmla="*/ T0 w 3"/>
                                      <a:gd name="T2" fmla="+- 0 797 796"/>
                                      <a:gd name="T3" fmla="*/ 797 h 3"/>
                                      <a:gd name="T4" fmla="+- 0 2405 2402"/>
                                      <a:gd name="T5" fmla="*/ T4 w 3"/>
                                      <a:gd name="T6" fmla="+- 0 797 796"/>
                                      <a:gd name="T7" fmla="*/ 79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601"/>
                              <wpg:cNvGrpSpPr>
                                <a:grpSpLocks/>
                              </wpg:cNvGrpSpPr>
                              <wpg:grpSpPr bwMode="auto">
                                <a:xfrm>
                                  <a:off x="1644" y="316"/>
                                  <a:ext cx="3" cy="3"/>
                                  <a:chOff x="1644" y="316"/>
                                  <a:chExt cx="3" cy="3"/>
                                </a:xfrm>
                              </wpg:grpSpPr>
                              <wps:wsp>
                                <wps:cNvPr id="1922" name="Freeform 602"/>
                                <wps:cNvSpPr>
                                  <a:spLocks/>
                                </wps:cNvSpPr>
                                <wps:spPr bwMode="auto">
                                  <a:xfrm>
                                    <a:off x="1644" y="316"/>
                                    <a:ext cx="3" cy="3"/>
                                  </a:xfrm>
                                  <a:custGeom>
                                    <a:avLst/>
                                    <a:gdLst>
                                      <a:gd name="T0" fmla="+- 0 1644 1644"/>
                                      <a:gd name="T1" fmla="*/ T0 w 3"/>
                                      <a:gd name="T2" fmla="+- 0 317 316"/>
                                      <a:gd name="T3" fmla="*/ 317 h 3"/>
                                      <a:gd name="T4" fmla="+- 0 1646 1644"/>
                                      <a:gd name="T5" fmla="*/ T4 w 3"/>
                                      <a:gd name="T6" fmla="+- 0 317 316"/>
                                      <a:gd name="T7" fmla="*/ 31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603"/>
                              <wpg:cNvGrpSpPr>
                                <a:grpSpLocks/>
                              </wpg:cNvGrpSpPr>
                              <wpg:grpSpPr bwMode="auto">
                                <a:xfrm>
                                  <a:off x="1682" y="313"/>
                                  <a:ext cx="3" cy="3"/>
                                  <a:chOff x="1682" y="313"/>
                                  <a:chExt cx="3" cy="3"/>
                                </a:xfrm>
                              </wpg:grpSpPr>
                              <wps:wsp>
                                <wps:cNvPr id="1924" name="Freeform 604"/>
                                <wps:cNvSpPr>
                                  <a:spLocks/>
                                </wps:cNvSpPr>
                                <wps:spPr bwMode="auto">
                                  <a:xfrm>
                                    <a:off x="1682" y="313"/>
                                    <a:ext cx="3" cy="3"/>
                                  </a:xfrm>
                                  <a:custGeom>
                                    <a:avLst/>
                                    <a:gdLst>
                                      <a:gd name="T0" fmla="+- 0 1682 1682"/>
                                      <a:gd name="T1" fmla="*/ T0 w 3"/>
                                      <a:gd name="T2" fmla="+- 0 315 313"/>
                                      <a:gd name="T3" fmla="*/ 315 h 3"/>
                                      <a:gd name="T4" fmla="+- 0 1685 1682"/>
                                      <a:gd name="T5" fmla="*/ T4 w 3"/>
                                      <a:gd name="T6" fmla="+- 0 315 313"/>
                                      <a:gd name="T7" fmla="*/ 31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605"/>
                              <wpg:cNvGrpSpPr>
                                <a:grpSpLocks/>
                              </wpg:cNvGrpSpPr>
                              <wpg:grpSpPr bwMode="auto">
                                <a:xfrm>
                                  <a:off x="1740" y="304"/>
                                  <a:ext cx="3" cy="3"/>
                                  <a:chOff x="1740" y="304"/>
                                  <a:chExt cx="3" cy="3"/>
                                </a:xfrm>
                              </wpg:grpSpPr>
                              <wps:wsp>
                                <wps:cNvPr id="1926" name="Freeform 606"/>
                                <wps:cNvSpPr>
                                  <a:spLocks/>
                                </wps:cNvSpPr>
                                <wps:spPr bwMode="auto">
                                  <a:xfrm>
                                    <a:off x="1740" y="304"/>
                                    <a:ext cx="3" cy="3"/>
                                  </a:xfrm>
                                  <a:custGeom>
                                    <a:avLst/>
                                    <a:gdLst>
                                      <a:gd name="T0" fmla="+- 0 1740 1740"/>
                                      <a:gd name="T1" fmla="*/ T0 w 3"/>
                                      <a:gd name="T2" fmla="+- 0 305 304"/>
                                      <a:gd name="T3" fmla="*/ 305 h 3"/>
                                      <a:gd name="T4" fmla="+- 0 1742 1740"/>
                                      <a:gd name="T5" fmla="*/ T4 w 3"/>
                                      <a:gd name="T6" fmla="+- 0 305 304"/>
                                      <a:gd name="T7" fmla="*/ 30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607"/>
                              <wpg:cNvGrpSpPr>
                                <a:grpSpLocks/>
                              </wpg:cNvGrpSpPr>
                              <wpg:grpSpPr bwMode="auto">
                                <a:xfrm>
                                  <a:off x="1838" y="292"/>
                                  <a:ext cx="3" cy="3"/>
                                  <a:chOff x="1838" y="292"/>
                                  <a:chExt cx="3" cy="3"/>
                                </a:xfrm>
                              </wpg:grpSpPr>
                              <wps:wsp>
                                <wps:cNvPr id="1928" name="Freeform 608"/>
                                <wps:cNvSpPr>
                                  <a:spLocks/>
                                </wps:cNvSpPr>
                                <wps:spPr bwMode="auto">
                                  <a:xfrm>
                                    <a:off x="1838" y="292"/>
                                    <a:ext cx="3" cy="3"/>
                                  </a:xfrm>
                                  <a:custGeom>
                                    <a:avLst/>
                                    <a:gdLst>
                                      <a:gd name="T0" fmla="+- 0 1838 1838"/>
                                      <a:gd name="T1" fmla="*/ T0 w 3"/>
                                      <a:gd name="T2" fmla="+- 0 293 292"/>
                                      <a:gd name="T3" fmla="*/ 293 h 3"/>
                                      <a:gd name="T4" fmla="+- 0 1841 1838"/>
                                      <a:gd name="T5" fmla="*/ T4 w 3"/>
                                      <a:gd name="T6" fmla="+- 0 293 292"/>
                                      <a:gd name="T7" fmla="*/ 29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609"/>
                              <wpg:cNvGrpSpPr>
                                <a:grpSpLocks/>
                              </wpg:cNvGrpSpPr>
                              <wpg:grpSpPr bwMode="auto">
                                <a:xfrm>
                                  <a:off x="1874" y="287"/>
                                  <a:ext cx="3" cy="3"/>
                                  <a:chOff x="1874" y="287"/>
                                  <a:chExt cx="3" cy="3"/>
                                </a:xfrm>
                              </wpg:grpSpPr>
                              <wps:wsp>
                                <wps:cNvPr id="1930" name="Freeform 610"/>
                                <wps:cNvSpPr>
                                  <a:spLocks/>
                                </wps:cNvSpPr>
                                <wps:spPr bwMode="auto">
                                  <a:xfrm>
                                    <a:off x="1874" y="287"/>
                                    <a:ext cx="3" cy="3"/>
                                  </a:xfrm>
                                  <a:custGeom>
                                    <a:avLst/>
                                    <a:gdLst>
                                      <a:gd name="T0" fmla="+- 0 1874 1874"/>
                                      <a:gd name="T1" fmla="*/ T0 w 3"/>
                                      <a:gd name="T2" fmla="+- 0 288 287"/>
                                      <a:gd name="T3" fmla="*/ 288 h 3"/>
                                      <a:gd name="T4" fmla="+- 0 1877 1874"/>
                                      <a:gd name="T5" fmla="*/ T4 w 3"/>
                                      <a:gd name="T6" fmla="+- 0 288 287"/>
                                      <a:gd name="T7" fmla="*/ 28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1" name="Group 611"/>
                              <wpg:cNvGrpSpPr>
                                <a:grpSpLocks/>
                              </wpg:cNvGrpSpPr>
                              <wpg:grpSpPr bwMode="auto">
                                <a:xfrm>
                                  <a:off x="1934" y="277"/>
                                  <a:ext cx="3" cy="3"/>
                                  <a:chOff x="1934" y="277"/>
                                  <a:chExt cx="3" cy="3"/>
                                </a:xfrm>
                              </wpg:grpSpPr>
                              <wps:wsp>
                                <wps:cNvPr id="1932" name="Freeform 612"/>
                                <wps:cNvSpPr>
                                  <a:spLocks/>
                                </wps:cNvSpPr>
                                <wps:spPr bwMode="auto">
                                  <a:xfrm>
                                    <a:off x="1934" y="277"/>
                                    <a:ext cx="3" cy="3"/>
                                  </a:xfrm>
                                  <a:custGeom>
                                    <a:avLst/>
                                    <a:gdLst>
                                      <a:gd name="T0" fmla="+- 0 1934 1934"/>
                                      <a:gd name="T1" fmla="*/ T0 w 3"/>
                                      <a:gd name="T2" fmla="+- 0 279 277"/>
                                      <a:gd name="T3" fmla="*/ 279 h 3"/>
                                      <a:gd name="T4" fmla="+- 0 1937 1934"/>
                                      <a:gd name="T5" fmla="*/ T4 w 3"/>
                                      <a:gd name="T6" fmla="+- 0 279 277"/>
                                      <a:gd name="T7" fmla="*/ 279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3" name="Group 613"/>
                              <wpg:cNvGrpSpPr>
                                <a:grpSpLocks/>
                              </wpg:cNvGrpSpPr>
                              <wpg:grpSpPr bwMode="auto">
                                <a:xfrm>
                                  <a:off x="1613" y="508"/>
                                  <a:ext cx="3" cy="3"/>
                                  <a:chOff x="1613" y="508"/>
                                  <a:chExt cx="3" cy="3"/>
                                </a:xfrm>
                              </wpg:grpSpPr>
                              <wps:wsp>
                                <wps:cNvPr id="1934" name="Freeform 614"/>
                                <wps:cNvSpPr>
                                  <a:spLocks/>
                                </wps:cNvSpPr>
                                <wps:spPr bwMode="auto">
                                  <a:xfrm>
                                    <a:off x="1613" y="508"/>
                                    <a:ext cx="3" cy="3"/>
                                  </a:xfrm>
                                  <a:custGeom>
                                    <a:avLst/>
                                    <a:gdLst>
                                      <a:gd name="T0" fmla="+- 0 1613 1613"/>
                                      <a:gd name="T1" fmla="*/ T0 w 3"/>
                                      <a:gd name="T2" fmla="+- 0 509 508"/>
                                      <a:gd name="T3" fmla="*/ 509 h 3"/>
                                      <a:gd name="T4" fmla="+- 0 1615 1613"/>
                                      <a:gd name="T5" fmla="*/ T4 w 3"/>
                                      <a:gd name="T6" fmla="+- 0 509 508"/>
                                      <a:gd name="T7" fmla="*/ 50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615"/>
                              <wpg:cNvGrpSpPr>
                                <a:grpSpLocks/>
                              </wpg:cNvGrpSpPr>
                              <wpg:grpSpPr bwMode="auto">
                                <a:xfrm>
                                  <a:off x="1711" y="496"/>
                                  <a:ext cx="3" cy="3"/>
                                  <a:chOff x="1711" y="496"/>
                                  <a:chExt cx="3" cy="3"/>
                                </a:xfrm>
                              </wpg:grpSpPr>
                              <wps:wsp>
                                <wps:cNvPr id="1936" name="Freeform 616"/>
                                <wps:cNvSpPr>
                                  <a:spLocks/>
                                </wps:cNvSpPr>
                                <wps:spPr bwMode="auto">
                                  <a:xfrm>
                                    <a:off x="1711" y="496"/>
                                    <a:ext cx="3" cy="3"/>
                                  </a:xfrm>
                                  <a:custGeom>
                                    <a:avLst/>
                                    <a:gdLst>
                                      <a:gd name="T0" fmla="+- 0 1711 1711"/>
                                      <a:gd name="T1" fmla="*/ T0 w 3"/>
                                      <a:gd name="T2" fmla="+- 0 497 496"/>
                                      <a:gd name="T3" fmla="*/ 497 h 3"/>
                                      <a:gd name="T4" fmla="+- 0 1714 1711"/>
                                      <a:gd name="T5" fmla="*/ T4 w 3"/>
                                      <a:gd name="T6" fmla="+- 0 497 496"/>
                                      <a:gd name="T7" fmla="*/ 49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7" name="Group 617"/>
                              <wpg:cNvGrpSpPr>
                                <a:grpSpLocks/>
                              </wpg:cNvGrpSpPr>
                              <wpg:grpSpPr bwMode="auto">
                                <a:xfrm>
                                  <a:off x="1747" y="489"/>
                                  <a:ext cx="3" cy="3"/>
                                  <a:chOff x="1747" y="489"/>
                                  <a:chExt cx="3" cy="3"/>
                                </a:xfrm>
                              </wpg:grpSpPr>
                              <wps:wsp>
                                <wps:cNvPr id="1938" name="Freeform 618"/>
                                <wps:cNvSpPr>
                                  <a:spLocks/>
                                </wps:cNvSpPr>
                                <wps:spPr bwMode="auto">
                                  <a:xfrm>
                                    <a:off x="1747" y="489"/>
                                    <a:ext cx="3" cy="3"/>
                                  </a:xfrm>
                                  <a:custGeom>
                                    <a:avLst/>
                                    <a:gdLst>
                                      <a:gd name="T0" fmla="+- 0 1747 1747"/>
                                      <a:gd name="T1" fmla="*/ T0 w 3"/>
                                      <a:gd name="T2" fmla="+- 0 490 489"/>
                                      <a:gd name="T3" fmla="*/ 490 h 3"/>
                                      <a:gd name="T4" fmla="+- 0 1750 1747"/>
                                      <a:gd name="T5" fmla="*/ T4 w 3"/>
                                      <a:gd name="T6" fmla="+- 0 490 489"/>
                                      <a:gd name="T7" fmla="*/ 49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619"/>
                              <wpg:cNvGrpSpPr>
                                <a:grpSpLocks/>
                              </wpg:cNvGrpSpPr>
                              <wpg:grpSpPr bwMode="auto">
                                <a:xfrm>
                                  <a:off x="1807" y="481"/>
                                  <a:ext cx="3" cy="3"/>
                                  <a:chOff x="1807" y="481"/>
                                  <a:chExt cx="3" cy="3"/>
                                </a:xfrm>
                              </wpg:grpSpPr>
                              <wps:wsp>
                                <wps:cNvPr id="1940" name="Freeform 620"/>
                                <wps:cNvSpPr>
                                  <a:spLocks/>
                                </wps:cNvSpPr>
                                <wps:spPr bwMode="auto">
                                  <a:xfrm>
                                    <a:off x="1807" y="481"/>
                                    <a:ext cx="3" cy="3"/>
                                  </a:xfrm>
                                  <a:custGeom>
                                    <a:avLst/>
                                    <a:gdLst>
                                      <a:gd name="T0" fmla="+- 0 1807 1807"/>
                                      <a:gd name="T1" fmla="*/ T0 w 3"/>
                                      <a:gd name="T2" fmla="+- 0 483 481"/>
                                      <a:gd name="T3" fmla="*/ 483 h 3"/>
                                      <a:gd name="T4" fmla="+- 0 1810 1807"/>
                                      <a:gd name="T5" fmla="*/ T4 w 3"/>
                                      <a:gd name="T6" fmla="+- 0 483 481"/>
                                      <a:gd name="T7" fmla="*/ 483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1" name="Group 621"/>
                              <wpg:cNvGrpSpPr>
                                <a:grpSpLocks/>
                              </wpg:cNvGrpSpPr>
                              <wpg:grpSpPr bwMode="auto">
                                <a:xfrm>
                                  <a:off x="1903" y="469"/>
                                  <a:ext cx="3" cy="3"/>
                                  <a:chOff x="1903" y="469"/>
                                  <a:chExt cx="3" cy="3"/>
                                </a:xfrm>
                              </wpg:grpSpPr>
                              <wps:wsp>
                                <wps:cNvPr id="1942" name="Freeform 622"/>
                                <wps:cNvSpPr>
                                  <a:spLocks/>
                                </wps:cNvSpPr>
                                <wps:spPr bwMode="auto">
                                  <a:xfrm>
                                    <a:off x="1903" y="469"/>
                                    <a:ext cx="3" cy="3"/>
                                  </a:xfrm>
                                  <a:custGeom>
                                    <a:avLst/>
                                    <a:gdLst>
                                      <a:gd name="T0" fmla="+- 0 1903 1903"/>
                                      <a:gd name="T1" fmla="*/ T0 w 3"/>
                                      <a:gd name="T2" fmla="+- 0 471 469"/>
                                      <a:gd name="T3" fmla="*/ 471 h 3"/>
                                      <a:gd name="T4" fmla="+- 0 1906 1903"/>
                                      <a:gd name="T5" fmla="*/ T4 w 3"/>
                                      <a:gd name="T6" fmla="+- 0 471 469"/>
                                      <a:gd name="T7" fmla="*/ 471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3" name="Group 623"/>
                              <wpg:cNvGrpSpPr>
                                <a:grpSpLocks/>
                              </wpg:cNvGrpSpPr>
                              <wpg:grpSpPr bwMode="auto">
                                <a:xfrm>
                                  <a:off x="1942" y="465"/>
                                  <a:ext cx="3" cy="3"/>
                                  <a:chOff x="1942" y="465"/>
                                  <a:chExt cx="3" cy="3"/>
                                </a:xfrm>
                              </wpg:grpSpPr>
                              <wps:wsp>
                                <wps:cNvPr id="1944" name="Freeform 624"/>
                                <wps:cNvSpPr>
                                  <a:spLocks/>
                                </wps:cNvSpPr>
                                <wps:spPr bwMode="auto">
                                  <a:xfrm>
                                    <a:off x="1942" y="465"/>
                                    <a:ext cx="3" cy="3"/>
                                  </a:xfrm>
                                  <a:custGeom>
                                    <a:avLst/>
                                    <a:gdLst>
                                      <a:gd name="T0" fmla="+- 0 1942 1942"/>
                                      <a:gd name="T1" fmla="*/ T0 w 3"/>
                                      <a:gd name="T2" fmla="+- 0 466 465"/>
                                      <a:gd name="T3" fmla="*/ 466 h 3"/>
                                      <a:gd name="T4" fmla="+- 0 1944 1942"/>
                                      <a:gd name="T5" fmla="*/ T4 w 3"/>
                                      <a:gd name="T6" fmla="+- 0 466 465"/>
                                      <a:gd name="T7" fmla="*/ 46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5" name="Group 625"/>
                              <wpg:cNvGrpSpPr>
                                <a:grpSpLocks/>
                              </wpg:cNvGrpSpPr>
                              <wpg:grpSpPr bwMode="auto">
                                <a:xfrm>
                                  <a:off x="1999" y="457"/>
                                  <a:ext cx="3" cy="3"/>
                                  <a:chOff x="1999" y="457"/>
                                  <a:chExt cx="3" cy="3"/>
                                </a:xfrm>
                              </wpg:grpSpPr>
                              <wps:wsp>
                                <wps:cNvPr id="1946" name="Freeform 626"/>
                                <wps:cNvSpPr>
                                  <a:spLocks/>
                                </wps:cNvSpPr>
                                <wps:spPr bwMode="auto">
                                  <a:xfrm>
                                    <a:off x="1999" y="457"/>
                                    <a:ext cx="3" cy="3"/>
                                  </a:xfrm>
                                  <a:custGeom>
                                    <a:avLst/>
                                    <a:gdLst>
                                      <a:gd name="T0" fmla="+- 0 1999 1999"/>
                                      <a:gd name="T1" fmla="*/ T0 w 3"/>
                                      <a:gd name="T2" fmla="+- 0 459 457"/>
                                      <a:gd name="T3" fmla="*/ 459 h 3"/>
                                      <a:gd name="T4" fmla="+- 0 2002 1999"/>
                                      <a:gd name="T5" fmla="*/ T4 w 3"/>
                                      <a:gd name="T6" fmla="+- 0 459 457"/>
                                      <a:gd name="T7" fmla="*/ 459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7" name="Group 627"/>
                              <wpg:cNvGrpSpPr>
                                <a:grpSpLocks/>
                              </wpg:cNvGrpSpPr>
                              <wpg:grpSpPr bwMode="auto">
                                <a:xfrm>
                                  <a:off x="2098" y="445"/>
                                  <a:ext cx="3" cy="2"/>
                                  <a:chOff x="2098" y="445"/>
                                  <a:chExt cx="3" cy="2"/>
                                </a:xfrm>
                              </wpg:grpSpPr>
                              <wps:wsp>
                                <wps:cNvPr id="1948" name="Freeform 628"/>
                                <wps:cNvSpPr>
                                  <a:spLocks/>
                                </wps:cNvSpPr>
                                <wps:spPr bwMode="auto">
                                  <a:xfrm>
                                    <a:off x="2098" y="445"/>
                                    <a:ext cx="3" cy="2"/>
                                  </a:xfrm>
                                  <a:custGeom>
                                    <a:avLst/>
                                    <a:gdLst>
                                      <a:gd name="T0" fmla="+- 0 2098 2098"/>
                                      <a:gd name="T1" fmla="*/ T0 w 3"/>
                                      <a:gd name="T2" fmla="+- 0 2100 2098"/>
                                      <a:gd name="T3" fmla="*/ T2 w 3"/>
                                    </a:gdLst>
                                    <a:ahLst/>
                                    <a:cxnLst>
                                      <a:cxn ang="0">
                                        <a:pos x="T1" y="0"/>
                                      </a:cxn>
                                      <a:cxn ang="0">
                                        <a:pos x="T3" y="0"/>
                                      </a:cxn>
                                    </a:cxnLst>
                                    <a:rect l="0" t="0" r="r" b="b"/>
                                    <a:pathLst>
                                      <a:path w="3">
                                        <a:moveTo>
                                          <a:pt x="0" y="0"/>
                                        </a:moveTo>
                                        <a:lnTo>
                                          <a:pt x="2"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9" name="Group 629"/>
                              <wpg:cNvGrpSpPr>
                                <a:grpSpLocks/>
                              </wpg:cNvGrpSpPr>
                              <wpg:grpSpPr bwMode="auto">
                                <a:xfrm>
                                  <a:off x="2136" y="438"/>
                                  <a:ext cx="3" cy="3"/>
                                  <a:chOff x="2136" y="438"/>
                                  <a:chExt cx="3" cy="3"/>
                                </a:xfrm>
                              </wpg:grpSpPr>
                              <wps:wsp>
                                <wps:cNvPr id="1950" name="Freeform 630"/>
                                <wps:cNvSpPr>
                                  <a:spLocks/>
                                </wps:cNvSpPr>
                                <wps:spPr bwMode="auto">
                                  <a:xfrm>
                                    <a:off x="2136" y="438"/>
                                    <a:ext cx="3" cy="3"/>
                                  </a:xfrm>
                                  <a:custGeom>
                                    <a:avLst/>
                                    <a:gdLst>
                                      <a:gd name="T0" fmla="+- 0 2136 2136"/>
                                      <a:gd name="T1" fmla="*/ T0 w 3"/>
                                      <a:gd name="T2" fmla="+- 0 439 438"/>
                                      <a:gd name="T3" fmla="*/ 439 h 3"/>
                                      <a:gd name="T4" fmla="+- 0 2138 2136"/>
                                      <a:gd name="T5" fmla="*/ T4 w 3"/>
                                      <a:gd name="T6" fmla="+- 0 439 438"/>
                                      <a:gd name="T7" fmla="*/ 439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1" name="Group 631"/>
                              <wpg:cNvGrpSpPr>
                                <a:grpSpLocks/>
                              </wpg:cNvGrpSpPr>
                              <wpg:grpSpPr bwMode="auto">
                                <a:xfrm>
                                  <a:off x="1584" y="697"/>
                                  <a:ext cx="3" cy="3"/>
                                  <a:chOff x="1584" y="697"/>
                                  <a:chExt cx="3" cy="3"/>
                                </a:xfrm>
                              </wpg:grpSpPr>
                              <wps:wsp>
                                <wps:cNvPr id="1952" name="Freeform 632"/>
                                <wps:cNvSpPr>
                                  <a:spLocks/>
                                </wps:cNvSpPr>
                                <wps:spPr bwMode="auto">
                                  <a:xfrm>
                                    <a:off x="1584" y="697"/>
                                    <a:ext cx="3" cy="3"/>
                                  </a:xfrm>
                                  <a:custGeom>
                                    <a:avLst/>
                                    <a:gdLst>
                                      <a:gd name="T0" fmla="+- 0 1584 1584"/>
                                      <a:gd name="T1" fmla="*/ T0 w 3"/>
                                      <a:gd name="T2" fmla="+- 0 699 697"/>
                                      <a:gd name="T3" fmla="*/ 699 h 3"/>
                                      <a:gd name="T4" fmla="+- 0 1586 1584"/>
                                      <a:gd name="T5" fmla="*/ T4 w 3"/>
                                      <a:gd name="T6" fmla="+- 0 699 697"/>
                                      <a:gd name="T7" fmla="*/ 699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633"/>
                              <wpg:cNvGrpSpPr>
                                <a:grpSpLocks/>
                              </wpg:cNvGrpSpPr>
                              <wpg:grpSpPr bwMode="auto">
                                <a:xfrm>
                                  <a:off x="1620" y="693"/>
                                  <a:ext cx="3" cy="3"/>
                                  <a:chOff x="1620" y="693"/>
                                  <a:chExt cx="3" cy="3"/>
                                </a:xfrm>
                              </wpg:grpSpPr>
                              <wps:wsp>
                                <wps:cNvPr id="1954" name="Freeform 634"/>
                                <wps:cNvSpPr>
                                  <a:spLocks/>
                                </wps:cNvSpPr>
                                <wps:spPr bwMode="auto">
                                  <a:xfrm>
                                    <a:off x="1620" y="693"/>
                                    <a:ext cx="3" cy="3"/>
                                  </a:xfrm>
                                  <a:custGeom>
                                    <a:avLst/>
                                    <a:gdLst>
                                      <a:gd name="T0" fmla="+- 0 1620 1620"/>
                                      <a:gd name="T1" fmla="*/ T0 w 3"/>
                                      <a:gd name="T2" fmla="+- 0 694 693"/>
                                      <a:gd name="T3" fmla="*/ 694 h 3"/>
                                      <a:gd name="T4" fmla="+- 0 1622 1620"/>
                                      <a:gd name="T5" fmla="*/ T4 w 3"/>
                                      <a:gd name="T6" fmla="+- 0 694 693"/>
                                      <a:gd name="T7" fmla="*/ 69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5" name="Group 635"/>
                              <wpg:cNvGrpSpPr>
                                <a:grpSpLocks/>
                              </wpg:cNvGrpSpPr>
                              <wpg:grpSpPr bwMode="auto">
                                <a:xfrm>
                                  <a:off x="1678" y="685"/>
                                  <a:ext cx="3" cy="3"/>
                                  <a:chOff x="1678" y="685"/>
                                  <a:chExt cx="3" cy="3"/>
                                </a:xfrm>
                              </wpg:grpSpPr>
                              <wps:wsp>
                                <wps:cNvPr id="1956" name="Freeform 636"/>
                                <wps:cNvSpPr>
                                  <a:spLocks/>
                                </wps:cNvSpPr>
                                <wps:spPr bwMode="auto">
                                  <a:xfrm>
                                    <a:off x="1678" y="685"/>
                                    <a:ext cx="3" cy="3"/>
                                  </a:xfrm>
                                  <a:custGeom>
                                    <a:avLst/>
                                    <a:gdLst>
                                      <a:gd name="T0" fmla="+- 0 1678 1678"/>
                                      <a:gd name="T1" fmla="*/ T0 w 3"/>
                                      <a:gd name="T2" fmla="+- 0 687 685"/>
                                      <a:gd name="T3" fmla="*/ 687 h 3"/>
                                      <a:gd name="T4" fmla="+- 0 1680 1678"/>
                                      <a:gd name="T5" fmla="*/ T4 w 3"/>
                                      <a:gd name="T6" fmla="+- 0 687 685"/>
                                      <a:gd name="T7" fmla="*/ 687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637"/>
                              <wpg:cNvGrpSpPr>
                                <a:grpSpLocks/>
                              </wpg:cNvGrpSpPr>
                              <wpg:grpSpPr bwMode="auto">
                                <a:xfrm>
                                  <a:off x="1776" y="673"/>
                                  <a:ext cx="3" cy="3"/>
                                  <a:chOff x="1776" y="673"/>
                                  <a:chExt cx="3" cy="3"/>
                                </a:xfrm>
                              </wpg:grpSpPr>
                              <wps:wsp>
                                <wps:cNvPr id="1958" name="Freeform 638"/>
                                <wps:cNvSpPr>
                                  <a:spLocks/>
                                </wps:cNvSpPr>
                                <wps:spPr bwMode="auto">
                                  <a:xfrm>
                                    <a:off x="1776" y="673"/>
                                    <a:ext cx="3" cy="3"/>
                                  </a:xfrm>
                                  <a:custGeom>
                                    <a:avLst/>
                                    <a:gdLst>
                                      <a:gd name="T0" fmla="+- 0 1776 1776"/>
                                      <a:gd name="T1" fmla="*/ T0 w 3"/>
                                      <a:gd name="T2" fmla="+- 0 675 673"/>
                                      <a:gd name="T3" fmla="*/ 675 h 3"/>
                                      <a:gd name="T4" fmla="+- 0 1778 1776"/>
                                      <a:gd name="T5" fmla="*/ T4 w 3"/>
                                      <a:gd name="T6" fmla="+- 0 675 673"/>
                                      <a:gd name="T7" fmla="*/ 67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9" name="Group 639"/>
                              <wpg:cNvGrpSpPr>
                                <a:grpSpLocks/>
                              </wpg:cNvGrpSpPr>
                              <wpg:grpSpPr bwMode="auto">
                                <a:xfrm>
                                  <a:off x="1814" y="666"/>
                                  <a:ext cx="3" cy="3"/>
                                  <a:chOff x="1814" y="666"/>
                                  <a:chExt cx="3" cy="3"/>
                                </a:xfrm>
                              </wpg:grpSpPr>
                              <wps:wsp>
                                <wps:cNvPr id="1960" name="Freeform 640"/>
                                <wps:cNvSpPr>
                                  <a:spLocks/>
                                </wps:cNvSpPr>
                                <wps:spPr bwMode="auto">
                                  <a:xfrm>
                                    <a:off x="1814" y="666"/>
                                    <a:ext cx="3" cy="3"/>
                                  </a:xfrm>
                                  <a:custGeom>
                                    <a:avLst/>
                                    <a:gdLst>
                                      <a:gd name="T0" fmla="+- 0 1814 1814"/>
                                      <a:gd name="T1" fmla="*/ T0 w 3"/>
                                      <a:gd name="T2" fmla="+- 0 667 666"/>
                                      <a:gd name="T3" fmla="*/ 667 h 3"/>
                                      <a:gd name="T4" fmla="+- 0 1817 1814"/>
                                      <a:gd name="T5" fmla="*/ T4 w 3"/>
                                      <a:gd name="T6" fmla="+- 0 667 666"/>
                                      <a:gd name="T7" fmla="*/ 66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1" name="Group 641"/>
                              <wpg:cNvGrpSpPr>
                                <a:grpSpLocks/>
                              </wpg:cNvGrpSpPr>
                              <wpg:grpSpPr bwMode="auto">
                                <a:xfrm>
                                  <a:off x="1872" y="659"/>
                                  <a:ext cx="3" cy="3"/>
                                  <a:chOff x="1872" y="659"/>
                                  <a:chExt cx="3" cy="3"/>
                                </a:xfrm>
                              </wpg:grpSpPr>
                              <wps:wsp>
                                <wps:cNvPr id="1962" name="Freeform 642"/>
                                <wps:cNvSpPr>
                                  <a:spLocks/>
                                </wps:cNvSpPr>
                                <wps:spPr bwMode="auto">
                                  <a:xfrm>
                                    <a:off x="1872" y="659"/>
                                    <a:ext cx="3" cy="3"/>
                                  </a:xfrm>
                                  <a:custGeom>
                                    <a:avLst/>
                                    <a:gdLst>
                                      <a:gd name="T0" fmla="+- 0 1872 1872"/>
                                      <a:gd name="T1" fmla="*/ T0 w 3"/>
                                      <a:gd name="T2" fmla="+- 0 660 659"/>
                                      <a:gd name="T3" fmla="*/ 660 h 3"/>
                                      <a:gd name="T4" fmla="+- 0 1874 1872"/>
                                      <a:gd name="T5" fmla="*/ T4 w 3"/>
                                      <a:gd name="T6" fmla="+- 0 660 659"/>
                                      <a:gd name="T7" fmla="*/ 66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3" name="Group 643"/>
                              <wpg:cNvGrpSpPr>
                                <a:grpSpLocks/>
                              </wpg:cNvGrpSpPr>
                              <wpg:grpSpPr bwMode="auto">
                                <a:xfrm>
                                  <a:off x="1970" y="647"/>
                                  <a:ext cx="3" cy="3"/>
                                  <a:chOff x="1970" y="647"/>
                                  <a:chExt cx="3" cy="3"/>
                                </a:xfrm>
                              </wpg:grpSpPr>
                              <wps:wsp>
                                <wps:cNvPr id="1964" name="Freeform 644"/>
                                <wps:cNvSpPr>
                                  <a:spLocks/>
                                </wps:cNvSpPr>
                                <wps:spPr bwMode="auto">
                                  <a:xfrm>
                                    <a:off x="1970" y="647"/>
                                    <a:ext cx="3" cy="3"/>
                                  </a:xfrm>
                                  <a:custGeom>
                                    <a:avLst/>
                                    <a:gdLst>
                                      <a:gd name="T0" fmla="+- 0 1970 1970"/>
                                      <a:gd name="T1" fmla="*/ T0 w 3"/>
                                      <a:gd name="T2" fmla="+- 0 648 647"/>
                                      <a:gd name="T3" fmla="*/ 648 h 3"/>
                                      <a:gd name="T4" fmla="+- 0 1973 1970"/>
                                      <a:gd name="T5" fmla="*/ T4 w 3"/>
                                      <a:gd name="T6" fmla="+- 0 648 647"/>
                                      <a:gd name="T7" fmla="*/ 648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5" name="Group 645"/>
                              <wpg:cNvGrpSpPr>
                                <a:grpSpLocks/>
                              </wpg:cNvGrpSpPr>
                              <wpg:grpSpPr bwMode="auto">
                                <a:xfrm>
                                  <a:off x="2009" y="642"/>
                                  <a:ext cx="3" cy="3"/>
                                  <a:chOff x="2009" y="642"/>
                                  <a:chExt cx="3" cy="3"/>
                                </a:xfrm>
                              </wpg:grpSpPr>
                              <wps:wsp>
                                <wps:cNvPr id="1966" name="Freeform 646"/>
                                <wps:cNvSpPr>
                                  <a:spLocks/>
                                </wps:cNvSpPr>
                                <wps:spPr bwMode="auto">
                                  <a:xfrm>
                                    <a:off x="2009" y="642"/>
                                    <a:ext cx="3" cy="3"/>
                                  </a:xfrm>
                                  <a:custGeom>
                                    <a:avLst/>
                                    <a:gdLst>
                                      <a:gd name="T0" fmla="+- 0 2009 2009"/>
                                      <a:gd name="T1" fmla="*/ T0 w 3"/>
                                      <a:gd name="T2" fmla="+- 0 643 642"/>
                                      <a:gd name="T3" fmla="*/ 643 h 3"/>
                                      <a:gd name="T4" fmla="+- 0 2011 2009"/>
                                      <a:gd name="T5" fmla="*/ T4 w 3"/>
                                      <a:gd name="T6" fmla="+- 0 643 642"/>
                                      <a:gd name="T7" fmla="*/ 64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7" name="Group 647"/>
                              <wpg:cNvGrpSpPr>
                                <a:grpSpLocks/>
                              </wpg:cNvGrpSpPr>
                              <wpg:grpSpPr bwMode="auto">
                                <a:xfrm>
                                  <a:off x="2066" y="635"/>
                                  <a:ext cx="3" cy="3"/>
                                  <a:chOff x="2066" y="635"/>
                                  <a:chExt cx="3" cy="3"/>
                                </a:xfrm>
                              </wpg:grpSpPr>
                              <wps:wsp>
                                <wps:cNvPr id="1968" name="Freeform 648"/>
                                <wps:cNvSpPr>
                                  <a:spLocks/>
                                </wps:cNvSpPr>
                                <wps:spPr bwMode="auto">
                                  <a:xfrm>
                                    <a:off x="2066" y="635"/>
                                    <a:ext cx="3" cy="3"/>
                                  </a:xfrm>
                                  <a:custGeom>
                                    <a:avLst/>
                                    <a:gdLst>
                                      <a:gd name="T0" fmla="+- 0 2066 2066"/>
                                      <a:gd name="T1" fmla="*/ T0 w 3"/>
                                      <a:gd name="T2" fmla="+- 0 636 635"/>
                                      <a:gd name="T3" fmla="*/ 636 h 3"/>
                                      <a:gd name="T4" fmla="+- 0 2069 2066"/>
                                      <a:gd name="T5" fmla="*/ T4 w 3"/>
                                      <a:gd name="T6" fmla="+- 0 636 635"/>
                                      <a:gd name="T7" fmla="*/ 636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9" name="Group 649"/>
                              <wpg:cNvGrpSpPr>
                                <a:grpSpLocks/>
                              </wpg:cNvGrpSpPr>
                              <wpg:grpSpPr bwMode="auto">
                                <a:xfrm>
                                  <a:off x="2165" y="621"/>
                                  <a:ext cx="3" cy="3"/>
                                  <a:chOff x="2165" y="621"/>
                                  <a:chExt cx="3" cy="3"/>
                                </a:xfrm>
                              </wpg:grpSpPr>
                              <wps:wsp>
                                <wps:cNvPr id="1970" name="Freeform 650"/>
                                <wps:cNvSpPr>
                                  <a:spLocks/>
                                </wps:cNvSpPr>
                                <wps:spPr bwMode="auto">
                                  <a:xfrm>
                                    <a:off x="2165" y="621"/>
                                    <a:ext cx="3" cy="3"/>
                                  </a:xfrm>
                                  <a:custGeom>
                                    <a:avLst/>
                                    <a:gdLst>
                                      <a:gd name="T0" fmla="+- 0 2165 2165"/>
                                      <a:gd name="T1" fmla="*/ T0 w 3"/>
                                      <a:gd name="T2" fmla="+- 0 622 621"/>
                                      <a:gd name="T3" fmla="*/ 622 h 3"/>
                                      <a:gd name="T4" fmla="+- 0 2167 2165"/>
                                      <a:gd name="T5" fmla="*/ T4 w 3"/>
                                      <a:gd name="T6" fmla="+- 0 622 621"/>
                                      <a:gd name="T7" fmla="*/ 62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651"/>
                              <wpg:cNvGrpSpPr>
                                <a:grpSpLocks/>
                              </wpg:cNvGrpSpPr>
                              <wpg:grpSpPr bwMode="auto">
                                <a:xfrm>
                                  <a:off x="2201" y="616"/>
                                  <a:ext cx="3" cy="3"/>
                                  <a:chOff x="2201" y="616"/>
                                  <a:chExt cx="3" cy="3"/>
                                </a:xfrm>
                              </wpg:grpSpPr>
                              <wps:wsp>
                                <wps:cNvPr id="1972" name="Freeform 652"/>
                                <wps:cNvSpPr>
                                  <a:spLocks/>
                                </wps:cNvSpPr>
                                <wps:spPr bwMode="auto">
                                  <a:xfrm>
                                    <a:off x="2201" y="616"/>
                                    <a:ext cx="3" cy="3"/>
                                  </a:xfrm>
                                  <a:custGeom>
                                    <a:avLst/>
                                    <a:gdLst>
                                      <a:gd name="T0" fmla="+- 0 2201 2201"/>
                                      <a:gd name="T1" fmla="*/ T0 w 3"/>
                                      <a:gd name="T2" fmla="+- 0 617 616"/>
                                      <a:gd name="T3" fmla="*/ 617 h 3"/>
                                      <a:gd name="T4" fmla="+- 0 2203 2201"/>
                                      <a:gd name="T5" fmla="*/ T4 w 3"/>
                                      <a:gd name="T6" fmla="+- 0 617 616"/>
                                      <a:gd name="T7" fmla="*/ 61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3" name="Group 653"/>
                              <wpg:cNvGrpSpPr>
                                <a:grpSpLocks/>
                              </wpg:cNvGrpSpPr>
                              <wpg:grpSpPr bwMode="auto">
                                <a:xfrm>
                                  <a:off x="2261" y="609"/>
                                  <a:ext cx="3" cy="3"/>
                                  <a:chOff x="2261" y="609"/>
                                  <a:chExt cx="3" cy="3"/>
                                </a:xfrm>
                              </wpg:grpSpPr>
                              <wps:wsp>
                                <wps:cNvPr id="1974" name="Freeform 654"/>
                                <wps:cNvSpPr>
                                  <a:spLocks/>
                                </wps:cNvSpPr>
                                <wps:spPr bwMode="auto">
                                  <a:xfrm>
                                    <a:off x="2261" y="609"/>
                                    <a:ext cx="3" cy="3"/>
                                  </a:xfrm>
                                  <a:custGeom>
                                    <a:avLst/>
                                    <a:gdLst>
                                      <a:gd name="T0" fmla="+- 0 2261 2261"/>
                                      <a:gd name="T1" fmla="*/ T0 w 3"/>
                                      <a:gd name="T2" fmla="+- 0 610 609"/>
                                      <a:gd name="T3" fmla="*/ 610 h 3"/>
                                      <a:gd name="T4" fmla="+- 0 2263 2261"/>
                                      <a:gd name="T5" fmla="*/ T4 w 3"/>
                                      <a:gd name="T6" fmla="+- 0 610 609"/>
                                      <a:gd name="T7" fmla="*/ 61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655"/>
                              <wpg:cNvGrpSpPr>
                                <a:grpSpLocks/>
                              </wpg:cNvGrpSpPr>
                              <wpg:grpSpPr bwMode="auto">
                                <a:xfrm>
                                  <a:off x="2134" y="813"/>
                                  <a:ext cx="3" cy="3"/>
                                  <a:chOff x="2134" y="813"/>
                                  <a:chExt cx="3" cy="3"/>
                                </a:xfrm>
                              </wpg:grpSpPr>
                              <wps:wsp>
                                <wps:cNvPr id="1976" name="Freeform 656"/>
                                <wps:cNvSpPr>
                                  <a:spLocks/>
                                </wps:cNvSpPr>
                                <wps:spPr bwMode="auto">
                                  <a:xfrm>
                                    <a:off x="2134" y="813"/>
                                    <a:ext cx="3" cy="3"/>
                                  </a:xfrm>
                                  <a:custGeom>
                                    <a:avLst/>
                                    <a:gdLst>
                                      <a:gd name="T0" fmla="+- 0 2134 2134"/>
                                      <a:gd name="T1" fmla="*/ T0 w 3"/>
                                      <a:gd name="T2" fmla="+- 0 814 813"/>
                                      <a:gd name="T3" fmla="*/ 814 h 3"/>
                                      <a:gd name="T4" fmla="+- 0 2136 2134"/>
                                      <a:gd name="T5" fmla="*/ T4 w 3"/>
                                      <a:gd name="T6" fmla="+- 0 814 813"/>
                                      <a:gd name="T7" fmla="*/ 81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7" name="Group 657"/>
                              <wpg:cNvGrpSpPr>
                                <a:grpSpLocks/>
                              </wpg:cNvGrpSpPr>
                              <wpg:grpSpPr bwMode="auto">
                                <a:xfrm>
                                  <a:off x="2230" y="801"/>
                                  <a:ext cx="3" cy="3"/>
                                  <a:chOff x="2230" y="801"/>
                                  <a:chExt cx="3" cy="3"/>
                                </a:xfrm>
                              </wpg:grpSpPr>
                              <wps:wsp>
                                <wps:cNvPr id="1978" name="Freeform 658"/>
                                <wps:cNvSpPr>
                                  <a:spLocks/>
                                </wps:cNvSpPr>
                                <wps:spPr bwMode="auto">
                                  <a:xfrm>
                                    <a:off x="2230" y="801"/>
                                    <a:ext cx="3" cy="3"/>
                                  </a:xfrm>
                                  <a:custGeom>
                                    <a:avLst/>
                                    <a:gdLst>
                                      <a:gd name="T0" fmla="+- 0 2230 2230"/>
                                      <a:gd name="T1" fmla="*/ T0 w 3"/>
                                      <a:gd name="T2" fmla="+- 0 802 801"/>
                                      <a:gd name="T3" fmla="*/ 802 h 3"/>
                                      <a:gd name="T4" fmla="+- 0 2232 2230"/>
                                      <a:gd name="T5" fmla="*/ T4 w 3"/>
                                      <a:gd name="T6" fmla="+- 0 802 801"/>
                                      <a:gd name="T7" fmla="*/ 80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9" name="Group 659"/>
                              <wpg:cNvGrpSpPr>
                                <a:grpSpLocks/>
                              </wpg:cNvGrpSpPr>
                              <wpg:grpSpPr bwMode="auto">
                                <a:xfrm>
                                  <a:off x="2268" y="793"/>
                                  <a:ext cx="3" cy="3"/>
                                  <a:chOff x="2268" y="793"/>
                                  <a:chExt cx="3" cy="3"/>
                                </a:xfrm>
                              </wpg:grpSpPr>
                              <wps:wsp>
                                <wps:cNvPr id="1980" name="Freeform 660"/>
                                <wps:cNvSpPr>
                                  <a:spLocks/>
                                </wps:cNvSpPr>
                                <wps:spPr bwMode="auto">
                                  <a:xfrm>
                                    <a:off x="2268" y="793"/>
                                    <a:ext cx="3" cy="3"/>
                                  </a:xfrm>
                                  <a:custGeom>
                                    <a:avLst/>
                                    <a:gdLst>
                                      <a:gd name="T0" fmla="+- 0 2268 2268"/>
                                      <a:gd name="T1" fmla="*/ T0 w 3"/>
                                      <a:gd name="T2" fmla="+- 0 795 793"/>
                                      <a:gd name="T3" fmla="*/ 795 h 3"/>
                                      <a:gd name="T4" fmla="+- 0 2270 2268"/>
                                      <a:gd name="T5" fmla="*/ T4 w 3"/>
                                      <a:gd name="T6" fmla="+- 0 795 793"/>
                                      <a:gd name="T7" fmla="*/ 79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1" name="Group 661"/>
                              <wpg:cNvGrpSpPr>
                                <a:grpSpLocks/>
                              </wpg:cNvGrpSpPr>
                              <wpg:grpSpPr bwMode="auto">
                                <a:xfrm>
                                  <a:off x="2328" y="786"/>
                                  <a:ext cx="3" cy="3"/>
                                  <a:chOff x="2328" y="786"/>
                                  <a:chExt cx="3" cy="3"/>
                                </a:xfrm>
                              </wpg:grpSpPr>
                              <wps:wsp>
                                <wps:cNvPr id="1982" name="Freeform 662"/>
                                <wps:cNvSpPr>
                                  <a:spLocks/>
                                </wps:cNvSpPr>
                                <wps:spPr bwMode="auto">
                                  <a:xfrm>
                                    <a:off x="2328" y="786"/>
                                    <a:ext cx="3" cy="3"/>
                                  </a:xfrm>
                                  <a:custGeom>
                                    <a:avLst/>
                                    <a:gdLst>
                                      <a:gd name="T0" fmla="+- 0 2328 2328"/>
                                      <a:gd name="T1" fmla="*/ T0 w 3"/>
                                      <a:gd name="T2" fmla="+- 0 787 786"/>
                                      <a:gd name="T3" fmla="*/ 787 h 3"/>
                                      <a:gd name="T4" fmla="+- 0 2330 2328"/>
                                      <a:gd name="T5" fmla="*/ T4 w 3"/>
                                      <a:gd name="T6" fmla="+- 0 787 786"/>
                                      <a:gd name="T7" fmla="*/ 78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3" name="Group 663"/>
                              <wpg:cNvGrpSpPr>
                                <a:grpSpLocks/>
                              </wpg:cNvGrpSpPr>
                              <wpg:grpSpPr bwMode="auto">
                                <a:xfrm>
                                  <a:off x="2424" y="774"/>
                                  <a:ext cx="3" cy="3"/>
                                  <a:chOff x="2424" y="774"/>
                                  <a:chExt cx="3" cy="3"/>
                                </a:xfrm>
                              </wpg:grpSpPr>
                              <wps:wsp>
                                <wps:cNvPr id="1984" name="Freeform 664"/>
                                <wps:cNvSpPr>
                                  <a:spLocks/>
                                </wps:cNvSpPr>
                                <wps:spPr bwMode="auto">
                                  <a:xfrm>
                                    <a:off x="2424" y="774"/>
                                    <a:ext cx="3" cy="3"/>
                                  </a:xfrm>
                                  <a:custGeom>
                                    <a:avLst/>
                                    <a:gdLst>
                                      <a:gd name="T0" fmla="+- 0 2424 2424"/>
                                      <a:gd name="T1" fmla="*/ T0 w 3"/>
                                      <a:gd name="T2" fmla="+- 0 775 774"/>
                                      <a:gd name="T3" fmla="*/ 775 h 3"/>
                                      <a:gd name="T4" fmla="+- 0 2426 2424"/>
                                      <a:gd name="T5" fmla="*/ T4 w 3"/>
                                      <a:gd name="T6" fmla="+- 0 775 774"/>
                                      <a:gd name="T7" fmla="*/ 77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5" name="Group 665"/>
                              <wpg:cNvGrpSpPr>
                                <a:grpSpLocks/>
                              </wpg:cNvGrpSpPr>
                              <wpg:grpSpPr bwMode="auto">
                                <a:xfrm>
                                  <a:off x="2462" y="777"/>
                                  <a:ext cx="5" cy="2"/>
                                  <a:chOff x="2462" y="777"/>
                                  <a:chExt cx="5" cy="2"/>
                                </a:xfrm>
                              </wpg:grpSpPr>
                              <wps:wsp>
                                <wps:cNvPr id="1986" name="Freeform 666"/>
                                <wps:cNvSpPr>
                                  <a:spLocks/>
                                </wps:cNvSpPr>
                                <wps:spPr bwMode="auto">
                                  <a:xfrm>
                                    <a:off x="2462" y="777"/>
                                    <a:ext cx="5" cy="2"/>
                                  </a:xfrm>
                                  <a:custGeom>
                                    <a:avLst/>
                                    <a:gdLst>
                                      <a:gd name="T0" fmla="+- 0 2462 2462"/>
                                      <a:gd name="T1" fmla="*/ T0 w 5"/>
                                      <a:gd name="T2" fmla="+- 0 2467 2462"/>
                                      <a:gd name="T3" fmla="*/ T2 w 5"/>
                                    </a:gdLst>
                                    <a:ahLst/>
                                    <a:cxnLst>
                                      <a:cxn ang="0">
                                        <a:pos x="T1" y="0"/>
                                      </a:cxn>
                                      <a:cxn ang="0">
                                        <a:pos x="T3" y="0"/>
                                      </a:cxn>
                                    </a:cxnLst>
                                    <a:rect l="0" t="0" r="r" b="b"/>
                                    <a:pathLst>
                                      <a:path w="5">
                                        <a:moveTo>
                                          <a:pt x="0" y="0"/>
                                        </a:moveTo>
                                        <a:lnTo>
                                          <a:pt x="5"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7" name="Group 667"/>
                              <wpg:cNvGrpSpPr>
                                <a:grpSpLocks/>
                              </wpg:cNvGrpSpPr>
                              <wpg:grpSpPr bwMode="auto">
                                <a:xfrm>
                                  <a:off x="1841" y="261"/>
                                  <a:ext cx="3" cy="3"/>
                                  <a:chOff x="1841" y="261"/>
                                  <a:chExt cx="3" cy="3"/>
                                </a:xfrm>
                              </wpg:grpSpPr>
                              <wps:wsp>
                                <wps:cNvPr id="1988" name="Freeform 668"/>
                                <wps:cNvSpPr>
                                  <a:spLocks/>
                                </wps:cNvSpPr>
                                <wps:spPr bwMode="auto">
                                  <a:xfrm>
                                    <a:off x="1841" y="261"/>
                                    <a:ext cx="3" cy="3"/>
                                  </a:xfrm>
                                  <a:custGeom>
                                    <a:avLst/>
                                    <a:gdLst>
                                      <a:gd name="T0" fmla="+- 0 1841 1841"/>
                                      <a:gd name="T1" fmla="*/ T0 w 3"/>
                                      <a:gd name="T2" fmla="+- 0 262 261"/>
                                      <a:gd name="T3" fmla="*/ 262 h 3"/>
                                      <a:gd name="T4" fmla="+- 0 1843 1841"/>
                                      <a:gd name="T5" fmla="*/ T4 w 3"/>
                                      <a:gd name="T6" fmla="+- 0 262 261"/>
                                      <a:gd name="T7" fmla="*/ 26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9" name="Group 669"/>
                              <wpg:cNvGrpSpPr>
                                <a:grpSpLocks/>
                              </wpg:cNvGrpSpPr>
                              <wpg:grpSpPr bwMode="auto">
                                <a:xfrm>
                                  <a:off x="1985" y="352"/>
                                  <a:ext cx="3" cy="3"/>
                                  <a:chOff x="1985" y="352"/>
                                  <a:chExt cx="3" cy="3"/>
                                </a:xfrm>
                              </wpg:grpSpPr>
                              <wps:wsp>
                                <wps:cNvPr id="1990" name="Freeform 670"/>
                                <wps:cNvSpPr>
                                  <a:spLocks/>
                                </wps:cNvSpPr>
                                <wps:spPr bwMode="auto">
                                  <a:xfrm>
                                    <a:off x="1985" y="352"/>
                                    <a:ext cx="3" cy="3"/>
                                  </a:xfrm>
                                  <a:custGeom>
                                    <a:avLst/>
                                    <a:gdLst>
                                      <a:gd name="T0" fmla="+- 0 1985 1985"/>
                                      <a:gd name="T1" fmla="*/ T0 w 3"/>
                                      <a:gd name="T2" fmla="+- 0 353 352"/>
                                      <a:gd name="T3" fmla="*/ 353 h 3"/>
                                      <a:gd name="T4" fmla="+- 0 1987 1985"/>
                                      <a:gd name="T5" fmla="*/ T4 w 3"/>
                                      <a:gd name="T6" fmla="+- 0 353 352"/>
                                      <a:gd name="T7" fmla="*/ 35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1" name="Group 671"/>
                              <wpg:cNvGrpSpPr>
                                <a:grpSpLocks/>
                              </wpg:cNvGrpSpPr>
                              <wpg:grpSpPr bwMode="auto">
                                <a:xfrm>
                                  <a:off x="2014" y="371"/>
                                  <a:ext cx="3" cy="3"/>
                                  <a:chOff x="2014" y="371"/>
                                  <a:chExt cx="3" cy="3"/>
                                </a:xfrm>
                              </wpg:grpSpPr>
                              <wps:wsp>
                                <wps:cNvPr id="1992" name="Freeform 672"/>
                                <wps:cNvSpPr>
                                  <a:spLocks/>
                                </wps:cNvSpPr>
                                <wps:spPr bwMode="auto">
                                  <a:xfrm>
                                    <a:off x="2014" y="371"/>
                                    <a:ext cx="3" cy="3"/>
                                  </a:xfrm>
                                  <a:custGeom>
                                    <a:avLst/>
                                    <a:gdLst>
                                      <a:gd name="T0" fmla="+- 0 2014 2014"/>
                                      <a:gd name="T1" fmla="*/ T0 w 3"/>
                                      <a:gd name="T2" fmla="+- 0 372 371"/>
                                      <a:gd name="T3" fmla="*/ 372 h 3"/>
                                      <a:gd name="T4" fmla="+- 0 2016 2014"/>
                                      <a:gd name="T5" fmla="*/ T4 w 3"/>
                                      <a:gd name="T6" fmla="+- 0 372 371"/>
                                      <a:gd name="T7" fmla="*/ 37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3" name="Group 673"/>
                              <wpg:cNvGrpSpPr>
                                <a:grpSpLocks/>
                              </wpg:cNvGrpSpPr>
                              <wpg:grpSpPr bwMode="auto">
                                <a:xfrm>
                                  <a:off x="2124" y="441"/>
                                  <a:ext cx="3" cy="3"/>
                                  <a:chOff x="2124" y="441"/>
                                  <a:chExt cx="3" cy="3"/>
                                </a:xfrm>
                              </wpg:grpSpPr>
                              <wps:wsp>
                                <wps:cNvPr id="1994" name="Freeform 674"/>
                                <wps:cNvSpPr>
                                  <a:spLocks/>
                                </wps:cNvSpPr>
                                <wps:spPr bwMode="auto">
                                  <a:xfrm>
                                    <a:off x="2124" y="441"/>
                                    <a:ext cx="3" cy="3"/>
                                  </a:xfrm>
                                  <a:custGeom>
                                    <a:avLst/>
                                    <a:gdLst>
                                      <a:gd name="T0" fmla="+- 0 2124 2124"/>
                                      <a:gd name="T1" fmla="*/ T0 w 3"/>
                                      <a:gd name="T2" fmla="+- 0 442 441"/>
                                      <a:gd name="T3" fmla="*/ 442 h 3"/>
                                      <a:gd name="T4" fmla="+- 0 2126 2124"/>
                                      <a:gd name="T5" fmla="*/ T4 w 3"/>
                                      <a:gd name="T6" fmla="+- 0 442 441"/>
                                      <a:gd name="T7" fmla="*/ 44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Group 675"/>
                              <wpg:cNvGrpSpPr>
                                <a:grpSpLocks/>
                              </wpg:cNvGrpSpPr>
                              <wpg:grpSpPr bwMode="auto">
                                <a:xfrm>
                                  <a:off x="1618" y="263"/>
                                  <a:ext cx="3" cy="3"/>
                                  <a:chOff x="1618" y="263"/>
                                  <a:chExt cx="3" cy="3"/>
                                </a:xfrm>
                              </wpg:grpSpPr>
                              <wps:wsp>
                                <wps:cNvPr id="1996" name="Freeform 676"/>
                                <wps:cNvSpPr>
                                  <a:spLocks/>
                                </wps:cNvSpPr>
                                <wps:spPr bwMode="auto">
                                  <a:xfrm>
                                    <a:off x="1618" y="263"/>
                                    <a:ext cx="3" cy="3"/>
                                  </a:xfrm>
                                  <a:custGeom>
                                    <a:avLst/>
                                    <a:gdLst>
                                      <a:gd name="T0" fmla="+- 0 1618 1618"/>
                                      <a:gd name="T1" fmla="*/ T0 w 3"/>
                                      <a:gd name="T2" fmla="+- 0 264 263"/>
                                      <a:gd name="T3" fmla="*/ 264 h 3"/>
                                      <a:gd name="T4" fmla="+- 0 1620 1618"/>
                                      <a:gd name="T5" fmla="*/ T4 w 3"/>
                                      <a:gd name="T6" fmla="+- 0 264 263"/>
                                      <a:gd name="T7" fmla="*/ 26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7" name="Group 677"/>
                              <wpg:cNvGrpSpPr>
                                <a:grpSpLocks/>
                              </wpg:cNvGrpSpPr>
                              <wpg:grpSpPr bwMode="auto">
                                <a:xfrm>
                                  <a:off x="1759" y="352"/>
                                  <a:ext cx="3" cy="3"/>
                                  <a:chOff x="1759" y="352"/>
                                  <a:chExt cx="3" cy="3"/>
                                </a:xfrm>
                              </wpg:grpSpPr>
                              <wps:wsp>
                                <wps:cNvPr id="1998" name="Freeform 678"/>
                                <wps:cNvSpPr>
                                  <a:spLocks/>
                                </wps:cNvSpPr>
                                <wps:spPr bwMode="auto">
                                  <a:xfrm>
                                    <a:off x="1759" y="352"/>
                                    <a:ext cx="3" cy="3"/>
                                  </a:xfrm>
                                  <a:custGeom>
                                    <a:avLst/>
                                    <a:gdLst>
                                      <a:gd name="T0" fmla="+- 0 1759 1759"/>
                                      <a:gd name="T1" fmla="*/ T0 w 3"/>
                                      <a:gd name="T2" fmla="+- 0 353 352"/>
                                      <a:gd name="T3" fmla="*/ 353 h 3"/>
                                      <a:gd name="T4" fmla="+- 0 1762 1759"/>
                                      <a:gd name="T5" fmla="*/ T4 w 3"/>
                                      <a:gd name="T6" fmla="+- 0 353 352"/>
                                      <a:gd name="T7" fmla="*/ 35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9" name="Group 679"/>
                              <wpg:cNvGrpSpPr>
                                <a:grpSpLocks/>
                              </wpg:cNvGrpSpPr>
                              <wpg:grpSpPr bwMode="auto">
                                <a:xfrm>
                                  <a:off x="1790" y="371"/>
                                  <a:ext cx="3" cy="3"/>
                                  <a:chOff x="1790" y="371"/>
                                  <a:chExt cx="3" cy="3"/>
                                </a:xfrm>
                              </wpg:grpSpPr>
                              <wps:wsp>
                                <wps:cNvPr id="2000" name="Freeform 680"/>
                                <wps:cNvSpPr>
                                  <a:spLocks/>
                                </wps:cNvSpPr>
                                <wps:spPr bwMode="auto">
                                  <a:xfrm>
                                    <a:off x="1790" y="371"/>
                                    <a:ext cx="3" cy="3"/>
                                  </a:xfrm>
                                  <a:custGeom>
                                    <a:avLst/>
                                    <a:gdLst>
                                      <a:gd name="T0" fmla="+- 0 1790 1790"/>
                                      <a:gd name="T1" fmla="*/ T0 w 3"/>
                                      <a:gd name="T2" fmla="+- 0 372 371"/>
                                      <a:gd name="T3" fmla="*/ 372 h 3"/>
                                      <a:gd name="T4" fmla="+- 0 1793 1790"/>
                                      <a:gd name="T5" fmla="*/ T4 w 3"/>
                                      <a:gd name="T6" fmla="+- 0 372 371"/>
                                      <a:gd name="T7" fmla="*/ 372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1" name="Group 681"/>
                              <wpg:cNvGrpSpPr>
                                <a:grpSpLocks/>
                              </wpg:cNvGrpSpPr>
                              <wpg:grpSpPr bwMode="auto">
                                <a:xfrm>
                                  <a:off x="1898" y="441"/>
                                  <a:ext cx="3" cy="3"/>
                                  <a:chOff x="1898" y="441"/>
                                  <a:chExt cx="3" cy="3"/>
                                </a:xfrm>
                              </wpg:grpSpPr>
                              <wps:wsp>
                                <wps:cNvPr id="2002" name="Freeform 682"/>
                                <wps:cNvSpPr>
                                  <a:spLocks/>
                                </wps:cNvSpPr>
                                <wps:spPr bwMode="auto">
                                  <a:xfrm>
                                    <a:off x="1898" y="441"/>
                                    <a:ext cx="3" cy="3"/>
                                  </a:xfrm>
                                  <a:custGeom>
                                    <a:avLst/>
                                    <a:gdLst>
                                      <a:gd name="T0" fmla="+- 0 1898 1898"/>
                                      <a:gd name="T1" fmla="*/ T0 w 3"/>
                                      <a:gd name="T2" fmla="+- 0 442 441"/>
                                      <a:gd name="T3" fmla="*/ 442 h 3"/>
                                      <a:gd name="T4" fmla="+- 0 1901 1898"/>
                                      <a:gd name="T5" fmla="*/ T4 w 3"/>
                                      <a:gd name="T6" fmla="+- 0 442 441"/>
                                      <a:gd name="T7" fmla="*/ 442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3" name="Group 683"/>
                              <wpg:cNvGrpSpPr>
                                <a:grpSpLocks/>
                              </wpg:cNvGrpSpPr>
                              <wpg:grpSpPr bwMode="auto">
                                <a:xfrm>
                                  <a:off x="2042" y="532"/>
                                  <a:ext cx="3" cy="3"/>
                                  <a:chOff x="2042" y="532"/>
                                  <a:chExt cx="3" cy="3"/>
                                </a:xfrm>
                              </wpg:grpSpPr>
                              <wps:wsp>
                                <wps:cNvPr id="2004" name="Freeform 684"/>
                                <wps:cNvSpPr>
                                  <a:spLocks/>
                                </wps:cNvSpPr>
                                <wps:spPr bwMode="auto">
                                  <a:xfrm>
                                    <a:off x="2042" y="532"/>
                                    <a:ext cx="3" cy="3"/>
                                  </a:xfrm>
                                  <a:custGeom>
                                    <a:avLst/>
                                    <a:gdLst>
                                      <a:gd name="T0" fmla="+- 0 2042 2042"/>
                                      <a:gd name="T1" fmla="*/ T0 w 3"/>
                                      <a:gd name="T2" fmla="+- 0 533 532"/>
                                      <a:gd name="T3" fmla="*/ 533 h 3"/>
                                      <a:gd name="T4" fmla="+- 0 2045 2042"/>
                                      <a:gd name="T5" fmla="*/ T4 w 3"/>
                                      <a:gd name="T6" fmla="+- 0 533 532"/>
                                      <a:gd name="T7" fmla="*/ 533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5" name="Group 685"/>
                              <wpg:cNvGrpSpPr>
                                <a:grpSpLocks/>
                              </wpg:cNvGrpSpPr>
                              <wpg:grpSpPr bwMode="auto">
                                <a:xfrm>
                                  <a:off x="1939" y="559"/>
                                  <a:ext cx="137" cy="2"/>
                                  <a:chOff x="1939" y="559"/>
                                  <a:chExt cx="137" cy="2"/>
                                </a:xfrm>
                              </wpg:grpSpPr>
                              <wps:wsp>
                                <wps:cNvPr id="2006" name="Freeform 686"/>
                                <wps:cNvSpPr>
                                  <a:spLocks/>
                                </wps:cNvSpPr>
                                <wps:spPr bwMode="auto">
                                  <a:xfrm>
                                    <a:off x="1939" y="559"/>
                                    <a:ext cx="137" cy="2"/>
                                  </a:xfrm>
                                  <a:custGeom>
                                    <a:avLst/>
                                    <a:gdLst>
                                      <a:gd name="T0" fmla="+- 0 1939 1939"/>
                                      <a:gd name="T1" fmla="*/ T0 w 137"/>
                                      <a:gd name="T2" fmla="+- 0 2076 1939"/>
                                      <a:gd name="T3" fmla="*/ T2 w 137"/>
                                    </a:gdLst>
                                    <a:ahLst/>
                                    <a:cxnLst>
                                      <a:cxn ang="0">
                                        <a:pos x="T1" y="0"/>
                                      </a:cxn>
                                      <a:cxn ang="0">
                                        <a:pos x="T3" y="0"/>
                                      </a:cxn>
                                    </a:cxnLst>
                                    <a:rect l="0" t="0" r="r" b="b"/>
                                    <a:pathLst>
                                      <a:path w="137">
                                        <a:moveTo>
                                          <a:pt x="0" y="0"/>
                                        </a:moveTo>
                                        <a:lnTo>
                                          <a:pt x="137" y="0"/>
                                        </a:lnTo>
                                      </a:path>
                                    </a:pathLst>
                                  </a:custGeom>
                                  <a:noFill/>
                                  <a:ln w="1137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7" name="Group 687"/>
                              <wpg:cNvGrpSpPr>
                                <a:grpSpLocks/>
                              </wpg:cNvGrpSpPr>
                              <wpg:grpSpPr bwMode="auto">
                                <a:xfrm>
                                  <a:off x="2182" y="621"/>
                                  <a:ext cx="3" cy="3"/>
                                  <a:chOff x="2182" y="621"/>
                                  <a:chExt cx="3" cy="3"/>
                                </a:xfrm>
                              </wpg:grpSpPr>
                              <wps:wsp>
                                <wps:cNvPr id="2008" name="Freeform 688"/>
                                <wps:cNvSpPr>
                                  <a:spLocks/>
                                </wps:cNvSpPr>
                                <wps:spPr bwMode="auto">
                                  <a:xfrm>
                                    <a:off x="2182" y="621"/>
                                    <a:ext cx="3" cy="3"/>
                                  </a:xfrm>
                                  <a:custGeom>
                                    <a:avLst/>
                                    <a:gdLst>
                                      <a:gd name="T0" fmla="+- 0 2182 2182"/>
                                      <a:gd name="T1" fmla="*/ T0 w 3"/>
                                      <a:gd name="T2" fmla="+- 0 622 621"/>
                                      <a:gd name="T3" fmla="*/ 622 h 3"/>
                                      <a:gd name="T4" fmla="+- 0 2184 2182"/>
                                      <a:gd name="T5" fmla="*/ T4 w 3"/>
                                      <a:gd name="T6" fmla="+- 0 622 621"/>
                                      <a:gd name="T7" fmla="*/ 62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689"/>
                              <wpg:cNvGrpSpPr>
                                <a:grpSpLocks/>
                              </wpg:cNvGrpSpPr>
                              <wpg:grpSpPr bwMode="auto">
                                <a:xfrm>
                                  <a:off x="2326" y="712"/>
                                  <a:ext cx="3" cy="3"/>
                                  <a:chOff x="2326" y="712"/>
                                  <a:chExt cx="3" cy="3"/>
                                </a:xfrm>
                              </wpg:grpSpPr>
                              <wps:wsp>
                                <wps:cNvPr id="2010" name="Freeform 690"/>
                                <wps:cNvSpPr>
                                  <a:spLocks/>
                                </wps:cNvSpPr>
                                <wps:spPr bwMode="auto">
                                  <a:xfrm>
                                    <a:off x="2326" y="712"/>
                                    <a:ext cx="3" cy="3"/>
                                  </a:xfrm>
                                  <a:custGeom>
                                    <a:avLst/>
                                    <a:gdLst>
                                      <a:gd name="T0" fmla="+- 0 2326 2326"/>
                                      <a:gd name="T1" fmla="*/ T0 w 3"/>
                                      <a:gd name="T2" fmla="+- 0 713 712"/>
                                      <a:gd name="T3" fmla="*/ 713 h 3"/>
                                      <a:gd name="T4" fmla="+- 0 2328 2326"/>
                                      <a:gd name="T5" fmla="*/ T4 w 3"/>
                                      <a:gd name="T6" fmla="+- 0 713 712"/>
                                      <a:gd name="T7" fmla="*/ 71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1" name="Group 691"/>
                              <wpg:cNvGrpSpPr>
                                <a:grpSpLocks/>
                              </wpg:cNvGrpSpPr>
                              <wpg:grpSpPr bwMode="auto">
                                <a:xfrm>
                                  <a:off x="2354" y="733"/>
                                  <a:ext cx="3" cy="3"/>
                                  <a:chOff x="2354" y="733"/>
                                  <a:chExt cx="3" cy="3"/>
                                </a:xfrm>
                              </wpg:grpSpPr>
                              <wps:wsp>
                                <wps:cNvPr id="2012" name="Freeform 692"/>
                                <wps:cNvSpPr>
                                  <a:spLocks/>
                                </wps:cNvSpPr>
                                <wps:spPr bwMode="auto">
                                  <a:xfrm>
                                    <a:off x="2354" y="733"/>
                                    <a:ext cx="3" cy="3"/>
                                  </a:xfrm>
                                  <a:custGeom>
                                    <a:avLst/>
                                    <a:gdLst>
                                      <a:gd name="T0" fmla="+- 0 2354 2354"/>
                                      <a:gd name="T1" fmla="*/ T0 w 3"/>
                                      <a:gd name="T2" fmla="+- 0 735 733"/>
                                      <a:gd name="T3" fmla="*/ 735 h 3"/>
                                      <a:gd name="T4" fmla="+- 0 2357 2354"/>
                                      <a:gd name="T5" fmla="*/ T4 w 3"/>
                                      <a:gd name="T6" fmla="+- 0 735 733"/>
                                      <a:gd name="T7" fmla="*/ 73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693"/>
                              <wpg:cNvGrpSpPr>
                                <a:grpSpLocks/>
                              </wpg:cNvGrpSpPr>
                              <wpg:grpSpPr bwMode="auto">
                                <a:xfrm>
                                  <a:off x="2465" y="803"/>
                                  <a:ext cx="3" cy="3"/>
                                  <a:chOff x="2465" y="803"/>
                                  <a:chExt cx="3" cy="3"/>
                                </a:xfrm>
                              </wpg:grpSpPr>
                              <wps:wsp>
                                <wps:cNvPr id="2014" name="Freeform 694"/>
                                <wps:cNvSpPr>
                                  <a:spLocks/>
                                </wps:cNvSpPr>
                                <wps:spPr bwMode="auto">
                                  <a:xfrm>
                                    <a:off x="2465" y="803"/>
                                    <a:ext cx="3" cy="3"/>
                                  </a:xfrm>
                                  <a:custGeom>
                                    <a:avLst/>
                                    <a:gdLst>
                                      <a:gd name="T0" fmla="+- 0 2465 2465"/>
                                      <a:gd name="T1" fmla="*/ T0 w 3"/>
                                      <a:gd name="T2" fmla="+- 0 804 803"/>
                                      <a:gd name="T3" fmla="*/ 804 h 3"/>
                                      <a:gd name="T4" fmla="+- 0 2467 2465"/>
                                      <a:gd name="T5" fmla="*/ T4 w 3"/>
                                      <a:gd name="T6" fmla="+- 0 804 803"/>
                                      <a:gd name="T7" fmla="*/ 80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5" name="Group 695"/>
                              <wpg:cNvGrpSpPr>
                                <a:grpSpLocks/>
                              </wpg:cNvGrpSpPr>
                              <wpg:grpSpPr bwMode="auto">
                                <a:xfrm>
                                  <a:off x="1567" y="373"/>
                                  <a:ext cx="3" cy="3"/>
                                  <a:chOff x="1567" y="373"/>
                                  <a:chExt cx="3" cy="3"/>
                                </a:xfrm>
                              </wpg:grpSpPr>
                              <wps:wsp>
                                <wps:cNvPr id="2016" name="Freeform 696"/>
                                <wps:cNvSpPr>
                                  <a:spLocks/>
                                </wps:cNvSpPr>
                                <wps:spPr bwMode="auto">
                                  <a:xfrm>
                                    <a:off x="1567" y="373"/>
                                    <a:ext cx="3" cy="3"/>
                                  </a:xfrm>
                                  <a:custGeom>
                                    <a:avLst/>
                                    <a:gdLst>
                                      <a:gd name="T0" fmla="+- 0 1567 1567"/>
                                      <a:gd name="T1" fmla="*/ T0 w 3"/>
                                      <a:gd name="T2" fmla="+- 0 375 373"/>
                                      <a:gd name="T3" fmla="*/ 375 h 3"/>
                                      <a:gd name="T4" fmla="+- 0 1570 1567"/>
                                      <a:gd name="T5" fmla="*/ T4 w 3"/>
                                      <a:gd name="T6" fmla="+- 0 375 373"/>
                                      <a:gd name="T7" fmla="*/ 37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7" name="Group 697"/>
                              <wpg:cNvGrpSpPr>
                                <a:grpSpLocks/>
                              </wpg:cNvGrpSpPr>
                              <wpg:grpSpPr bwMode="auto">
                                <a:xfrm>
                                  <a:off x="1675" y="443"/>
                                  <a:ext cx="3" cy="3"/>
                                  <a:chOff x="1675" y="443"/>
                                  <a:chExt cx="3" cy="3"/>
                                </a:xfrm>
                              </wpg:grpSpPr>
                              <wps:wsp>
                                <wps:cNvPr id="2018" name="Freeform 698"/>
                                <wps:cNvSpPr>
                                  <a:spLocks/>
                                </wps:cNvSpPr>
                                <wps:spPr bwMode="auto">
                                  <a:xfrm>
                                    <a:off x="1675" y="443"/>
                                    <a:ext cx="3" cy="3"/>
                                  </a:xfrm>
                                  <a:custGeom>
                                    <a:avLst/>
                                    <a:gdLst>
                                      <a:gd name="T0" fmla="+- 0 1675 1675"/>
                                      <a:gd name="T1" fmla="*/ T0 w 3"/>
                                      <a:gd name="T2" fmla="+- 0 444 443"/>
                                      <a:gd name="T3" fmla="*/ 444 h 3"/>
                                      <a:gd name="T4" fmla="+- 0 1678 1675"/>
                                      <a:gd name="T5" fmla="*/ T4 w 3"/>
                                      <a:gd name="T6" fmla="+- 0 444 443"/>
                                      <a:gd name="T7" fmla="*/ 44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9" name="Group 699"/>
                              <wpg:cNvGrpSpPr>
                                <a:grpSpLocks/>
                              </wpg:cNvGrpSpPr>
                              <wpg:grpSpPr bwMode="auto">
                                <a:xfrm>
                                  <a:off x="1817" y="534"/>
                                  <a:ext cx="3" cy="3"/>
                                  <a:chOff x="1817" y="534"/>
                                  <a:chExt cx="3" cy="3"/>
                                </a:xfrm>
                              </wpg:grpSpPr>
                              <wps:wsp>
                                <wps:cNvPr id="2020" name="Freeform 700"/>
                                <wps:cNvSpPr>
                                  <a:spLocks/>
                                </wps:cNvSpPr>
                                <wps:spPr bwMode="auto">
                                  <a:xfrm>
                                    <a:off x="1817" y="534"/>
                                    <a:ext cx="3" cy="3"/>
                                  </a:xfrm>
                                  <a:custGeom>
                                    <a:avLst/>
                                    <a:gdLst>
                                      <a:gd name="T0" fmla="+- 0 1817 1817"/>
                                      <a:gd name="T1" fmla="*/ T0 w 3"/>
                                      <a:gd name="T2" fmla="+- 0 535 534"/>
                                      <a:gd name="T3" fmla="*/ 535 h 3"/>
                                      <a:gd name="T4" fmla="+- 0 1819 1817"/>
                                      <a:gd name="T5" fmla="*/ T4 w 3"/>
                                      <a:gd name="T6" fmla="+- 0 535 534"/>
                                      <a:gd name="T7" fmla="*/ 53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1" name="Group 701"/>
                              <wpg:cNvGrpSpPr>
                                <a:grpSpLocks/>
                              </wpg:cNvGrpSpPr>
                              <wpg:grpSpPr bwMode="auto">
                                <a:xfrm>
                                  <a:off x="1848" y="553"/>
                                  <a:ext cx="3" cy="3"/>
                                  <a:chOff x="1848" y="553"/>
                                  <a:chExt cx="3" cy="3"/>
                                </a:xfrm>
                              </wpg:grpSpPr>
                              <wps:wsp>
                                <wps:cNvPr id="2022" name="Freeform 702"/>
                                <wps:cNvSpPr>
                                  <a:spLocks/>
                                </wps:cNvSpPr>
                                <wps:spPr bwMode="auto">
                                  <a:xfrm>
                                    <a:off x="1848" y="553"/>
                                    <a:ext cx="3" cy="3"/>
                                  </a:xfrm>
                                  <a:custGeom>
                                    <a:avLst/>
                                    <a:gdLst>
                                      <a:gd name="T0" fmla="+- 0 1848 1848"/>
                                      <a:gd name="T1" fmla="*/ T0 w 3"/>
                                      <a:gd name="T2" fmla="+- 0 555 553"/>
                                      <a:gd name="T3" fmla="*/ 555 h 3"/>
                                      <a:gd name="T4" fmla="+- 0 1850 1848"/>
                                      <a:gd name="T5" fmla="*/ T4 w 3"/>
                                      <a:gd name="T6" fmla="+- 0 555 553"/>
                                      <a:gd name="T7" fmla="*/ 55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3" name="Group 703"/>
                              <wpg:cNvGrpSpPr>
                                <a:grpSpLocks/>
                              </wpg:cNvGrpSpPr>
                              <wpg:grpSpPr bwMode="auto">
                                <a:xfrm>
                                  <a:off x="1958" y="623"/>
                                  <a:ext cx="3" cy="3"/>
                                  <a:chOff x="1958" y="623"/>
                                  <a:chExt cx="3" cy="3"/>
                                </a:xfrm>
                              </wpg:grpSpPr>
                              <wps:wsp>
                                <wps:cNvPr id="2024" name="Freeform 704"/>
                                <wps:cNvSpPr>
                                  <a:spLocks/>
                                </wps:cNvSpPr>
                                <wps:spPr bwMode="auto">
                                  <a:xfrm>
                                    <a:off x="1958" y="623"/>
                                    <a:ext cx="3" cy="3"/>
                                  </a:xfrm>
                                  <a:custGeom>
                                    <a:avLst/>
                                    <a:gdLst>
                                      <a:gd name="T0" fmla="+- 0 1958 1958"/>
                                      <a:gd name="T1" fmla="*/ T0 w 3"/>
                                      <a:gd name="T2" fmla="+- 0 624 623"/>
                                      <a:gd name="T3" fmla="*/ 624 h 3"/>
                                      <a:gd name="T4" fmla="+- 0 1961 1958"/>
                                      <a:gd name="T5" fmla="*/ T4 w 3"/>
                                      <a:gd name="T6" fmla="+- 0 624 623"/>
                                      <a:gd name="T7" fmla="*/ 62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5" name="Group 705"/>
                              <wpg:cNvGrpSpPr>
                                <a:grpSpLocks/>
                              </wpg:cNvGrpSpPr>
                              <wpg:grpSpPr bwMode="auto">
                                <a:xfrm>
                                  <a:off x="2100" y="713"/>
                                  <a:ext cx="3" cy="2"/>
                                  <a:chOff x="2100" y="713"/>
                                  <a:chExt cx="3" cy="2"/>
                                </a:xfrm>
                              </wpg:grpSpPr>
                              <wps:wsp>
                                <wps:cNvPr id="2026" name="Freeform 706"/>
                                <wps:cNvSpPr>
                                  <a:spLocks/>
                                </wps:cNvSpPr>
                                <wps:spPr bwMode="auto">
                                  <a:xfrm>
                                    <a:off x="2100" y="713"/>
                                    <a:ext cx="3" cy="2"/>
                                  </a:xfrm>
                                  <a:custGeom>
                                    <a:avLst/>
                                    <a:gdLst>
                                      <a:gd name="T0" fmla="+- 0 2100 2100"/>
                                      <a:gd name="T1" fmla="*/ T0 w 3"/>
                                      <a:gd name="T2" fmla="+- 0 2102 2100"/>
                                      <a:gd name="T3" fmla="*/ T2 w 3"/>
                                    </a:gdLst>
                                    <a:ahLst/>
                                    <a:cxnLst>
                                      <a:cxn ang="0">
                                        <a:pos x="T1" y="0"/>
                                      </a:cxn>
                                      <a:cxn ang="0">
                                        <a:pos x="T3" y="0"/>
                                      </a:cxn>
                                    </a:cxnLst>
                                    <a:rect l="0" t="0" r="r" b="b"/>
                                    <a:pathLst>
                                      <a:path w="3">
                                        <a:moveTo>
                                          <a:pt x="0" y="0"/>
                                        </a:moveTo>
                                        <a:lnTo>
                                          <a:pt x="2"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707"/>
                              <wpg:cNvGrpSpPr>
                                <a:grpSpLocks/>
                              </wpg:cNvGrpSpPr>
                              <wpg:grpSpPr bwMode="auto">
                                <a:xfrm>
                                  <a:off x="2131" y="733"/>
                                  <a:ext cx="3" cy="3"/>
                                  <a:chOff x="2131" y="733"/>
                                  <a:chExt cx="3" cy="3"/>
                                </a:xfrm>
                              </wpg:grpSpPr>
                              <wps:wsp>
                                <wps:cNvPr id="2028" name="Freeform 708"/>
                                <wps:cNvSpPr>
                                  <a:spLocks/>
                                </wps:cNvSpPr>
                                <wps:spPr bwMode="auto">
                                  <a:xfrm>
                                    <a:off x="2131" y="733"/>
                                    <a:ext cx="3" cy="3"/>
                                  </a:xfrm>
                                  <a:custGeom>
                                    <a:avLst/>
                                    <a:gdLst>
                                      <a:gd name="T0" fmla="+- 0 2131 2131"/>
                                      <a:gd name="T1" fmla="*/ T0 w 3"/>
                                      <a:gd name="T2" fmla="+- 0 735 733"/>
                                      <a:gd name="T3" fmla="*/ 735 h 3"/>
                                      <a:gd name="T4" fmla="+- 0 2134 2131"/>
                                      <a:gd name="T5" fmla="*/ T4 w 3"/>
                                      <a:gd name="T6" fmla="+- 0 735 733"/>
                                      <a:gd name="T7" fmla="*/ 73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9" name="Group 709"/>
                              <wpg:cNvGrpSpPr>
                                <a:grpSpLocks/>
                              </wpg:cNvGrpSpPr>
                              <wpg:grpSpPr bwMode="auto">
                                <a:xfrm>
                                  <a:off x="2239" y="803"/>
                                  <a:ext cx="3" cy="3"/>
                                  <a:chOff x="2239" y="803"/>
                                  <a:chExt cx="3" cy="3"/>
                                </a:xfrm>
                              </wpg:grpSpPr>
                              <wps:wsp>
                                <wps:cNvPr id="2030" name="Freeform 710"/>
                                <wps:cNvSpPr>
                                  <a:spLocks/>
                                </wps:cNvSpPr>
                                <wps:spPr bwMode="auto">
                                  <a:xfrm>
                                    <a:off x="2239" y="803"/>
                                    <a:ext cx="3" cy="3"/>
                                  </a:xfrm>
                                  <a:custGeom>
                                    <a:avLst/>
                                    <a:gdLst>
                                      <a:gd name="T0" fmla="+- 0 2239 2239"/>
                                      <a:gd name="T1" fmla="*/ T0 w 3"/>
                                      <a:gd name="T2" fmla="+- 0 804 803"/>
                                      <a:gd name="T3" fmla="*/ 804 h 3"/>
                                      <a:gd name="T4" fmla="+- 0 2242 2239"/>
                                      <a:gd name="T5" fmla="*/ T4 w 3"/>
                                      <a:gd name="T6" fmla="+- 0 804 803"/>
                                      <a:gd name="T7" fmla="*/ 80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711"/>
                              <wpg:cNvGrpSpPr>
                                <a:grpSpLocks/>
                              </wpg:cNvGrpSpPr>
                              <wpg:grpSpPr bwMode="auto">
                                <a:xfrm>
                                  <a:off x="1594" y="534"/>
                                  <a:ext cx="3" cy="3"/>
                                  <a:chOff x="1594" y="534"/>
                                  <a:chExt cx="3" cy="3"/>
                                </a:xfrm>
                              </wpg:grpSpPr>
                              <wps:wsp>
                                <wps:cNvPr id="2032" name="Freeform 712"/>
                                <wps:cNvSpPr>
                                  <a:spLocks/>
                                </wps:cNvSpPr>
                                <wps:spPr bwMode="auto">
                                  <a:xfrm>
                                    <a:off x="1594" y="534"/>
                                    <a:ext cx="3" cy="3"/>
                                  </a:xfrm>
                                  <a:custGeom>
                                    <a:avLst/>
                                    <a:gdLst>
                                      <a:gd name="T0" fmla="+- 0 1594 1594"/>
                                      <a:gd name="T1" fmla="*/ T0 w 3"/>
                                      <a:gd name="T2" fmla="+- 0 535 534"/>
                                      <a:gd name="T3" fmla="*/ 535 h 3"/>
                                      <a:gd name="T4" fmla="+- 0 1596 1594"/>
                                      <a:gd name="T5" fmla="*/ T4 w 3"/>
                                      <a:gd name="T6" fmla="+- 0 535 534"/>
                                      <a:gd name="T7" fmla="*/ 53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3" name="Group 713"/>
                              <wpg:cNvGrpSpPr>
                                <a:grpSpLocks/>
                              </wpg:cNvGrpSpPr>
                              <wpg:grpSpPr bwMode="auto">
                                <a:xfrm>
                                  <a:off x="1625" y="553"/>
                                  <a:ext cx="3" cy="3"/>
                                  <a:chOff x="1625" y="553"/>
                                  <a:chExt cx="3" cy="3"/>
                                </a:xfrm>
                              </wpg:grpSpPr>
                              <wps:wsp>
                                <wps:cNvPr id="2034" name="Freeform 714"/>
                                <wps:cNvSpPr>
                                  <a:spLocks/>
                                </wps:cNvSpPr>
                                <wps:spPr bwMode="auto">
                                  <a:xfrm>
                                    <a:off x="1625" y="553"/>
                                    <a:ext cx="3" cy="3"/>
                                  </a:xfrm>
                                  <a:custGeom>
                                    <a:avLst/>
                                    <a:gdLst>
                                      <a:gd name="T0" fmla="+- 0 1625 1625"/>
                                      <a:gd name="T1" fmla="*/ T0 w 3"/>
                                      <a:gd name="T2" fmla="+- 0 555 553"/>
                                      <a:gd name="T3" fmla="*/ 555 h 3"/>
                                      <a:gd name="T4" fmla="+- 0 1627 1625"/>
                                      <a:gd name="T5" fmla="*/ T4 w 3"/>
                                      <a:gd name="T6" fmla="+- 0 555 553"/>
                                      <a:gd name="T7" fmla="*/ 55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5" name="Group 715"/>
                              <wpg:cNvGrpSpPr>
                                <a:grpSpLocks/>
                              </wpg:cNvGrpSpPr>
                              <wpg:grpSpPr bwMode="auto">
                                <a:xfrm>
                                  <a:off x="1733" y="623"/>
                                  <a:ext cx="3" cy="3"/>
                                  <a:chOff x="1733" y="623"/>
                                  <a:chExt cx="3" cy="3"/>
                                </a:xfrm>
                              </wpg:grpSpPr>
                              <wps:wsp>
                                <wps:cNvPr id="2036" name="Freeform 716"/>
                                <wps:cNvSpPr>
                                  <a:spLocks/>
                                </wps:cNvSpPr>
                                <wps:spPr bwMode="auto">
                                  <a:xfrm>
                                    <a:off x="1733" y="623"/>
                                    <a:ext cx="3" cy="3"/>
                                  </a:xfrm>
                                  <a:custGeom>
                                    <a:avLst/>
                                    <a:gdLst>
                                      <a:gd name="T0" fmla="+- 0 1733 1733"/>
                                      <a:gd name="T1" fmla="*/ T0 w 3"/>
                                      <a:gd name="T2" fmla="+- 0 624 623"/>
                                      <a:gd name="T3" fmla="*/ 624 h 3"/>
                                      <a:gd name="T4" fmla="+- 0 1735 1733"/>
                                      <a:gd name="T5" fmla="*/ T4 w 3"/>
                                      <a:gd name="T6" fmla="+- 0 624 623"/>
                                      <a:gd name="T7" fmla="*/ 62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7" name="Group 717"/>
                              <wpg:cNvGrpSpPr>
                                <a:grpSpLocks/>
                              </wpg:cNvGrpSpPr>
                              <wpg:grpSpPr bwMode="auto">
                                <a:xfrm>
                                  <a:off x="1877" y="714"/>
                                  <a:ext cx="3" cy="3"/>
                                  <a:chOff x="1877" y="714"/>
                                  <a:chExt cx="3" cy="3"/>
                                </a:xfrm>
                              </wpg:grpSpPr>
                              <wps:wsp>
                                <wps:cNvPr id="2038" name="Freeform 718"/>
                                <wps:cNvSpPr>
                                  <a:spLocks/>
                                </wps:cNvSpPr>
                                <wps:spPr bwMode="auto">
                                  <a:xfrm>
                                    <a:off x="1877" y="714"/>
                                    <a:ext cx="3" cy="3"/>
                                  </a:xfrm>
                                  <a:custGeom>
                                    <a:avLst/>
                                    <a:gdLst>
                                      <a:gd name="T0" fmla="+- 0 1877 1877"/>
                                      <a:gd name="T1" fmla="*/ T0 w 3"/>
                                      <a:gd name="T2" fmla="+- 0 715 714"/>
                                      <a:gd name="T3" fmla="*/ 715 h 3"/>
                                      <a:gd name="T4" fmla="+- 0 1879 1877"/>
                                      <a:gd name="T5" fmla="*/ T4 w 3"/>
                                      <a:gd name="T6" fmla="+- 0 715 714"/>
                                      <a:gd name="T7" fmla="*/ 71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9" name="Group 719"/>
                              <wpg:cNvGrpSpPr>
                                <a:grpSpLocks/>
                              </wpg:cNvGrpSpPr>
                              <wpg:grpSpPr bwMode="auto">
                                <a:xfrm>
                                  <a:off x="1908" y="733"/>
                                  <a:ext cx="3" cy="3"/>
                                  <a:chOff x="1908" y="733"/>
                                  <a:chExt cx="3" cy="3"/>
                                </a:xfrm>
                              </wpg:grpSpPr>
                              <wps:wsp>
                                <wps:cNvPr id="2040" name="Freeform 720"/>
                                <wps:cNvSpPr>
                                  <a:spLocks/>
                                </wps:cNvSpPr>
                                <wps:spPr bwMode="auto">
                                  <a:xfrm>
                                    <a:off x="1908" y="733"/>
                                    <a:ext cx="3" cy="3"/>
                                  </a:xfrm>
                                  <a:custGeom>
                                    <a:avLst/>
                                    <a:gdLst>
                                      <a:gd name="T0" fmla="+- 0 1908 1908"/>
                                      <a:gd name="T1" fmla="*/ T0 w 3"/>
                                      <a:gd name="T2" fmla="+- 0 735 733"/>
                                      <a:gd name="T3" fmla="*/ 735 h 3"/>
                                      <a:gd name="T4" fmla="+- 0 1910 1908"/>
                                      <a:gd name="T5" fmla="*/ T4 w 3"/>
                                      <a:gd name="T6" fmla="+- 0 735 733"/>
                                      <a:gd name="T7" fmla="*/ 73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1" name="Group 721"/>
                              <wpg:cNvGrpSpPr>
                                <a:grpSpLocks/>
                              </wpg:cNvGrpSpPr>
                              <wpg:grpSpPr bwMode="auto">
                                <a:xfrm>
                                  <a:off x="2016" y="803"/>
                                  <a:ext cx="3" cy="3"/>
                                  <a:chOff x="2016" y="803"/>
                                  <a:chExt cx="3" cy="3"/>
                                </a:xfrm>
                              </wpg:grpSpPr>
                              <wps:wsp>
                                <wps:cNvPr id="2042" name="Freeform 722"/>
                                <wps:cNvSpPr>
                                  <a:spLocks/>
                                </wps:cNvSpPr>
                                <wps:spPr bwMode="auto">
                                  <a:xfrm>
                                    <a:off x="2016" y="803"/>
                                    <a:ext cx="3" cy="3"/>
                                  </a:xfrm>
                                  <a:custGeom>
                                    <a:avLst/>
                                    <a:gdLst>
                                      <a:gd name="T0" fmla="+- 0 2016 2016"/>
                                      <a:gd name="T1" fmla="*/ T0 w 3"/>
                                      <a:gd name="T2" fmla="+- 0 804 803"/>
                                      <a:gd name="T3" fmla="*/ 804 h 3"/>
                                      <a:gd name="T4" fmla="+- 0 2018 2016"/>
                                      <a:gd name="T5" fmla="*/ T4 w 3"/>
                                      <a:gd name="T6" fmla="+- 0 804 803"/>
                                      <a:gd name="T7" fmla="*/ 80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3" name="Group 723"/>
                              <wpg:cNvGrpSpPr>
                                <a:grpSpLocks/>
                              </wpg:cNvGrpSpPr>
                              <wpg:grpSpPr bwMode="auto">
                                <a:xfrm>
                                  <a:off x="1651" y="714"/>
                                  <a:ext cx="3" cy="3"/>
                                  <a:chOff x="1651" y="714"/>
                                  <a:chExt cx="3" cy="3"/>
                                </a:xfrm>
                              </wpg:grpSpPr>
                              <wps:wsp>
                                <wps:cNvPr id="2044" name="Freeform 724"/>
                                <wps:cNvSpPr>
                                  <a:spLocks/>
                                </wps:cNvSpPr>
                                <wps:spPr bwMode="auto">
                                  <a:xfrm>
                                    <a:off x="1651" y="714"/>
                                    <a:ext cx="3" cy="3"/>
                                  </a:xfrm>
                                  <a:custGeom>
                                    <a:avLst/>
                                    <a:gdLst>
                                      <a:gd name="T0" fmla="+- 0 1651 1651"/>
                                      <a:gd name="T1" fmla="*/ T0 w 3"/>
                                      <a:gd name="T2" fmla="+- 0 715 714"/>
                                      <a:gd name="T3" fmla="*/ 715 h 3"/>
                                      <a:gd name="T4" fmla="+- 0 1654 1651"/>
                                      <a:gd name="T5" fmla="*/ T4 w 3"/>
                                      <a:gd name="T6" fmla="+- 0 715 714"/>
                                      <a:gd name="T7" fmla="*/ 715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5" name="Group 725"/>
                              <wpg:cNvGrpSpPr>
                                <a:grpSpLocks/>
                              </wpg:cNvGrpSpPr>
                              <wpg:grpSpPr bwMode="auto">
                                <a:xfrm>
                                  <a:off x="1682" y="733"/>
                                  <a:ext cx="3" cy="3"/>
                                  <a:chOff x="1682" y="733"/>
                                  <a:chExt cx="3" cy="3"/>
                                </a:xfrm>
                              </wpg:grpSpPr>
                              <wps:wsp>
                                <wps:cNvPr id="2046" name="Freeform 726"/>
                                <wps:cNvSpPr>
                                  <a:spLocks/>
                                </wps:cNvSpPr>
                                <wps:spPr bwMode="auto">
                                  <a:xfrm>
                                    <a:off x="1682" y="733"/>
                                    <a:ext cx="3" cy="3"/>
                                  </a:xfrm>
                                  <a:custGeom>
                                    <a:avLst/>
                                    <a:gdLst>
                                      <a:gd name="T0" fmla="+- 0 1682 1682"/>
                                      <a:gd name="T1" fmla="*/ T0 w 3"/>
                                      <a:gd name="T2" fmla="+- 0 735 733"/>
                                      <a:gd name="T3" fmla="*/ 735 h 3"/>
                                      <a:gd name="T4" fmla="+- 0 1685 1682"/>
                                      <a:gd name="T5" fmla="*/ T4 w 3"/>
                                      <a:gd name="T6" fmla="+- 0 735 733"/>
                                      <a:gd name="T7" fmla="*/ 73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727"/>
                              <wpg:cNvGrpSpPr>
                                <a:grpSpLocks/>
                              </wpg:cNvGrpSpPr>
                              <wpg:grpSpPr bwMode="auto">
                                <a:xfrm>
                                  <a:off x="1793" y="803"/>
                                  <a:ext cx="3" cy="3"/>
                                  <a:chOff x="1793" y="803"/>
                                  <a:chExt cx="3" cy="3"/>
                                </a:xfrm>
                              </wpg:grpSpPr>
                              <wps:wsp>
                                <wps:cNvPr id="2048" name="Freeform 728"/>
                                <wps:cNvSpPr>
                                  <a:spLocks/>
                                </wps:cNvSpPr>
                                <wps:spPr bwMode="auto">
                                  <a:xfrm>
                                    <a:off x="1793" y="803"/>
                                    <a:ext cx="3" cy="3"/>
                                  </a:xfrm>
                                  <a:custGeom>
                                    <a:avLst/>
                                    <a:gdLst>
                                      <a:gd name="T0" fmla="+- 0 1793 1793"/>
                                      <a:gd name="T1" fmla="*/ T0 w 3"/>
                                      <a:gd name="T2" fmla="+- 0 804 803"/>
                                      <a:gd name="T3" fmla="*/ 804 h 3"/>
                                      <a:gd name="T4" fmla="+- 0 1795 1793"/>
                                      <a:gd name="T5" fmla="*/ T4 w 3"/>
                                      <a:gd name="T6" fmla="+- 0 804 803"/>
                                      <a:gd name="T7" fmla="*/ 80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9" name="Group 729"/>
                              <wpg:cNvGrpSpPr>
                                <a:grpSpLocks/>
                              </wpg:cNvGrpSpPr>
                              <wpg:grpSpPr bwMode="auto">
                                <a:xfrm>
                                  <a:off x="1567" y="803"/>
                                  <a:ext cx="3" cy="3"/>
                                  <a:chOff x="1567" y="803"/>
                                  <a:chExt cx="3" cy="3"/>
                                </a:xfrm>
                              </wpg:grpSpPr>
                              <wps:wsp>
                                <wps:cNvPr id="2050" name="Freeform 730"/>
                                <wps:cNvSpPr>
                                  <a:spLocks/>
                                </wps:cNvSpPr>
                                <wps:spPr bwMode="auto">
                                  <a:xfrm>
                                    <a:off x="1567" y="803"/>
                                    <a:ext cx="3" cy="3"/>
                                  </a:xfrm>
                                  <a:custGeom>
                                    <a:avLst/>
                                    <a:gdLst>
                                      <a:gd name="T0" fmla="+- 0 1567 1567"/>
                                      <a:gd name="T1" fmla="*/ T0 w 3"/>
                                      <a:gd name="T2" fmla="+- 0 804 803"/>
                                      <a:gd name="T3" fmla="*/ 804 h 3"/>
                                      <a:gd name="T4" fmla="+- 0 1570 1567"/>
                                      <a:gd name="T5" fmla="*/ T4 w 3"/>
                                      <a:gd name="T6" fmla="+- 0 804 803"/>
                                      <a:gd name="T7" fmla="*/ 80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731"/>
                              <wpg:cNvGrpSpPr>
                                <a:grpSpLocks/>
                              </wpg:cNvGrpSpPr>
                              <wpg:grpSpPr bwMode="auto">
                                <a:xfrm>
                                  <a:off x="1874" y="241"/>
                                  <a:ext cx="3" cy="3"/>
                                  <a:chOff x="1874" y="241"/>
                                  <a:chExt cx="3" cy="3"/>
                                </a:xfrm>
                              </wpg:grpSpPr>
                              <wps:wsp>
                                <wps:cNvPr id="2052" name="Freeform 732"/>
                                <wps:cNvSpPr>
                                  <a:spLocks/>
                                </wps:cNvSpPr>
                                <wps:spPr bwMode="auto">
                                  <a:xfrm>
                                    <a:off x="1874" y="241"/>
                                    <a:ext cx="3" cy="3"/>
                                  </a:xfrm>
                                  <a:custGeom>
                                    <a:avLst/>
                                    <a:gdLst>
                                      <a:gd name="T0" fmla="+- 0 1874 1874"/>
                                      <a:gd name="T1" fmla="*/ T0 w 3"/>
                                      <a:gd name="T2" fmla="+- 0 243 241"/>
                                      <a:gd name="T3" fmla="*/ 243 h 3"/>
                                      <a:gd name="T4" fmla="+- 0 1877 1874"/>
                                      <a:gd name="T5" fmla="*/ T4 w 3"/>
                                      <a:gd name="T6" fmla="+- 0 243 241"/>
                                      <a:gd name="T7" fmla="*/ 243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3" name="Group 733"/>
                              <wpg:cNvGrpSpPr>
                                <a:grpSpLocks/>
                              </wpg:cNvGrpSpPr>
                              <wpg:grpSpPr bwMode="auto">
                                <a:xfrm>
                                  <a:off x="1886" y="253"/>
                                  <a:ext cx="3" cy="3"/>
                                  <a:chOff x="1886" y="253"/>
                                  <a:chExt cx="3" cy="3"/>
                                </a:xfrm>
                              </wpg:grpSpPr>
                              <wps:wsp>
                                <wps:cNvPr id="2054" name="Freeform 734"/>
                                <wps:cNvSpPr>
                                  <a:spLocks/>
                                </wps:cNvSpPr>
                                <wps:spPr bwMode="auto">
                                  <a:xfrm>
                                    <a:off x="1886" y="253"/>
                                    <a:ext cx="3" cy="3"/>
                                  </a:xfrm>
                                  <a:custGeom>
                                    <a:avLst/>
                                    <a:gdLst>
                                      <a:gd name="T0" fmla="+- 0 1886 1886"/>
                                      <a:gd name="T1" fmla="*/ T0 w 3"/>
                                      <a:gd name="T2" fmla="+- 0 255 253"/>
                                      <a:gd name="T3" fmla="*/ 255 h 3"/>
                                      <a:gd name="T4" fmla="+- 0 1889 1886"/>
                                      <a:gd name="T5" fmla="*/ T4 w 3"/>
                                      <a:gd name="T6" fmla="+- 0 255 253"/>
                                      <a:gd name="T7" fmla="*/ 255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5" name="Group 735"/>
                              <wpg:cNvGrpSpPr>
                                <a:grpSpLocks/>
                              </wpg:cNvGrpSpPr>
                              <wpg:grpSpPr bwMode="auto">
                                <a:xfrm>
                                  <a:off x="1949" y="311"/>
                                  <a:ext cx="3" cy="3"/>
                                  <a:chOff x="1949" y="311"/>
                                  <a:chExt cx="3" cy="3"/>
                                </a:xfrm>
                              </wpg:grpSpPr>
                              <wps:wsp>
                                <wps:cNvPr id="2056" name="Freeform 736"/>
                                <wps:cNvSpPr>
                                  <a:spLocks/>
                                </wps:cNvSpPr>
                                <wps:spPr bwMode="auto">
                                  <a:xfrm>
                                    <a:off x="1949" y="311"/>
                                    <a:ext cx="3" cy="3"/>
                                  </a:xfrm>
                                  <a:custGeom>
                                    <a:avLst/>
                                    <a:gdLst>
                                      <a:gd name="T0" fmla="+- 0 1949 1949"/>
                                      <a:gd name="T1" fmla="*/ T0 w 3"/>
                                      <a:gd name="T2" fmla="+- 0 312 311"/>
                                      <a:gd name="T3" fmla="*/ 312 h 3"/>
                                      <a:gd name="T4" fmla="+- 0 1951 1949"/>
                                      <a:gd name="T5" fmla="*/ T4 w 3"/>
                                      <a:gd name="T6" fmla="+- 0 312 311"/>
                                      <a:gd name="T7" fmla="*/ 31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7" name="Group 737"/>
                              <wpg:cNvGrpSpPr>
                                <a:grpSpLocks/>
                              </wpg:cNvGrpSpPr>
                              <wpg:grpSpPr bwMode="auto">
                                <a:xfrm>
                                  <a:off x="2021" y="376"/>
                                  <a:ext cx="3" cy="3"/>
                                  <a:chOff x="2021" y="376"/>
                                  <a:chExt cx="3" cy="3"/>
                                </a:xfrm>
                              </wpg:grpSpPr>
                              <wps:wsp>
                                <wps:cNvPr id="2058" name="Freeform 738"/>
                                <wps:cNvSpPr>
                                  <a:spLocks/>
                                </wps:cNvSpPr>
                                <wps:spPr bwMode="auto">
                                  <a:xfrm>
                                    <a:off x="2021" y="376"/>
                                    <a:ext cx="3" cy="3"/>
                                  </a:xfrm>
                                  <a:custGeom>
                                    <a:avLst/>
                                    <a:gdLst>
                                      <a:gd name="T0" fmla="+- 0 2021 2021"/>
                                      <a:gd name="T1" fmla="*/ T0 w 3"/>
                                      <a:gd name="T2" fmla="+- 0 377 376"/>
                                      <a:gd name="T3" fmla="*/ 377 h 3"/>
                                      <a:gd name="T4" fmla="+- 0 2023 2021"/>
                                      <a:gd name="T5" fmla="*/ T4 w 3"/>
                                      <a:gd name="T6" fmla="+- 0 377 376"/>
                                      <a:gd name="T7" fmla="*/ 37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9" name="Group 739"/>
                              <wpg:cNvGrpSpPr>
                                <a:grpSpLocks/>
                              </wpg:cNvGrpSpPr>
                              <wpg:grpSpPr bwMode="auto">
                                <a:xfrm>
                                  <a:off x="2035" y="388"/>
                                  <a:ext cx="3" cy="3"/>
                                  <a:chOff x="2035" y="388"/>
                                  <a:chExt cx="3" cy="3"/>
                                </a:xfrm>
                              </wpg:grpSpPr>
                              <wps:wsp>
                                <wps:cNvPr id="2060" name="Freeform 740"/>
                                <wps:cNvSpPr>
                                  <a:spLocks/>
                                </wps:cNvSpPr>
                                <wps:spPr bwMode="auto">
                                  <a:xfrm>
                                    <a:off x="2035" y="388"/>
                                    <a:ext cx="3" cy="3"/>
                                  </a:xfrm>
                                  <a:custGeom>
                                    <a:avLst/>
                                    <a:gdLst>
                                      <a:gd name="T0" fmla="+- 0 2035 2035"/>
                                      <a:gd name="T1" fmla="*/ T0 w 3"/>
                                      <a:gd name="T2" fmla="+- 0 389 388"/>
                                      <a:gd name="T3" fmla="*/ 389 h 3"/>
                                      <a:gd name="T4" fmla="+- 0 2038 2035"/>
                                      <a:gd name="T5" fmla="*/ T4 w 3"/>
                                      <a:gd name="T6" fmla="+- 0 389 388"/>
                                      <a:gd name="T7" fmla="*/ 389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1" name="Group 741"/>
                              <wpg:cNvGrpSpPr>
                                <a:grpSpLocks/>
                              </wpg:cNvGrpSpPr>
                              <wpg:grpSpPr bwMode="auto">
                                <a:xfrm>
                                  <a:off x="2170" y="513"/>
                                  <a:ext cx="3" cy="3"/>
                                  <a:chOff x="2170" y="513"/>
                                  <a:chExt cx="3" cy="3"/>
                                </a:xfrm>
                              </wpg:grpSpPr>
                              <wps:wsp>
                                <wps:cNvPr id="2062" name="Freeform 742"/>
                                <wps:cNvSpPr>
                                  <a:spLocks/>
                                </wps:cNvSpPr>
                                <wps:spPr bwMode="auto">
                                  <a:xfrm>
                                    <a:off x="2170" y="513"/>
                                    <a:ext cx="3" cy="3"/>
                                  </a:xfrm>
                                  <a:custGeom>
                                    <a:avLst/>
                                    <a:gdLst>
                                      <a:gd name="T0" fmla="+- 0 2170 2170"/>
                                      <a:gd name="T1" fmla="*/ T0 w 3"/>
                                      <a:gd name="T2" fmla="+- 0 514 513"/>
                                      <a:gd name="T3" fmla="*/ 514 h 3"/>
                                      <a:gd name="T4" fmla="+- 0 2172 2170"/>
                                      <a:gd name="T5" fmla="*/ T4 w 3"/>
                                      <a:gd name="T6" fmla="+- 0 514 513"/>
                                      <a:gd name="T7" fmla="*/ 51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3" name="Group 743"/>
                              <wpg:cNvGrpSpPr>
                                <a:grpSpLocks/>
                              </wpg:cNvGrpSpPr>
                              <wpg:grpSpPr bwMode="auto">
                                <a:xfrm>
                                  <a:off x="2182" y="525"/>
                                  <a:ext cx="3" cy="3"/>
                                  <a:chOff x="2182" y="525"/>
                                  <a:chExt cx="3" cy="3"/>
                                </a:xfrm>
                              </wpg:grpSpPr>
                              <wps:wsp>
                                <wps:cNvPr id="2064" name="Freeform 744"/>
                                <wps:cNvSpPr>
                                  <a:spLocks/>
                                </wps:cNvSpPr>
                                <wps:spPr bwMode="auto">
                                  <a:xfrm>
                                    <a:off x="2182" y="525"/>
                                    <a:ext cx="3" cy="3"/>
                                  </a:xfrm>
                                  <a:custGeom>
                                    <a:avLst/>
                                    <a:gdLst>
                                      <a:gd name="T0" fmla="+- 0 2182 2182"/>
                                      <a:gd name="T1" fmla="*/ T0 w 3"/>
                                      <a:gd name="T2" fmla="+- 0 526 525"/>
                                      <a:gd name="T3" fmla="*/ 526 h 3"/>
                                      <a:gd name="T4" fmla="+- 0 2184 2182"/>
                                      <a:gd name="T5" fmla="*/ T4 w 3"/>
                                      <a:gd name="T6" fmla="+- 0 526 525"/>
                                      <a:gd name="T7" fmla="*/ 52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5" name="Group 745"/>
                              <wpg:cNvGrpSpPr>
                                <a:grpSpLocks/>
                              </wpg:cNvGrpSpPr>
                              <wpg:grpSpPr bwMode="auto">
                                <a:xfrm>
                                  <a:off x="2244" y="582"/>
                                  <a:ext cx="3" cy="3"/>
                                  <a:chOff x="2244" y="582"/>
                                  <a:chExt cx="3" cy="3"/>
                                </a:xfrm>
                              </wpg:grpSpPr>
                              <wps:wsp>
                                <wps:cNvPr id="2066" name="Freeform 746"/>
                                <wps:cNvSpPr>
                                  <a:spLocks/>
                                </wps:cNvSpPr>
                                <wps:spPr bwMode="auto">
                                  <a:xfrm>
                                    <a:off x="2244" y="582"/>
                                    <a:ext cx="3" cy="3"/>
                                  </a:xfrm>
                                  <a:custGeom>
                                    <a:avLst/>
                                    <a:gdLst>
                                      <a:gd name="T0" fmla="+- 0 2244 2244"/>
                                      <a:gd name="T1" fmla="*/ T0 w 3"/>
                                      <a:gd name="T2" fmla="+- 0 583 582"/>
                                      <a:gd name="T3" fmla="*/ 583 h 3"/>
                                      <a:gd name="T4" fmla="+- 0 2246 2244"/>
                                      <a:gd name="T5" fmla="*/ T4 w 3"/>
                                      <a:gd name="T6" fmla="+- 0 583 582"/>
                                      <a:gd name="T7" fmla="*/ 58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747"/>
                              <wpg:cNvGrpSpPr>
                                <a:grpSpLocks/>
                              </wpg:cNvGrpSpPr>
                              <wpg:grpSpPr bwMode="auto">
                                <a:xfrm>
                                  <a:off x="2316" y="647"/>
                                  <a:ext cx="3" cy="3"/>
                                  <a:chOff x="2316" y="647"/>
                                  <a:chExt cx="3" cy="3"/>
                                </a:xfrm>
                              </wpg:grpSpPr>
                              <wps:wsp>
                                <wps:cNvPr id="2068" name="Freeform 748"/>
                                <wps:cNvSpPr>
                                  <a:spLocks/>
                                </wps:cNvSpPr>
                                <wps:spPr bwMode="auto">
                                  <a:xfrm>
                                    <a:off x="2316" y="647"/>
                                    <a:ext cx="3" cy="3"/>
                                  </a:xfrm>
                                  <a:custGeom>
                                    <a:avLst/>
                                    <a:gdLst>
                                      <a:gd name="T0" fmla="+- 0 2316 2316"/>
                                      <a:gd name="T1" fmla="*/ T0 w 3"/>
                                      <a:gd name="T2" fmla="+- 0 648 647"/>
                                      <a:gd name="T3" fmla="*/ 648 h 3"/>
                                      <a:gd name="T4" fmla="+- 0 2318 2316"/>
                                      <a:gd name="T5" fmla="*/ T4 w 3"/>
                                      <a:gd name="T6" fmla="+- 0 648 647"/>
                                      <a:gd name="T7" fmla="*/ 64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9" name="Group 749"/>
                              <wpg:cNvGrpSpPr>
                                <a:grpSpLocks/>
                              </wpg:cNvGrpSpPr>
                              <wpg:grpSpPr bwMode="auto">
                                <a:xfrm>
                                  <a:off x="2330" y="659"/>
                                  <a:ext cx="3" cy="3"/>
                                  <a:chOff x="2330" y="659"/>
                                  <a:chExt cx="3" cy="3"/>
                                </a:xfrm>
                              </wpg:grpSpPr>
                              <wps:wsp>
                                <wps:cNvPr id="2070" name="Freeform 750"/>
                                <wps:cNvSpPr>
                                  <a:spLocks/>
                                </wps:cNvSpPr>
                                <wps:spPr bwMode="auto">
                                  <a:xfrm>
                                    <a:off x="2330" y="659"/>
                                    <a:ext cx="3" cy="3"/>
                                  </a:xfrm>
                                  <a:custGeom>
                                    <a:avLst/>
                                    <a:gdLst>
                                      <a:gd name="T0" fmla="+- 0 2330 2330"/>
                                      <a:gd name="T1" fmla="*/ T0 w 3"/>
                                      <a:gd name="T2" fmla="+- 0 660 659"/>
                                      <a:gd name="T3" fmla="*/ 660 h 3"/>
                                      <a:gd name="T4" fmla="+- 0 2333 2330"/>
                                      <a:gd name="T5" fmla="*/ T4 w 3"/>
                                      <a:gd name="T6" fmla="+- 0 660 659"/>
                                      <a:gd name="T7" fmla="*/ 66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751"/>
                              <wpg:cNvGrpSpPr>
                                <a:grpSpLocks/>
                              </wpg:cNvGrpSpPr>
                              <wpg:grpSpPr bwMode="auto">
                                <a:xfrm>
                                  <a:off x="2393" y="717"/>
                                  <a:ext cx="3" cy="3"/>
                                  <a:chOff x="2393" y="717"/>
                                  <a:chExt cx="3" cy="3"/>
                                </a:xfrm>
                              </wpg:grpSpPr>
                              <wps:wsp>
                                <wps:cNvPr id="2072" name="Freeform 752"/>
                                <wps:cNvSpPr>
                                  <a:spLocks/>
                                </wps:cNvSpPr>
                                <wps:spPr bwMode="auto">
                                  <a:xfrm>
                                    <a:off x="2393" y="717"/>
                                    <a:ext cx="3" cy="3"/>
                                  </a:xfrm>
                                  <a:custGeom>
                                    <a:avLst/>
                                    <a:gdLst>
                                      <a:gd name="T0" fmla="+- 0 2393 2393"/>
                                      <a:gd name="T1" fmla="*/ T0 w 3"/>
                                      <a:gd name="T2" fmla="+- 0 718 717"/>
                                      <a:gd name="T3" fmla="*/ 718 h 3"/>
                                      <a:gd name="T4" fmla="+- 0 2395 2393"/>
                                      <a:gd name="T5" fmla="*/ T4 w 3"/>
                                      <a:gd name="T6" fmla="+- 0 718 717"/>
                                      <a:gd name="T7" fmla="*/ 71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3" name="Group 753"/>
                              <wpg:cNvGrpSpPr>
                                <a:grpSpLocks/>
                              </wpg:cNvGrpSpPr>
                              <wpg:grpSpPr bwMode="auto">
                                <a:xfrm>
                                  <a:off x="2477" y="796"/>
                                  <a:ext cx="3" cy="3"/>
                                  <a:chOff x="2477" y="796"/>
                                  <a:chExt cx="3" cy="3"/>
                                </a:xfrm>
                              </wpg:grpSpPr>
                              <wps:wsp>
                                <wps:cNvPr id="2074" name="Freeform 754"/>
                                <wps:cNvSpPr>
                                  <a:spLocks/>
                                </wps:cNvSpPr>
                                <wps:spPr bwMode="auto">
                                  <a:xfrm>
                                    <a:off x="2477" y="796"/>
                                    <a:ext cx="3" cy="3"/>
                                  </a:xfrm>
                                  <a:custGeom>
                                    <a:avLst/>
                                    <a:gdLst>
                                      <a:gd name="T0" fmla="+- 0 2477 2477"/>
                                      <a:gd name="T1" fmla="*/ T0 w 3"/>
                                      <a:gd name="T2" fmla="+- 0 797 796"/>
                                      <a:gd name="T3" fmla="*/ 797 h 3"/>
                                      <a:gd name="T4" fmla="+- 0 2479 2477"/>
                                      <a:gd name="T5" fmla="*/ T4 w 3"/>
                                      <a:gd name="T6" fmla="+- 0 797 796"/>
                                      <a:gd name="T7" fmla="*/ 79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5" name="Group 755"/>
                              <wpg:cNvGrpSpPr>
                                <a:grpSpLocks/>
                              </wpg:cNvGrpSpPr>
                              <wpg:grpSpPr bwMode="auto">
                                <a:xfrm>
                                  <a:off x="1586" y="239"/>
                                  <a:ext cx="3" cy="3"/>
                                  <a:chOff x="1586" y="239"/>
                                  <a:chExt cx="3" cy="3"/>
                                </a:xfrm>
                              </wpg:grpSpPr>
                              <wps:wsp>
                                <wps:cNvPr id="2076" name="Freeform 756"/>
                                <wps:cNvSpPr>
                                  <a:spLocks/>
                                </wps:cNvSpPr>
                                <wps:spPr bwMode="auto">
                                  <a:xfrm>
                                    <a:off x="1586" y="239"/>
                                    <a:ext cx="3" cy="3"/>
                                  </a:xfrm>
                                  <a:custGeom>
                                    <a:avLst/>
                                    <a:gdLst>
                                      <a:gd name="T0" fmla="+- 0 1586 1586"/>
                                      <a:gd name="T1" fmla="*/ T0 w 3"/>
                                      <a:gd name="T2" fmla="+- 0 240 239"/>
                                      <a:gd name="T3" fmla="*/ 240 h 3"/>
                                      <a:gd name="T4" fmla="+- 0 1589 1586"/>
                                      <a:gd name="T5" fmla="*/ T4 w 3"/>
                                      <a:gd name="T6" fmla="+- 0 240 239"/>
                                      <a:gd name="T7" fmla="*/ 240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7" name="Group 757"/>
                              <wpg:cNvGrpSpPr>
                                <a:grpSpLocks/>
                              </wpg:cNvGrpSpPr>
                              <wpg:grpSpPr bwMode="auto">
                                <a:xfrm>
                                  <a:off x="1658" y="304"/>
                                  <a:ext cx="3" cy="3"/>
                                  <a:chOff x="1658" y="304"/>
                                  <a:chExt cx="3" cy="3"/>
                                </a:xfrm>
                              </wpg:grpSpPr>
                              <wps:wsp>
                                <wps:cNvPr id="2078" name="Freeform 758"/>
                                <wps:cNvSpPr>
                                  <a:spLocks/>
                                </wps:cNvSpPr>
                                <wps:spPr bwMode="auto">
                                  <a:xfrm>
                                    <a:off x="1658" y="304"/>
                                    <a:ext cx="3" cy="3"/>
                                  </a:xfrm>
                                  <a:custGeom>
                                    <a:avLst/>
                                    <a:gdLst>
                                      <a:gd name="T0" fmla="+- 0 1658 1658"/>
                                      <a:gd name="T1" fmla="*/ T0 w 3"/>
                                      <a:gd name="T2" fmla="+- 0 305 304"/>
                                      <a:gd name="T3" fmla="*/ 305 h 3"/>
                                      <a:gd name="T4" fmla="+- 0 1661 1658"/>
                                      <a:gd name="T5" fmla="*/ T4 w 3"/>
                                      <a:gd name="T6" fmla="+- 0 305 304"/>
                                      <a:gd name="T7" fmla="*/ 305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9" name="Group 759"/>
                              <wpg:cNvGrpSpPr>
                                <a:grpSpLocks/>
                              </wpg:cNvGrpSpPr>
                              <wpg:grpSpPr bwMode="auto">
                                <a:xfrm>
                                  <a:off x="1670" y="316"/>
                                  <a:ext cx="3" cy="3"/>
                                  <a:chOff x="1670" y="316"/>
                                  <a:chExt cx="3" cy="3"/>
                                </a:xfrm>
                              </wpg:grpSpPr>
                              <wps:wsp>
                                <wps:cNvPr id="2080" name="Freeform 760"/>
                                <wps:cNvSpPr>
                                  <a:spLocks/>
                                </wps:cNvSpPr>
                                <wps:spPr bwMode="auto">
                                  <a:xfrm>
                                    <a:off x="1670" y="316"/>
                                    <a:ext cx="3" cy="3"/>
                                  </a:xfrm>
                                  <a:custGeom>
                                    <a:avLst/>
                                    <a:gdLst>
                                      <a:gd name="T0" fmla="+- 0 1670 1670"/>
                                      <a:gd name="T1" fmla="*/ T0 w 3"/>
                                      <a:gd name="T2" fmla="+- 0 317 316"/>
                                      <a:gd name="T3" fmla="*/ 317 h 3"/>
                                      <a:gd name="T4" fmla="+- 0 1673 1670"/>
                                      <a:gd name="T5" fmla="*/ T4 w 3"/>
                                      <a:gd name="T6" fmla="+- 0 317 316"/>
                                      <a:gd name="T7" fmla="*/ 317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1" name="Group 761"/>
                              <wpg:cNvGrpSpPr>
                                <a:grpSpLocks/>
                              </wpg:cNvGrpSpPr>
                              <wpg:grpSpPr bwMode="auto">
                                <a:xfrm>
                                  <a:off x="1733" y="373"/>
                                  <a:ext cx="3" cy="3"/>
                                  <a:chOff x="1733" y="373"/>
                                  <a:chExt cx="3" cy="3"/>
                                </a:xfrm>
                              </wpg:grpSpPr>
                              <wps:wsp>
                                <wps:cNvPr id="2082" name="Freeform 762"/>
                                <wps:cNvSpPr>
                                  <a:spLocks/>
                                </wps:cNvSpPr>
                                <wps:spPr bwMode="auto">
                                  <a:xfrm>
                                    <a:off x="1733" y="373"/>
                                    <a:ext cx="3" cy="3"/>
                                  </a:xfrm>
                                  <a:custGeom>
                                    <a:avLst/>
                                    <a:gdLst>
                                      <a:gd name="T0" fmla="+- 0 1733 1733"/>
                                      <a:gd name="T1" fmla="*/ T0 w 3"/>
                                      <a:gd name="T2" fmla="+- 0 375 373"/>
                                      <a:gd name="T3" fmla="*/ 375 h 3"/>
                                      <a:gd name="T4" fmla="+- 0 1735 1733"/>
                                      <a:gd name="T5" fmla="*/ T4 w 3"/>
                                      <a:gd name="T6" fmla="+- 0 375 373"/>
                                      <a:gd name="T7" fmla="*/ 375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3" name="Group 763"/>
                              <wpg:cNvGrpSpPr>
                                <a:grpSpLocks/>
                              </wpg:cNvGrpSpPr>
                              <wpg:grpSpPr bwMode="auto">
                                <a:xfrm>
                                  <a:off x="1805" y="441"/>
                                  <a:ext cx="3" cy="3"/>
                                  <a:chOff x="1805" y="441"/>
                                  <a:chExt cx="3" cy="3"/>
                                </a:xfrm>
                              </wpg:grpSpPr>
                              <wps:wsp>
                                <wps:cNvPr id="2084" name="Freeform 764"/>
                                <wps:cNvSpPr>
                                  <a:spLocks/>
                                </wps:cNvSpPr>
                                <wps:spPr bwMode="auto">
                                  <a:xfrm>
                                    <a:off x="1805" y="441"/>
                                    <a:ext cx="3" cy="3"/>
                                  </a:xfrm>
                                  <a:custGeom>
                                    <a:avLst/>
                                    <a:gdLst>
                                      <a:gd name="T0" fmla="+- 0 1805 1805"/>
                                      <a:gd name="T1" fmla="*/ T0 w 3"/>
                                      <a:gd name="T2" fmla="+- 0 442 441"/>
                                      <a:gd name="T3" fmla="*/ 442 h 3"/>
                                      <a:gd name="T4" fmla="+- 0 1807 1805"/>
                                      <a:gd name="T5" fmla="*/ T4 w 3"/>
                                      <a:gd name="T6" fmla="+- 0 442 441"/>
                                      <a:gd name="T7" fmla="*/ 442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5" name="Group 765"/>
                              <wpg:cNvGrpSpPr>
                                <a:grpSpLocks/>
                              </wpg:cNvGrpSpPr>
                              <wpg:grpSpPr bwMode="auto">
                                <a:xfrm>
                                  <a:off x="1817" y="453"/>
                                  <a:ext cx="3" cy="3"/>
                                  <a:chOff x="1817" y="453"/>
                                  <a:chExt cx="3" cy="3"/>
                                </a:xfrm>
                              </wpg:grpSpPr>
                              <wps:wsp>
                                <wps:cNvPr id="2086" name="Freeform 766"/>
                                <wps:cNvSpPr>
                                  <a:spLocks/>
                                </wps:cNvSpPr>
                                <wps:spPr bwMode="auto">
                                  <a:xfrm>
                                    <a:off x="1817" y="453"/>
                                    <a:ext cx="3" cy="3"/>
                                  </a:xfrm>
                                  <a:custGeom>
                                    <a:avLst/>
                                    <a:gdLst>
                                      <a:gd name="T0" fmla="+- 0 1817 1817"/>
                                      <a:gd name="T1" fmla="*/ T0 w 3"/>
                                      <a:gd name="T2" fmla="+- 0 454 453"/>
                                      <a:gd name="T3" fmla="*/ 454 h 3"/>
                                      <a:gd name="T4" fmla="+- 0 1819 1817"/>
                                      <a:gd name="T5" fmla="*/ T4 w 3"/>
                                      <a:gd name="T6" fmla="+- 0 454 453"/>
                                      <a:gd name="T7" fmla="*/ 45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767"/>
                              <wpg:cNvGrpSpPr>
                                <a:grpSpLocks/>
                              </wpg:cNvGrpSpPr>
                              <wpg:grpSpPr bwMode="auto">
                                <a:xfrm>
                                  <a:off x="1882" y="510"/>
                                  <a:ext cx="3" cy="3"/>
                                  <a:chOff x="1882" y="510"/>
                                  <a:chExt cx="3" cy="3"/>
                                </a:xfrm>
                              </wpg:grpSpPr>
                              <wps:wsp>
                                <wps:cNvPr id="2088" name="Freeform 768"/>
                                <wps:cNvSpPr>
                                  <a:spLocks/>
                                </wps:cNvSpPr>
                                <wps:spPr bwMode="auto">
                                  <a:xfrm>
                                    <a:off x="1882" y="510"/>
                                    <a:ext cx="3" cy="3"/>
                                  </a:xfrm>
                                  <a:custGeom>
                                    <a:avLst/>
                                    <a:gdLst>
                                      <a:gd name="T0" fmla="+- 0 1882 1882"/>
                                      <a:gd name="T1" fmla="*/ T0 w 3"/>
                                      <a:gd name="T2" fmla="+- 0 511 510"/>
                                      <a:gd name="T3" fmla="*/ 511 h 3"/>
                                      <a:gd name="T4" fmla="+- 0 1884 1882"/>
                                      <a:gd name="T5" fmla="*/ T4 w 3"/>
                                      <a:gd name="T6" fmla="+- 0 511 510"/>
                                      <a:gd name="T7" fmla="*/ 511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9" name="Group 769"/>
                              <wpg:cNvGrpSpPr>
                                <a:grpSpLocks/>
                              </wpg:cNvGrpSpPr>
                              <wpg:grpSpPr bwMode="auto">
                                <a:xfrm>
                                  <a:off x="1954" y="575"/>
                                  <a:ext cx="3" cy="3"/>
                                  <a:chOff x="1954" y="575"/>
                                  <a:chExt cx="3" cy="3"/>
                                </a:xfrm>
                              </wpg:grpSpPr>
                              <wps:wsp>
                                <wps:cNvPr id="2090" name="Freeform 770"/>
                                <wps:cNvSpPr>
                                  <a:spLocks/>
                                </wps:cNvSpPr>
                                <wps:spPr bwMode="auto">
                                  <a:xfrm>
                                    <a:off x="1954" y="575"/>
                                    <a:ext cx="3" cy="3"/>
                                  </a:xfrm>
                                  <a:custGeom>
                                    <a:avLst/>
                                    <a:gdLst>
                                      <a:gd name="T0" fmla="+- 0 1954 1954"/>
                                      <a:gd name="T1" fmla="*/ T0 w 3"/>
                                      <a:gd name="T2" fmla="+- 0 576 575"/>
                                      <a:gd name="T3" fmla="*/ 576 h 3"/>
                                      <a:gd name="T4" fmla="+- 0 1956 1954"/>
                                      <a:gd name="T5" fmla="*/ T4 w 3"/>
                                      <a:gd name="T6" fmla="+- 0 576 575"/>
                                      <a:gd name="T7" fmla="*/ 57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771"/>
                              <wpg:cNvGrpSpPr>
                                <a:grpSpLocks/>
                              </wpg:cNvGrpSpPr>
                              <wpg:grpSpPr bwMode="auto">
                                <a:xfrm>
                                  <a:off x="1966" y="587"/>
                                  <a:ext cx="3" cy="3"/>
                                  <a:chOff x="1966" y="587"/>
                                  <a:chExt cx="3" cy="3"/>
                                </a:xfrm>
                              </wpg:grpSpPr>
                              <wps:wsp>
                                <wps:cNvPr id="2092" name="Freeform 772"/>
                                <wps:cNvSpPr>
                                  <a:spLocks/>
                                </wps:cNvSpPr>
                                <wps:spPr bwMode="auto">
                                  <a:xfrm>
                                    <a:off x="1966" y="587"/>
                                    <a:ext cx="3" cy="3"/>
                                  </a:xfrm>
                                  <a:custGeom>
                                    <a:avLst/>
                                    <a:gdLst>
                                      <a:gd name="T0" fmla="+- 0 1966 1966"/>
                                      <a:gd name="T1" fmla="*/ T0 w 3"/>
                                      <a:gd name="T2" fmla="+- 0 588 587"/>
                                      <a:gd name="T3" fmla="*/ 588 h 3"/>
                                      <a:gd name="T4" fmla="+- 0 1968 1966"/>
                                      <a:gd name="T5" fmla="*/ T4 w 3"/>
                                      <a:gd name="T6" fmla="+- 0 588 587"/>
                                      <a:gd name="T7" fmla="*/ 58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3" name="Group 773"/>
                              <wpg:cNvGrpSpPr>
                                <a:grpSpLocks/>
                              </wpg:cNvGrpSpPr>
                              <wpg:grpSpPr bwMode="auto">
                                <a:xfrm>
                                  <a:off x="2028" y="645"/>
                                  <a:ext cx="3" cy="3"/>
                                  <a:chOff x="2028" y="645"/>
                                  <a:chExt cx="3" cy="3"/>
                                </a:xfrm>
                              </wpg:grpSpPr>
                              <wps:wsp>
                                <wps:cNvPr id="2094" name="Freeform 774"/>
                                <wps:cNvSpPr>
                                  <a:spLocks/>
                                </wps:cNvSpPr>
                                <wps:spPr bwMode="auto">
                                  <a:xfrm>
                                    <a:off x="2028" y="645"/>
                                    <a:ext cx="3" cy="3"/>
                                  </a:xfrm>
                                  <a:custGeom>
                                    <a:avLst/>
                                    <a:gdLst>
                                      <a:gd name="T0" fmla="+- 0 2028 2028"/>
                                      <a:gd name="T1" fmla="*/ T0 w 3"/>
                                      <a:gd name="T2" fmla="+- 0 646 645"/>
                                      <a:gd name="T3" fmla="*/ 646 h 3"/>
                                      <a:gd name="T4" fmla="+- 0 2030 2028"/>
                                      <a:gd name="T5" fmla="*/ T4 w 3"/>
                                      <a:gd name="T6" fmla="+- 0 646 645"/>
                                      <a:gd name="T7" fmla="*/ 64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5" name="Group 775"/>
                              <wpg:cNvGrpSpPr>
                                <a:grpSpLocks/>
                              </wpg:cNvGrpSpPr>
                              <wpg:grpSpPr bwMode="auto">
                                <a:xfrm>
                                  <a:off x="2177" y="779"/>
                                  <a:ext cx="3" cy="3"/>
                                  <a:chOff x="2177" y="779"/>
                                  <a:chExt cx="3" cy="3"/>
                                </a:xfrm>
                              </wpg:grpSpPr>
                              <wps:wsp>
                                <wps:cNvPr id="2096" name="Freeform 776"/>
                                <wps:cNvSpPr>
                                  <a:spLocks/>
                                </wps:cNvSpPr>
                                <wps:spPr bwMode="auto">
                                  <a:xfrm>
                                    <a:off x="2177" y="779"/>
                                    <a:ext cx="3" cy="3"/>
                                  </a:xfrm>
                                  <a:custGeom>
                                    <a:avLst/>
                                    <a:gdLst>
                                      <a:gd name="T0" fmla="+- 0 2177 2177"/>
                                      <a:gd name="T1" fmla="*/ T0 w 3"/>
                                      <a:gd name="T2" fmla="+- 0 780 779"/>
                                      <a:gd name="T3" fmla="*/ 780 h 3"/>
                                      <a:gd name="T4" fmla="+- 0 2179 2177"/>
                                      <a:gd name="T5" fmla="*/ T4 w 3"/>
                                      <a:gd name="T6" fmla="+- 0 780 779"/>
                                      <a:gd name="T7" fmla="*/ 780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7" name="Group 777"/>
                              <wpg:cNvGrpSpPr>
                                <a:grpSpLocks/>
                              </wpg:cNvGrpSpPr>
                              <wpg:grpSpPr bwMode="auto">
                                <a:xfrm>
                                  <a:off x="1589" y="503"/>
                                  <a:ext cx="3" cy="3"/>
                                  <a:chOff x="1589" y="503"/>
                                  <a:chExt cx="3" cy="3"/>
                                </a:xfrm>
                              </wpg:grpSpPr>
                              <wps:wsp>
                                <wps:cNvPr id="2098" name="Freeform 778"/>
                                <wps:cNvSpPr>
                                  <a:spLocks/>
                                </wps:cNvSpPr>
                                <wps:spPr bwMode="auto">
                                  <a:xfrm>
                                    <a:off x="1589" y="503"/>
                                    <a:ext cx="3" cy="3"/>
                                  </a:xfrm>
                                  <a:custGeom>
                                    <a:avLst/>
                                    <a:gdLst>
                                      <a:gd name="T0" fmla="+- 0 1589 1589"/>
                                      <a:gd name="T1" fmla="*/ T0 w 3"/>
                                      <a:gd name="T2" fmla="+- 0 504 503"/>
                                      <a:gd name="T3" fmla="*/ 504 h 3"/>
                                      <a:gd name="T4" fmla="+- 0 1591 1589"/>
                                      <a:gd name="T5" fmla="*/ T4 w 3"/>
                                      <a:gd name="T6" fmla="+- 0 504 503"/>
                                      <a:gd name="T7" fmla="*/ 504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9" name="Group 779"/>
                              <wpg:cNvGrpSpPr>
                                <a:grpSpLocks/>
                              </wpg:cNvGrpSpPr>
                              <wpg:grpSpPr bwMode="auto">
                                <a:xfrm>
                                  <a:off x="1601" y="515"/>
                                  <a:ext cx="3" cy="3"/>
                                  <a:chOff x="1601" y="515"/>
                                  <a:chExt cx="3" cy="3"/>
                                </a:xfrm>
                              </wpg:grpSpPr>
                              <wps:wsp>
                                <wps:cNvPr id="2100" name="Freeform 780"/>
                                <wps:cNvSpPr>
                                  <a:spLocks/>
                                </wps:cNvSpPr>
                                <wps:spPr bwMode="auto">
                                  <a:xfrm>
                                    <a:off x="1601" y="515"/>
                                    <a:ext cx="3" cy="3"/>
                                  </a:xfrm>
                                  <a:custGeom>
                                    <a:avLst/>
                                    <a:gdLst>
                                      <a:gd name="T0" fmla="+- 0 1601 1601"/>
                                      <a:gd name="T1" fmla="*/ T0 w 3"/>
                                      <a:gd name="T2" fmla="+- 0 516 515"/>
                                      <a:gd name="T3" fmla="*/ 516 h 3"/>
                                      <a:gd name="T4" fmla="+- 0 1603 1601"/>
                                      <a:gd name="T5" fmla="*/ T4 w 3"/>
                                      <a:gd name="T6" fmla="+- 0 516 515"/>
                                      <a:gd name="T7" fmla="*/ 516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1" name="Group 781"/>
                              <wpg:cNvGrpSpPr>
                                <a:grpSpLocks/>
                              </wpg:cNvGrpSpPr>
                              <wpg:grpSpPr bwMode="auto">
                                <a:xfrm>
                                  <a:off x="1663" y="573"/>
                                  <a:ext cx="3" cy="3"/>
                                  <a:chOff x="1663" y="573"/>
                                  <a:chExt cx="3" cy="3"/>
                                </a:xfrm>
                              </wpg:grpSpPr>
                              <wps:wsp>
                                <wps:cNvPr id="2102" name="Freeform 782"/>
                                <wps:cNvSpPr>
                                  <a:spLocks/>
                                </wps:cNvSpPr>
                                <wps:spPr bwMode="auto">
                                  <a:xfrm>
                                    <a:off x="1663" y="573"/>
                                    <a:ext cx="3" cy="3"/>
                                  </a:xfrm>
                                  <a:custGeom>
                                    <a:avLst/>
                                    <a:gdLst>
                                      <a:gd name="T0" fmla="+- 0 1663 1663"/>
                                      <a:gd name="T1" fmla="*/ T0 w 3"/>
                                      <a:gd name="T2" fmla="+- 0 574 573"/>
                                      <a:gd name="T3" fmla="*/ 574 h 3"/>
                                      <a:gd name="T4" fmla="+- 0 1666 1663"/>
                                      <a:gd name="T5" fmla="*/ T4 w 3"/>
                                      <a:gd name="T6" fmla="+- 0 574 573"/>
                                      <a:gd name="T7" fmla="*/ 574 h 3"/>
                                    </a:gdLst>
                                    <a:ahLst/>
                                    <a:cxnLst>
                                      <a:cxn ang="0">
                                        <a:pos x="T1" y="T3"/>
                                      </a:cxn>
                                      <a:cxn ang="0">
                                        <a:pos x="T5" y="T7"/>
                                      </a:cxn>
                                    </a:cxnLst>
                                    <a:rect l="0" t="0" r="r" b="b"/>
                                    <a:pathLst>
                                      <a:path w="3" h="3">
                                        <a:moveTo>
                                          <a:pt x="0" y="1"/>
                                        </a:moveTo>
                                        <a:lnTo>
                                          <a:pt x="3"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3" name="Group 783"/>
                              <wpg:cNvGrpSpPr>
                                <a:grpSpLocks/>
                              </wpg:cNvGrpSpPr>
                              <wpg:grpSpPr bwMode="auto">
                                <a:xfrm>
                                  <a:off x="1735" y="637"/>
                                  <a:ext cx="3" cy="3"/>
                                  <a:chOff x="1735" y="637"/>
                                  <a:chExt cx="3" cy="3"/>
                                </a:xfrm>
                              </wpg:grpSpPr>
                              <wps:wsp>
                                <wps:cNvPr id="2104" name="Freeform 784"/>
                                <wps:cNvSpPr>
                                  <a:spLocks/>
                                </wps:cNvSpPr>
                                <wps:spPr bwMode="auto">
                                  <a:xfrm>
                                    <a:off x="1735" y="637"/>
                                    <a:ext cx="3" cy="3"/>
                                  </a:xfrm>
                                  <a:custGeom>
                                    <a:avLst/>
                                    <a:gdLst>
                                      <a:gd name="T0" fmla="+- 0 1735 1735"/>
                                      <a:gd name="T1" fmla="*/ T0 w 3"/>
                                      <a:gd name="T2" fmla="+- 0 639 637"/>
                                      <a:gd name="T3" fmla="*/ 639 h 3"/>
                                      <a:gd name="T4" fmla="+- 0 1738 1735"/>
                                      <a:gd name="T5" fmla="*/ T4 w 3"/>
                                      <a:gd name="T6" fmla="+- 0 639 637"/>
                                      <a:gd name="T7" fmla="*/ 639 h 3"/>
                                    </a:gdLst>
                                    <a:ahLst/>
                                    <a:cxnLst>
                                      <a:cxn ang="0">
                                        <a:pos x="T1" y="T3"/>
                                      </a:cxn>
                                      <a:cxn ang="0">
                                        <a:pos x="T5" y="T7"/>
                                      </a:cxn>
                                    </a:cxnLst>
                                    <a:rect l="0" t="0" r="r" b="b"/>
                                    <a:pathLst>
                                      <a:path w="3" h="3">
                                        <a:moveTo>
                                          <a:pt x="0" y="2"/>
                                        </a:moveTo>
                                        <a:lnTo>
                                          <a:pt x="3"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785"/>
                              <wpg:cNvGrpSpPr>
                                <a:grpSpLocks/>
                              </wpg:cNvGrpSpPr>
                              <wpg:grpSpPr bwMode="auto">
                                <a:xfrm>
                                  <a:off x="1750" y="649"/>
                                  <a:ext cx="3" cy="3"/>
                                  <a:chOff x="1750" y="649"/>
                                  <a:chExt cx="3" cy="3"/>
                                </a:xfrm>
                              </wpg:grpSpPr>
                              <wps:wsp>
                                <wps:cNvPr id="2106" name="Freeform 786"/>
                                <wps:cNvSpPr>
                                  <a:spLocks/>
                                </wps:cNvSpPr>
                                <wps:spPr bwMode="auto">
                                  <a:xfrm>
                                    <a:off x="1750" y="649"/>
                                    <a:ext cx="3" cy="3"/>
                                  </a:xfrm>
                                  <a:custGeom>
                                    <a:avLst/>
                                    <a:gdLst>
                                      <a:gd name="T0" fmla="+- 0 1750 1750"/>
                                      <a:gd name="T1" fmla="*/ T0 w 3"/>
                                      <a:gd name="T2" fmla="+- 0 651 649"/>
                                      <a:gd name="T3" fmla="*/ 651 h 3"/>
                                      <a:gd name="T4" fmla="+- 0 1752 1750"/>
                                      <a:gd name="T5" fmla="*/ T4 w 3"/>
                                      <a:gd name="T6" fmla="+- 0 651 649"/>
                                      <a:gd name="T7" fmla="*/ 651 h 3"/>
                                    </a:gdLst>
                                    <a:ahLst/>
                                    <a:cxnLst>
                                      <a:cxn ang="0">
                                        <a:pos x="T1" y="T3"/>
                                      </a:cxn>
                                      <a:cxn ang="0">
                                        <a:pos x="T5" y="T7"/>
                                      </a:cxn>
                                    </a:cxnLst>
                                    <a:rect l="0" t="0" r="r" b="b"/>
                                    <a:pathLst>
                                      <a:path w="3" h="3">
                                        <a:moveTo>
                                          <a:pt x="0" y="2"/>
                                        </a:moveTo>
                                        <a:lnTo>
                                          <a:pt x="2" y="2"/>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7" name="Group 787"/>
                              <wpg:cNvGrpSpPr>
                                <a:grpSpLocks/>
                              </wpg:cNvGrpSpPr>
                              <wpg:grpSpPr bwMode="auto">
                                <a:xfrm>
                                  <a:off x="1812" y="707"/>
                                  <a:ext cx="3" cy="3"/>
                                  <a:chOff x="1812" y="707"/>
                                  <a:chExt cx="3" cy="3"/>
                                </a:xfrm>
                              </wpg:grpSpPr>
                              <wps:wsp>
                                <wps:cNvPr id="2108" name="Freeform 788"/>
                                <wps:cNvSpPr>
                                  <a:spLocks/>
                                </wps:cNvSpPr>
                                <wps:spPr bwMode="auto">
                                  <a:xfrm>
                                    <a:off x="1812" y="707"/>
                                    <a:ext cx="3" cy="3"/>
                                  </a:xfrm>
                                  <a:custGeom>
                                    <a:avLst/>
                                    <a:gdLst>
                                      <a:gd name="T0" fmla="+- 0 1812 1812"/>
                                      <a:gd name="T1" fmla="*/ T0 w 3"/>
                                      <a:gd name="T2" fmla="+- 0 708 707"/>
                                      <a:gd name="T3" fmla="*/ 708 h 3"/>
                                      <a:gd name="T4" fmla="+- 0 1814 1812"/>
                                      <a:gd name="T5" fmla="*/ T4 w 3"/>
                                      <a:gd name="T6" fmla="+- 0 708 707"/>
                                      <a:gd name="T7" fmla="*/ 708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789"/>
                              <wpg:cNvGrpSpPr>
                                <a:grpSpLocks/>
                              </wpg:cNvGrpSpPr>
                              <wpg:grpSpPr bwMode="auto">
                                <a:xfrm>
                                  <a:off x="1884" y="774"/>
                                  <a:ext cx="3" cy="3"/>
                                  <a:chOff x="1884" y="774"/>
                                  <a:chExt cx="3" cy="3"/>
                                </a:xfrm>
                              </wpg:grpSpPr>
                              <wps:wsp>
                                <wps:cNvPr id="2110" name="Freeform 790"/>
                                <wps:cNvSpPr>
                                  <a:spLocks/>
                                </wps:cNvSpPr>
                                <wps:spPr bwMode="auto">
                                  <a:xfrm>
                                    <a:off x="1884" y="774"/>
                                    <a:ext cx="3" cy="3"/>
                                  </a:xfrm>
                                  <a:custGeom>
                                    <a:avLst/>
                                    <a:gdLst>
                                      <a:gd name="T0" fmla="+- 0 1884 1884"/>
                                      <a:gd name="T1" fmla="*/ T0 w 3"/>
                                      <a:gd name="T2" fmla="+- 0 775 774"/>
                                      <a:gd name="T3" fmla="*/ 775 h 3"/>
                                      <a:gd name="T4" fmla="+- 0 1886 1884"/>
                                      <a:gd name="T5" fmla="*/ T4 w 3"/>
                                      <a:gd name="T6" fmla="+- 0 775 774"/>
                                      <a:gd name="T7" fmla="*/ 775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1" name="Group 791"/>
                              <wpg:cNvGrpSpPr>
                                <a:grpSpLocks/>
                              </wpg:cNvGrpSpPr>
                              <wpg:grpSpPr bwMode="auto">
                                <a:xfrm>
                                  <a:off x="1896" y="786"/>
                                  <a:ext cx="3" cy="3"/>
                                  <a:chOff x="1896" y="786"/>
                                  <a:chExt cx="3" cy="3"/>
                                </a:xfrm>
                              </wpg:grpSpPr>
                              <wps:wsp>
                                <wps:cNvPr id="2112" name="Freeform 792"/>
                                <wps:cNvSpPr>
                                  <a:spLocks/>
                                </wps:cNvSpPr>
                                <wps:spPr bwMode="auto">
                                  <a:xfrm>
                                    <a:off x="1896" y="786"/>
                                    <a:ext cx="3" cy="3"/>
                                  </a:xfrm>
                                  <a:custGeom>
                                    <a:avLst/>
                                    <a:gdLst>
                                      <a:gd name="T0" fmla="+- 0 1896 1896"/>
                                      <a:gd name="T1" fmla="*/ T0 w 3"/>
                                      <a:gd name="T2" fmla="+- 0 787 786"/>
                                      <a:gd name="T3" fmla="*/ 787 h 3"/>
                                      <a:gd name="T4" fmla="+- 0 1898 1896"/>
                                      <a:gd name="T5" fmla="*/ T4 w 3"/>
                                      <a:gd name="T6" fmla="+- 0 787 786"/>
                                      <a:gd name="T7" fmla="*/ 787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3" name="Group 793"/>
                              <wpg:cNvGrpSpPr>
                                <a:grpSpLocks/>
                              </wpg:cNvGrpSpPr>
                              <wpg:grpSpPr bwMode="auto">
                                <a:xfrm>
                                  <a:off x="1596" y="772"/>
                                  <a:ext cx="3" cy="3"/>
                                  <a:chOff x="1596" y="772"/>
                                  <a:chExt cx="3" cy="3"/>
                                </a:xfrm>
                              </wpg:grpSpPr>
                              <wps:wsp>
                                <wps:cNvPr id="2114" name="Freeform 794"/>
                                <wps:cNvSpPr>
                                  <a:spLocks/>
                                </wps:cNvSpPr>
                                <wps:spPr bwMode="auto">
                                  <a:xfrm>
                                    <a:off x="1596" y="772"/>
                                    <a:ext cx="3" cy="3"/>
                                  </a:xfrm>
                                  <a:custGeom>
                                    <a:avLst/>
                                    <a:gdLst>
                                      <a:gd name="T0" fmla="+- 0 1596 1596"/>
                                      <a:gd name="T1" fmla="*/ T0 w 3"/>
                                      <a:gd name="T2" fmla="+- 0 773 772"/>
                                      <a:gd name="T3" fmla="*/ 773 h 3"/>
                                      <a:gd name="T4" fmla="+- 0 1598 1596"/>
                                      <a:gd name="T5" fmla="*/ T4 w 3"/>
                                      <a:gd name="T6" fmla="+- 0 773 772"/>
                                      <a:gd name="T7" fmla="*/ 773 h 3"/>
                                    </a:gdLst>
                                    <a:ahLst/>
                                    <a:cxnLst>
                                      <a:cxn ang="0">
                                        <a:pos x="T1" y="T3"/>
                                      </a:cxn>
                                      <a:cxn ang="0">
                                        <a:pos x="T5" y="T7"/>
                                      </a:cxn>
                                    </a:cxnLst>
                                    <a:rect l="0" t="0" r="r" b="b"/>
                                    <a:pathLst>
                                      <a:path w="3" h="3">
                                        <a:moveTo>
                                          <a:pt x="0" y="1"/>
                                        </a:moveTo>
                                        <a:lnTo>
                                          <a:pt x="2" y="1"/>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5" name="Group 795"/>
                              <wpg:cNvGrpSpPr>
                                <a:grpSpLocks/>
                              </wpg:cNvGrpSpPr>
                              <wpg:grpSpPr bwMode="auto">
                                <a:xfrm>
                                  <a:off x="5206" y="1828"/>
                                  <a:ext cx="116" cy="2"/>
                                  <a:chOff x="5206" y="1828"/>
                                  <a:chExt cx="116" cy="2"/>
                                </a:xfrm>
                              </wpg:grpSpPr>
                              <wps:wsp>
                                <wps:cNvPr id="2116" name="Freeform 796"/>
                                <wps:cNvSpPr>
                                  <a:spLocks/>
                                </wps:cNvSpPr>
                                <wps:spPr bwMode="auto">
                                  <a:xfrm>
                                    <a:off x="5206" y="1828"/>
                                    <a:ext cx="116" cy="2"/>
                                  </a:xfrm>
                                  <a:custGeom>
                                    <a:avLst/>
                                    <a:gdLst>
                                      <a:gd name="T0" fmla="+- 0 5206 5206"/>
                                      <a:gd name="T1" fmla="*/ T0 w 116"/>
                                      <a:gd name="T2" fmla="+- 0 5321 5206"/>
                                      <a:gd name="T3" fmla="*/ T2 w 116"/>
                                    </a:gdLst>
                                    <a:ahLst/>
                                    <a:cxnLst>
                                      <a:cxn ang="0">
                                        <a:pos x="T1" y="0"/>
                                      </a:cxn>
                                      <a:cxn ang="0">
                                        <a:pos x="T3" y="0"/>
                                      </a:cxn>
                                    </a:cxnLst>
                                    <a:rect l="0" t="0" r="r" b="b"/>
                                    <a:pathLst>
                                      <a:path w="116">
                                        <a:moveTo>
                                          <a:pt x="0" y="0"/>
                                        </a:moveTo>
                                        <a:lnTo>
                                          <a:pt x="11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7" name="Group 797"/>
                              <wpg:cNvGrpSpPr>
                                <a:grpSpLocks/>
                              </wpg:cNvGrpSpPr>
                              <wpg:grpSpPr bwMode="auto">
                                <a:xfrm>
                                  <a:off x="2899" y="1941"/>
                                  <a:ext cx="72" cy="84"/>
                                  <a:chOff x="2899" y="1941"/>
                                  <a:chExt cx="72" cy="84"/>
                                </a:xfrm>
                              </wpg:grpSpPr>
                              <wps:wsp>
                                <wps:cNvPr id="2118" name="Freeform 798"/>
                                <wps:cNvSpPr>
                                  <a:spLocks/>
                                </wps:cNvSpPr>
                                <wps:spPr bwMode="auto">
                                  <a:xfrm>
                                    <a:off x="2899" y="1941"/>
                                    <a:ext cx="72" cy="84"/>
                                  </a:xfrm>
                                  <a:custGeom>
                                    <a:avLst/>
                                    <a:gdLst>
                                      <a:gd name="T0" fmla="+- 0 2916 2899"/>
                                      <a:gd name="T1" fmla="*/ T0 w 72"/>
                                      <a:gd name="T2" fmla="+- 0 1941 1941"/>
                                      <a:gd name="T3" fmla="*/ 1941 h 84"/>
                                      <a:gd name="T4" fmla="+- 0 2899 2899"/>
                                      <a:gd name="T5" fmla="*/ T4 w 72"/>
                                      <a:gd name="T6" fmla="+- 0 2001 1941"/>
                                      <a:gd name="T7" fmla="*/ 2001 h 84"/>
                                      <a:gd name="T8" fmla="+- 0 2899 2899"/>
                                      <a:gd name="T9" fmla="*/ T8 w 72"/>
                                      <a:gd name="T10" fmla="+- 0 2010 1941"/>
                                      <a:gd name="T11" fmla="*/ 2010 h 84"/>
                                      <a:gd name="T12" fmla="+- 0 2902 2899"/>
                                      <a:gd name="T13" fmla="*/ T12 w 72"/>
                                      <a:gd name="T14" fmla="+- 0 2017 1941"/>
                                      <a:gd name="T15" fmla="*/ 2017 h 84"/>
                                      <a:gd name="T16" fmla="+- 0 2909 2899"/>
                                      <a:gd name="T17" fmla="*/ T16 w 72"/>
                                      <a:gd name="T18" fmla="+- 0 2022 1941"/>
                                      <a:gd name="T19" fmla="*/ 2022 h 84"/>
                                      <a:gd name="T20" fmla="+- 0 2916 2899"/>
                                      <a:gd name="T21" fmla="*/ T20 w 72"/>
                                      <a:gd name="T22" fmla="+- 0 2025 1941"/>
                                      <a:gd name="T23" fmla="*/ 2025 h 84"/>
                                      <a:gd name="T24" fmla="+- 0 2950 2899"/>
                                      <a:gd name="T25" fmla="*/ T24 w 72"/>
                                      <a:gd name="T26" fmla="+- 0 2025 1941"/>
                                      <a:gd name="T27" fmla="*/ 2025 h 84"/>
                                      <a:gd name="T28" fmla="+- 0 2971 2899"/>
                                      <a:gd name="T29" fmla="*/ T28 w 72"/>
                                      <a:gd name="T30" fmla="+- 0 1941 1941"/>
                                      <a:gd name="T31" fmla="*/ 1941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2" h="84">
                                        <a:moveTo>
                                          <a:pt x="17" y="0"/>
                                        </a:moveTo>
                                        <a:lnTo>
                                          <a:pt x="0" y="60"/>
                                        </a:lnTo>
                                        <a:lnTo>
                                          <a:pt x="0" y="69"/>
                                        </a:lnTo>
                                        <a:lnTo>
                                          <a:pt x="3" y="76"/>
                                        </a:lnTo>
                                        <a:lnTo>
                                          <a:pt x="10" y="81"/>
                                        </a:lnTo>
                                        <a:lnTo>
                                          <a:pt x="17" y="84"/>
                                        </a:lnTo>
                                        <a:lnTo>
                                          <a:pt x="51" y="84"/>
                                        </a:lnTo>
                                        <a:lnTo>
                                          <a:pt x="72"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9" name="Group 799"/>
                              <wpg:cNvGrpSpPr>
                                <a:grpSpLocks/>
                              </wpg:cNvGrpSpPr>
                              <wpg:grpSpPr bwMode="auto">
                                <a:xfrm>
                                  <a:off x="3034" y="1965"/>
                                  <a:ext cx="22" cy="92"/>
                                  <a:chOff x="3034" y="1965"/>
                                  <a:chExt cx="22" cy="92"/>
                                </a:xfrm>
                              </wpg:grpSpPr>
                              <wps:wsp>
                                <wps:cNvPr id="2120" name="Freeform 800"/>
                                <wps:cNvSpPr>
                                  <a:spLocks/>
                                </wps:cNvSpPr>
                                <wps:spPr bwMode="auto">
                                  <a:xfrm>
                                    <a:off x="3034" y="1965"/>
                                    <a:ext cx="22" cy="92"/>
                                  </a:xfrm>
                                  <a:custGeom>
                                    <a:avLst/>
                                    <a:gdLst>
                                      <a:gd name="T0" fmla="+- 0 3055 3034"/>
                                      <a:gd name="T1" fmla="*/ T0 w 22"/>
                                      <a:gd name="T2" fmla="+- 0 1965 1965"/>
                                      <a:gd name="T3" fmla="*/ 1965 h 92"/>
                                      <a:gd name="T4" fmla="+- 0 3055 3034"/>
                                      <a:gd name="T5" fmla="*/ T4 w 22"/>
                                      <a:gd name="T6" fmla="+- 0 2056 1965"/>
                                      <a:gd name="T7" fmla="*/ 2056 h 92"/>
                                      <a:gd name="T8" fmla="+- 0 3034 3034"/>
                                      <a:gd name="T9" fmla="*/ T8 w 22"/>
                                      <a:gd name="T10" fmla="+- 0 2056 1965"/>
                                      <a:gd name="T11" fmla="*/ 2056 h 92"/>
                                    </a:gdLst>
                                    <a:ahLst/>
                                    <a:cxnLst>
                                      <a:cxn ang="0">
                                        <a:pos x="T1" y="T3"/>
                                      </a:cxn>
                                      <a:cxn ang="0">
                                        <a:pos x="T5" y="T7"/>
                                      </a:cxn>
                                      <a:cxn ang="0">
                                        <a:pos x="T9" y="T11"/>
                                      </a:cxn>
                                    </a:cxnLst>
                                    <a:rect l="0" t="0" r="r" b="b"/>
                                    <a:pathLst>
                                      <a:path w="22" h="92">
                                        <a:moveTo>
                                          <a:pt x="21" y="0"/>
                                        </a:moveTo>
                                        <a:lnTo>
                                          <a:pt x="21" y="91"/>
                                        </a:lnTo>
                                        <a:lnTo>
                                          <a:pt x="0" y="91"/>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1" name="Group 801"/>
                              <wpg:cNvGrpSpPr>
                                <a:grpSpLocks/>
                              </wpg:cNvGrpSpPr>
                              <wpg:grpSpPr bwMode="auto">
                                <a:xfrm>
                                  <a:off x="3014" y="2039"/>
                                  <a:ext cx="20" cy="17"/>
                                  <a:chOff x="3014" y="2039"/>
                                  <a:chExt cx="20" cy="17"/>
                                </a:xfrm>
                              </wpg:grpSpPr>
                              <wps:wsp>
                                <wps:cNvPr id="2122" name="Freeform 802"/>
                                <wps:cNvSpPr>
                                  <a:spLocks/>
                                </wps:cNvSpPr>
                                <wps:spPr bwMode="auto">
                                  <a:xfrm>
                                    <a:off x="3014" y="2039"/>
                                    <a:ext cx="20" cy="17"/>
                                  </a:xfrm>
                                  <a:custGeom>
                                    <a:avLst/>
                                    <a:gdLst>
                                      <a:gd name="T0" fmla="+- 0 3014 3014"/>
                                      <a:gd name="T1" fmla="*/ T0 w 20"/>
                                      <a:gd name="T2" fmla="+- 0 2039 2039"/>
                                      <a:gd name="T3" fmla="*/ 2039 h 17"/>
                                      <a:gd name="T4" fmla="+- 0 3017 3014"/>
                                      <a:gd name="T5" fmla="*/ T4 w 20"/>
                                      <a:gd name="T6" fmla="+- 0 2046 2039"/>
                                      <a:gd name="T7" fmla="*/ 2046 h 17"/>
                                      <a:gd name="T8" fmla="+- 0 3024 3014"/>
                                      <a:gd name="T9" fmla="*/ T8 w 20"/>
                                      <a:gd name="T10" fmla="+- 0 2053 2039"/>
                                      <a:gd name="T11" fmla="*/ 2053 h 17"/>
                                      <a:gd name="T12" fmla="+- 0 3034 3014"/>
                                      <a:gd name="T13" fmla="*/ T12 w 20"/>
                                      <a:gd name="T14" fmla="+- 0 2056 2039"/>
                                      <a:gd name="T15" fmla="*/ 2056 h 17"/>
                                    </a:gdLst>
                                    <a:ahLst/>
                                    <a:cxnLst>
                                      <a:cxn ang="0">
                                        <a:pos x="T1" y="T3"/>
                                      </a:cxn>
                                      <a:cxn ang="0">
                                        <a:pos x="T5" y="T7"/>
                                      </a:cxn>
                                      <a:cxn ang="0">
                                        <a:pos x="T9" y="T11"/>
                                      </a:cxn>
                                      <a:cxn ang="0">
                                        <a:pos x="T13" y="T15"/>
                                      </a:cxn>
                                    </a:cxnLst>
                                    <a:rect l="0" t="0" r="r" b="b"/>
                                    <a:pathLst>
                                      <a:path w="20" h="17">
                                        <a:moveTo>
                                          <a:pt x="0" y="0"/>
                                        </a:moveTo>
                                        <a:lnTo>
                                          <a:pt x="3" y="7"/>
                                        </a:lnTo>
                                        <a:lnTo>
                                          <a:pt x="10" y="14"/>
                                        </a:lnTo>
                                        <a:lnTo>
                                          <a:pt x="20" y="17"/>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803"/>
                              <wpg:cNvGrpSpPr>
                                <a:grpSpLocks/>
                              </wpg:cNvGrpSpPr>
                              <wpg:grpSpPr bwMode="auto">
                                <a:xfrm>
                                  <a:off x="3014" y="2013"/>
                                  <a:ext cx="2" cy="27"/>
                                  <a:chOff x="3014" y="2013"/>
                                  <a:chExt cx="2" cy="27"/>
                                </a:xfrm>
                              </wpg:grpSpPr>
                              <wps:wsp>
                                <wps:cNvPr id="2124" name="Freeform 804"/>
                                <wps:cNvSpPr>
                                  <a:spLocks/>
                                </wps:cNvSpPr>
                                <wps:spPr bwMode="auto">
                                  <a:xfrm>
                                    <a:off x="3014" y="2013"/>
                                    <a:ext cx="2" cy="27"/>
                                  </a:xfrm>
                                  <a:custGeom>
                                    <a:avLst/>
                                    <a:gdLst>
                                      <a:gd name="T0" fmla="+- 0 2039 2013"/>
                                      <a:gd name="T1" fmla="*/ 2039 h 27"/>
                                      <a:gd name="T2" fmla="+- 0 2013 2013"/>
                                      <a:gd name="T3" fmla="*/ 2013 h 27"/>
                                    </a:gdLst>
                                    <a:ahLst/>
                                    <a:cxnLst>
                                      <a:cxn ang="0">
                                        <a:pos x="0" y="T1"/>
                                      </a:cxn>
                                      <a:cxn ang="0">
                                        <a:pos x="0" y="T3"/>
                                      </a:cxn>
                                    </a:cxnLst>
                                    <a:rect l="0" t="0" r="r" b="b"/>
                                    <a:pathLst>
                                      <a:path h="27">
                                        <a:moveTo>
                                          <a:pt x="0" y="26"/>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5" name="Group 805"/>
                              <wpg:cNvGrpSpPr>
                                <a:grpSpLocks/>
                              </wpg:cNvGrpSpPr>
                              <wpg:grpSpPr bwMode="auto">
                                <a:xfrm>
                                  <a:off x="3014" y="1993"/>
                                  <a:ext cx="20" cy="20"/>
                                  <a:chOff x="3014" y="1993"/>
                                  <a:chExt cx="20" cy="20"/>
                                </a:xfrm>
                              </wpg:grpSpPr>
                              <wps:wsp>
                                <wps:cNvPr id="2126" name="Freeform 806"/>
                                <wps:cNvSpPr>
                                  <a:spLocks/>
                                </wps:cNvSpPr>
                                <wps:spPr bwMode="auto">
                                  <a:xfrm>
                                    <a:off x="3014" y="1993"/>
                                    <a:ext cx="20" cy="20"/>
                                  </a:xfrm>
                                  <a:custGeom>
                                    <a:avLst/>
                                    <a:gdLst>
                                      <a:gd name="T0" fmla="+- 0 3034 3014"/>
                                      <a:gd name="T1" fmla="*/ T0 w 20"/>
                                      <a:gd name="T2" fmla="+- 0 1993 1993"/>
                                      <a:gd name="T3" fmla="*/ 1993 h 20"/>
                                      <a:gd name="T4" fmla="+- 0 3024 3014"/>
                                      <a:gd name="T5" fmla="*/ T4 w 20"/>
                                      <a:gd name="T6" fmla="+- 0 1996 1993"/>
                                      <a:gd name="T7" fmla="*/ 1996 h 20"/>
                                      <a:gd name="T8" fmla="+- 0 3017 3014"/>
                                      <a:gd name="T9" fmla="*/ T8 w 20"/>
                                      <a:gd name="T10" fmla="+- 0 2003 1993"/>
                                      <a:gd name="T11" fmla="*/ 2003 h 20"/>
                                      <a:gd name="T12" fmla="+- 0 3014 3014"/>
                                      <a:gd name="T13" fmla="*/ T12 w 20"/>
                                      <a:gd name="T14" fmla="+- 0 2013 1993"/>
                                      <a:gd name="T15" fmla="*/ 2013 h 20"/>
                                    </a:gdLst>
                                    <a:ahLst/>
                                    <a:cxnLst>
                                      <a:cxn ang="0">
                                        <a:pos x="T1" y="T3"/>
                                      </a:cxn>
                                      <a:cxn ang="0">
                                        <a:pos x="T5" y="T7"/>
                                      </a:cxn>
                                      <a:cxn ang="0">
                                        <a:pos x="T9" y="T11"/>
                                      </a:cxn>
                                      <a:cxn ang="0">
                                        <a:pos x="T13" y="T15"/>
                                      </a:cxn>
                                    </a:cxnLst>
                                    <a:rect l="0" t="0" r="r" b="b"/>
                                    <a:pathLst>
                                      <a:path w="20" h="20">
                                        <a:moveTo>
                                          <a:pt x="20" y="0"/>
                                        </a:moveTo>
                                        <a:lnTo>
                                          <a:pt x="10" y="3"/>
                                        </a:lnTo>
                                        <a:lnTo>
                                          <a:pt x="3" y="10"/>
                                        </a:lnTo>
                                        <a:lnTo>
                                          <a:pt x="0" y="2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807"/>
                              <wpg:cNvGrpSpPr>
                                <a:grpSpLocks/>
                              </wpg:cNvGrpSpPr>
                              <wpg:grpSpPr bwMode="auto">
                                <a:xfrm>
                                  <a:off x="3034" y="1993"/>
                                  <a:ext cx="22" cy="2"/>
                                  <a:chOff x="3034" y="1993"/>
                                  <a:chExt cx="22" cy="2"/>
                                </a:xfrm>
                              </wpg:grpSpPr>
                              <wps:wsp>
                                <wps:cNvPr id="2128" name="Freeform 808"/>
                                <wps:cNvSpPr>
                                  <a:spLocks/>
                                </wps:cNvSpPr>
                                <wps:spPr bwMode="auto">
                                  <a:xfrm>
                                    <a:off x="3034" y="1993"/>
                                    <a:ext cx="22" cy="2"/>
                                  </a:xfrm>
                                  <a:custGeom>
                                    <a:avLst/>
                                    <a:gdLst>
                                      <a:gd name="T0" fmla="+- 0 3034 3034"/>
                                      <a:gd name="T1" fmla="*/ T0 w 22"/>
                                      <a:gd name="T2" fmla="+- 0 3055 3034"/>
                                      <a:gd name="T3" fmla="*/ T2 w 22"/>
                                    </a:gdLst>
                                    <a:ahLst/>
                                    <a:cxnLst>
                                      <a:cxn ang="0">
                                        <a:pos x="T1" y="0"/>
                                      </a:cxn>
                                      <a:cxn ang="0">
                                        <a:pos x="T3" y="0"/>
                                      </a:cxn>
                                    </a:cxnLst>
                                    <a:rect l="0" t="0" r="r" b="b"/>
                                    <a:pathLst>
                                      <a:path w="22">
                                        <a:moveTo>
                                          <a:pt x="0" y="0"/>
                                        </a:moveTo>
                                        <a:lnTo>
                                          <a:pt x="2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9" name="Group 809"/>
                              <wpg:cNvGrpSpPr>
                                <a:grpSpLocks/>
                              </wpg:cNvGrpSpPr>
                              <wpg:grpSpPr bwMode="auto">
                                <a:xfrm>
                                  <a:off x="3086" y="1993"/>
                                  <a:ext cx="36" cy="39"/>
                                  <a:chOff x="3086" y="1993"/>
                                  <a:chExt cx="36" cy="39"/>
                                </a:xfrm>
                              </wpg:grpSpPr>
                              <wps:wsp>
                                <wps:cNvPr id="2130" name="Freeform 810"/>
                                <wps:cNvSpPr>
                                  <a:spLocks/>
                                </wps:cNvSpPr>
                                <wps:spPr bwMode="auto">
                                  <a:xfrm>
                                    <a:off x="3086" y="1993"/>
                                    <a:ext cx="36" cy="39"/>
                                  </a:xfrm>
                                  <a:custGeom>
                                    <a:avLst/>
                                    <a:gdLst>
                                      <a:gd name="T0" fmla="+- 0 3122 3086"/>
                                      <a:gd name="T1" fmla="*/ T0 w 36"/>
                                      <a:gd name="T2" fmla="+- 0 2001 1993"/>
                                      <a:gd name="T3" fmla="*/ 2001 h 39"/>
                                      <a:gd name="T4" fmla="+- 0 3098 3086"/>
                                      <a:gd name="T5" fmla="*/ T4 w 36"/>
                                      <a:gd name="T6" fmla="+- 0 1993 1993"/>
                                      <a:gd name="T7" fmla="*/ 1993 h 39"/>
                                      <a:gd name="T8" fmla="+- 0 3094 3086"/>
                                      <a:gd name="T9" fmla="*/ T8 w 36"/>
                                      <a:gd name="T10" fmla="+- 0 1996 1993"/>
                                      <a:gd name="T11" fmla="*/ 1996 h 39"/>
                                      <a:gd name="T12" fmla="+- 0 3086 3086"/>
                                      <a:gd name="T13" fmla="*/ T12 w 36"/>
                                      <a:gd name="T14" fmla="+- 0 2001 1993"/>
                                      <a:gd name="T15" fmla="*/ 2001 h 39"/>
                                      <a:gd name="T16" fmla="+- 0 3086 3086"/>
                                      <a:gd name="T17" fmla="*/ T16 w 36"/>
                                      <a:gd name="T18" fmla="+- 0 2013 1993"/>
                                      <a:gd name="T19" fmla="*/ 2013 h 39"/>
                                      <a:gd name="T20" fmla="+- 0 3091 3086"/>
                                      <a:gd name="T21" fmla="*/ T20 w 36"/>
                                      <a:gd name="T22" fmla="+- 0 2017 1993"/>
                                      <a:gd name="T23" fmla="*/ 2017 h 39"/>
                                      <a:gd name="T24" fmla="+- 0 3120 3086"/>
                                      <a:gd name="T25" fmla="*/ T24 w 36"/>
                                      <a:gd name="T26" fmla="+- 0 2032 1993"/>
                                      <a:gd name="T27" fmla="*/ 2032 h 39"/>
                                    </a:gdLst>
                                    <a:ahLst/>
                                    <a:cxnLst>
                                      <a:cxn ang="0">
                                        <a:pos x="T1" y="T3"/>
                                      </a:cxn>
                                      <a:cxn ang="0">
                                        <a:pos x="T5" y="T7"/>
                                      </a:cxn>
                                      <a:cxn ang="0">
                                        <a:pos x="T9" y="T11"/>
                                      </a:cxn>
                                      <a:cxn ang="0">
                                        <a:pos x="T13" y="T15"/>
                                      </a:cxn>
                                      <a:cxn ang="0">
                                        <a:pos x="T17" y="T19"/>
                                      </a:cxn>
                                      <a:cxn ang="0">
                                        <a:pos x="T21" y="T23"/>
                                      </a:cxn>
                                      <a:cxn ang="0">
                                        <a:pos x="T25" y="T27"/>
                                      </a:cxn>
                                    </a:cxnLst>
                                    <a:rect l="0" t="0" r="r" b="b"/>
                                    <a:pathLst>
                                      <a:path w="36" h="39">
                                        <a:moveTo>
                                          <a:pt x="36" y="8"/>
                                        </a:moveTo>
                                        <a:lnTo>
                                          <a:pt x="12" y="0"/>
                                        </a:lnTo>
                                        <a:lnTo>
                                          <a:pt x="8" y="3"/>
                                        </a:lnTo>
                                        <a:lnTo>
                                          <a:pt x="0" y="8"/>
                                        </a:lnTo>
                                        <a:lnTo>
                                          <a:pt x="0" y="20"/>
                                        </a:lnTo>
                                        <a:lnTo>
                                          <a:pt x="5" y="24"/>
                                        </a:lnTo>
                                        <a:lnTo>
                                          <a:pt x="34" y="39"/>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1" name="Group 811"/>
                              <wpg:cNvGrpSpPr>
                                <a:grpSpLocks/>
                              </wpg:cNvGrpSpPr>
                              <wpg:grpSpPr bwMode="auto">
                                <a:xfrm>
                                  <a:off x="3115" y="2032"/>
                                  <a:ext cx="12" cy="24"/>
                                  <a:chOff x="3115" y="2032"/>
                                  <a:chExt cx="12" cy="24"/>
                                </a:xfrm>
                              </wpg:grpSpPr>
                              <wps:wsp>
                                <wps:cNvPr id="2132" name="Freeform 812"/>
                                <wps:cNvSpPr>
                                  <a:spLocks/>
                                </wps:cNvSpPr>
                                <wps:spPr bwMode="auto">
                                  <a:xfrm>
                                    <a:off x="3115" y="2032"/>
                                    <a:ext cx="12" cy="24"/>
                                  </a:xfrm>
                                  <a:custGeom>
                                    <a:avLst/>
                                    <a:gdLst>
                                      <a:gd name="T0" fmla="+- 0 3115 3115"/>
                                      <a:gd name="T1" fmla="*/ T0 w 12"/>
                                      <a:gd name="T2" fmla="+- 0 2056 2032"/>
                                      <a:gd name="T3" fmla="*/ 2056 h 24"/>
                                      <a:gd name="T4" fmla="+- 0 3120 3115"/>
                                      <a:gd name="T5" fmla="*/ T4 w 12"/>
                                      <a:gd name="T6" fmla="+- 0 2053 2032"/>
                                      <a:gd name="T7" fmla="*/ 2053 h 24"/>
                                      <a:gd name="T8" fmla="+- 0 3125 3115"/>
                                      <a:gd name="T9" fmla="*/ T8 w 12"/>
                                      <a:gd name="T10" fmla="+- 0 2049 2032"/>
                                      <a:gd name="T11" fmla="*/ 2049 h 24"/>
                                      <a:gd name="T12" fmla="+- 0 3127 3115"/>
                                      <a:gd name="T13" fmla="*/ T12 w 12"/>
                                      <a:gd name="T14" fmla="+- 0 2041 2032"/>
                                      <a:gd name="T15" fmla="*/ 2041 h 24"/>
                                      <a:gd name="T16" fmla="+- 0 3125 3115"/>
                                      <a:gd name="T17" fmla="*/ T16 w 12"/>
                                      <a:gd name="T18" fmla="+- 0 2034 2032"/>
                                      <a:gd name="T19" fmla="*/ 2034 h 24"/>
                                      <a:gd name="T20" fmla="+- 0 3120 3115"/>
                                      <a:gd name="T21" fmla="*/ T20 w 12"/>
                                      <a:gd name="T22" fmla="+- 0 2032 2032"/>
                                      <a:gd name="T23" fmla="*/ 2032 h 24"/>
                                    </a:gdLst>
                                    <a:ahLst/>
                                    <a:cxnLst>
                                      <a:cxn ang="0">
                                        <a:pos x="T1" y="T3"/>
                                      </a:cxn>
                                      <a:cxn ang="0">
                                        <a:pos x="T5" y="T7"/>
                                      </a:cxn>
                                      <a:cxn ang="0">
                                        <a:pos x="T9" y="T11"/>
                                      </a:cxn>
                                      <a:cxn ang="0">
                                        <a:pos x="T13" y="T15"/>
                                      </a:cxn>
                                      <a:cxn ang="0">
                                        <a:pos x="T17" y="T19"/>
                                      </a:cxn>
                                      <a:cxn ang="0">
                                        <a:pos x="T21" y="T23"/>
                                      </a:cxn>
                                    </a:cxnLst>
                                    <a:rect l="0" t="0" r="r" b="b"/>
                                    <a:pathLst>
                                      <a:path w="12" h="24">
                                        <a:moveTo>
                                          <a:pt x="0" y="24"/>
                                        </a:moveTo>
                                        <a:lnTo>
                                          <a:pt x="5" y="21"/>
                                        </a:lnTo>
                                        <a:lnTo>
                                          <a:pt x="10" y="17"/>
                                        </a:lnTo>
                                        <a:lnTo>
                                          <a:pt x="12" y="9"/>
                                        </a:lnTo>
                                        <a:lnTo>
                                          <a:pt x="10" y="2"/>
                                        </a:lnTo>
                                        <a:lnTo>
                                          <a:pt x="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3" name="Group 813"/>
                              <wpg:cNvGrpSpPr>
                                <a:grpSpLocks/>
                              </wpg:cNvGrpSpPr>
                              <wpg:grpSpPr bwMode="auto">
                                <a:xfrm>
                                  <a:off x="3086" y="2051"/>
                                  <a:ext cx="29" cy="5"/>
                                  <a:chOff x="3086" y="2051"/>
                                  <a:chExt cx="29" cy="5"/>
                                </a:xfrm>
                              </wpg:grpSpPr>
                              <wps:wsp>
                                <wps:cNvPr id="2134" name="Freeform 814"/>
                                <wps:cNvSpPr>
                                  <a:spLocks/>
                                </wps:cNvSpPr>
                                <wps:spPr bwMode="auto">
                                  <a:xfrm>
                                    <a:off x="3086" y="2051"/>
                                    <a:ext cx="29" cy="5"/>
                                  </a:xfrm>
                                  <a:custGeom>
                                    <a:avLst/>
                                    <a:gdLst>
                                      <a:gd name="T0" fmla="+- 0 3086 3086"/>
                                      <a:gd name="T1" fmla="*/ T0 w 29"/>
                                      <a:gd name="T2" fmla="+- 0 2051 2051"/>
                                      <a:gd name="T3" fmla="*/ 2051 h 5"/>
                                      <a:gd name="T4" fmla="+- 0 3101 3086"/>
                                      <a:gd name="T5" fmla="*/ T4 w 29"/>
                                      <a:gd name="T6" fmla="+- 0 2053 2051"/>
                                      <a:gd name="T7" fmla="*/ 2053 h 5"/>
                                      <a:gd name="T8" fmla="+- 0 3115 3086"/>
                                      <a:gd name="T9" fmla="*/ T8 w 29"/>
                                      <a:gd name="T10" fmla="+- 0 2056 2051"/>
                                      <a:gd name="T11" fmla="*/ 2056 h 5"/>
                                    </a:gdLst>
                                    <a:ahLst/>
                                    <a:cxnLst>
                                      <a:cxn ang="0">
                                        <a:pos x="T1" y="T3"/>
                                      </a:cxn>
                                      <a:cxn ang="0">
                                        <a:pos x="T5" y="T7"/>
                                      </a:cxn>
                                      <a:cxn ang="0">
                                        <a:pos x="T9" y="T11"/>
                                      </a:cxn>
                                    </a:cxnLst>
                                    <a:rect l="0" t="0" r="r" b="b"/>
                                    <a:pathLst>
                                      <a:path w="29" h="5">
                                        <a:moveTo>
                                          <a:pt x="0" y="0"/>
                                        </a:moveTo>
                                        <a:lnTo>
                                          <a:pt x="15" y="2"/>
                                        </a:lnTo>
                                        <a:lnTo>
                                          <a:pt x="29" y="5"/>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5" name="Group 815"/>
                              <wpg:cNvGrpSpPr>
                                <a:grpSpLocks/>
                              </wpg:cNvGrpSpPr>
                              <wpg:grpSpPr bwMode="auto">
                                <a:xfrm>
                                  <a:off x="3168" y="1965"/>
                                  <a:ext cx="2" cy="92"/>
                                  <a:chOff x="3168" y="1965"/>
                                  <a:chExt cx="2" cy="92"/>
                                </a:xfrm>
                              </wpg:grpSpPr>
                              <wps:wsp>
                                <wps:cNvPr id="2136" name="Freeform 816"/>
                                <wps:cNvSpPr>
                                  <a:spLocks/>
                                </wps:cNvSpPr>
                                <wps:spPr bwMode="auto">
                                  <a:xfrm>
                                    <a:off x="3168" y="1965"/>
                                    <a:ext cx="2" cy="92"/>
                                  </a:xfrm>
                                  <a:custGeom>
                                    <a:avLst/>
                                    <a:gdLst>
                                      <a:gd name="T0" fmla="+- 0 2056 1965"/>
                                      <a:gd name="T1" fmla="*/ 2056 h 92"/>
                                      <a:gd name="T2" fmla="+- 0 1965 1965"/>
                                      <a:gd name="T3" fmla="*/ 1965 h 92"/>
                                    </a:gdLst>
                                    <a:ahLst/>
                                    <a:cxnLst>
                                      <a:cxn ang="0">
                                        <a:pos x="0" y="T1"/>
                                      </a:cxn>
                                      <a:cxn ang="0">
                                        <a:pos x="0" y="T3"/>
                                      </a:cxn>
                                    </a:cxnLst>
                                    <a:rect l="0" t="0" r="r" b="b"/>
                                    <a:pathLst>
                                      <a:path h="92">
                                        <a:moveTo>
                                          <a:pt x="0" y="91"/>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7" name="Group 817"/>
                              <wpg:cNvGrpSpPr>
                                <a:grpSpLocks/>
                              </wpg:cNvGrpSpPr>
                              <wpg:grpSpPr bwMode="auto">
                                <a:xfrm>
                                  <a:off x="3158" y="1993"/>
                                  <a:ext cx="32" cy="2"/>
                                  <a:chOff x="3158" y="1993"/>
                                  <a:chExt cx="32" cy="2"/>
                                </a:xfrm>
                              </wpg:grpSpPr>
                              <wps:wsp>
                                <wps:cNvPr id="2138" name="Freeform 818"/>
                                <wps:cNvSpPr>
                                  <a:spLocks/>
                                </wps:cNvSpPr>
                                <wps:spPr bwMode="auto">
                                  <a:xfrm>
                                    <a:off x="3158" y="1993"/>
                                    <a:ext cx="32" cy="2"/>
                                  </a:xfrm>
                                  <a:custGeom>
                                    <a:avLst/>
                                    <a:gdLst>
                                      <a:gd name="T0" fmla="+- 0 3158 3158"/>
                                      <a:gd name="T1" fmla="*/ T0 w 32"/>
                                      <a:gd name="T2" fmla="+- 0 3190 3158"/>
                                      <a:gd name="T3" fmla="*/ T2 w 32"/>
                                    </a:gdLst>
                                    <a:ahLst/>
                                    <a:cxnLst>
                                      <a:cxn ang="0">
                                        <a:pos x="T1" y="0"/>
                                      </a:cxn>
                                      <a:cxn ang="0">
                                        <a:pos x="T3" y="0"/>
                                      </a:cxn>
                                    </a:cxnLst>
                                    <a:rect l="0" t="0" r="r" b="b"/>
                                    <a:pathLst>
                                      <a:path w="32">
                                        <a:moveTo>
                                          <a:pt x="0" y="0"/>
                                        </a:moveTo>
                                        <a:lnTo>
                                          <a:pt x="32"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9" name="Group 819"/>
                              <wpg:cNvGrpSpPr>
                                <a:grpSpLocks/>
                              </wpg:cNvGrpSpPr>
                              <wpg:grpSpPr bwMode="auto">
                                <a:xfrm>
                                  <a:off x="3218" y="2056"/>
                                  <a:ext cx="5" cy="20"/>
                                  <a:chOff x="3218" y="2056"/>
                                  <a:chExt cx="5" cy="20"/>
                                </a:xfrm>
                              </wpg:grpSpPr>
                              <wps:wsp>
                                <wps:cNvPr id="2140" name="Freeform 820"/>
                                <wps:cNvSpPr>
                                  <a:spLocks/>
                                </wps:cNvSpPr>
                                <wps:spPr bwMode="auto">
                                  <a:xfrm>
                                    <a:off x="3218" y="2056"/>
                                    <a:ext cx="5" cy="20"/>
                                  </a:xfrm>
                                  <a:custGeom>
                                    <a:avLst/>
                                    <a:gdLst>
                                      <a:gd name="T0" fmla="+- 0 3218 3218"/>
                                      <a:gd name="T1" fmla="*/ T0 w 5"/>
                                      <a:gd name="T2" fmla="+- 0 2075 2056"/>
                                      <a:gd name="T3" fmla="*/ 2075 h 20"/>
                                      <a:gd name="T4" fmla="+- 0 3223 3218"/>
                                      <a:gd name="T5" fmla="*/ T4 w 5"/>
                                      <a:gd name="T6" fmla="+- 0 2056 2056"/>
                                      <a:gd name="T7" fmla="*/ 2056 h 20"/>
                                    </a:gdLst>
                                    <a:ahLst/>
                                    <a:cxnLst>
                                      <a:cxn ang="0">
                                        <a:pos x="T1" y="T3"/>
                                      </a:cxn>
                                      <a:cxn ang="0">
                                        <a:pos x="T5" y="T7"/>
                                      </a:cxn>
                                    </a:cxnLst>
                                    <a:rect l="0" t="0" r="r" b="b"/>
                                    <a:pathLst>
                                      <a:path w="5" h="20">
                                        <a:moveTo>
                                          <a:pt x="0" y="19"/>
                                        </a:moveTo>
                                        <a:lnTo>
                                          <a:pt x="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1" name="Group 821"/>
                              <wpg:cNvGrpSpPr>
                                <a:grpSpLocks/>
                              </wpg:cNvGrpSpPr>
                              <wpg:grpSpPr bwMode="auto">
                                <a:xfrm>
                                  <a:off x="3218" y="2017"/>
                                  <a:ext cx="10" cy="2"/>
                                  <a:chOff x="3218" y="2017"/>
                                  <a:chExt cx="10" cy="2"/>
                                </a:xfrm>
                              </wpg:grpSpPr>
                              <wps:wsp>
                                <wps:cNvPr id="2142" name="Freeform 822"/>
                                <wps:cNvSpPr>
                                  <a:spLocks/>
                                </wps:cNvSpPr>
                                <wps:spPr bwMode="auto">
                                  <a:xfrm>
                                    <a:off x="3218" y="2017"/>
                                    <a:ext cx="10" cy="2"/>
                                  </a:xfrm>
                                  <a:custGeom>
                                    <a:avLst/>
                                    <a:gdLst>
                                      <a:gd name="T0" fmla="+- 0 3218 3218"/>
                                      <a:gd name="T1" fmla="*/ T0 w 10"/>
                                      <a:gd name="T2" fmla="+- 0 3228 3218"/>
                                      <a:gd name="T3" fmla="*/ T2 w 10"/>
                                    </a:gdLst>
                                    <a:ahLst/>
                                    <a:cxnLst>
                                      <a:cxn ang="0">
                                        <a:pos x="T1" y="0"/>
                                      </a:cxn>
                                      <a:cxn ang="0">
                                        <a:pos x="T3" y="0"/>
                                      </a:cxn>
                                    </a:cxnLst>
                                    <a:rect l="0" t="0" r="r" b="b"/>
                                    <a:pathLst>
                                      <a:path w="10">
                                        <a:moveTo>
                                          <a:pt x="0" y="0"/>
                                        </a:moveTo>
                                        <a:lnTo>
                                          <a:pt x="10" y="0"/>
                                        </a:lnTo>
                                      </a:path>
                                    </a:pathLst>
                                  </a:custGeom>
                                  <a:noFill/>
                                  <a:ln w="304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823"/>
                              <wpg:cNvGrpSpPr>
                                <a:grpSpLocks/>
                              </wpg:cNvGrpSpPr>
                              <wpg:grpSpPr bwMode="auto">
                                <a:xfrm>
                                  <a:off x="3274" y="1965"/>
                                  <a:ext cx="22" cy="92"/>
                                  <a:chOff x="3274" y="1965"/>
                                  <a:chExt cx="22" cy="92"/>
                                </a:xfrm>
                              </wpg:grpSpPr>
                              <wps:wsp>
                                <wps:cNvPr id="2144" name="Freeform 824"/>
                                <wps:cNvSpPr>
                                  <a:spLocks/>
                                </wps:cNvSpPr>
                                <wps:spPr bwMode="auto">
                                  <a:xfrm>
                                    <a:off x="3274" y="1965"/>
                                    <a:ext cx="22" cy="92"/>
                                  </a:xfrm>
                                  <a:custGeom>
                                    <a:avLst/>
                                    <a:gdLst>
                                      <a:gd name="T0" fmla="+- 0 3295 3274"/>
                                      <a:gd name="T1" fmla="*/ T0 w 22"/>
                                      <a:gd name="T2" fmla="+- 0 1965 1965"/>
                                      <a:gd name="T3" fmla="*/ 1965 h 92"/>
                                      <a:gd name="T4" fmla="+- 0 3295 3274"/>
                                      <a:gd name="T5" fmla="*/ T4 w 22"/>
                                      <a:gd name="T6" fmla="+- 0 2056 1965"/>
                                      <a:gd name="T7" fmla="*/ 2056 h 92"/>
                                      <a:gd name="T8" fmla="+- 0 3274 3274"/>
                                      <a:gd name="T9" fmla="*/ T8 w 22"/>
                                      <a:gd name="T10" fmla="+- 0 2056 1965"/>
                                      <a:gd name="T11" fmla="*/ 2056 h 92"/>
                                    </a:gdLst>
                                    <a:ahLst/>
                                    <a:cxnLst>
                                      <a:cxn ang="0">
                                        <a:pos x="T1" y="T3"/>
                                      </a:cxn>
                                      <a:cxn ang="0">
                                        <a:pos x="T5" y="T7"/>
                                      </a:cxn>
                                      <a:cxn ang="0">
                                        <a:pos x="T9" y="T11"/>
                                      </a:cxn>
                                    </a:cxnLst>
                                    <a:rect l="0" t="0" r="r" b="b"/>
                                    <a:pathLst>
                                      <a:path w="22" h="92">
                                        <a:moveTo>
                                          <a:pt x="21" y="0"/>
                                        </a:moveTo>
                                        <a:lnTo>
                                          <a:pt x="21" y="91"/>
                                        </a:lnTo>
                                        <a:lnTo>
                                          <a:pt x="0" y="91"/>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5" name="Group 825"/>
                              <wpg:cNvGrpSpPr>
                                <a:grpSpLocks/>
                              </wpg:cNvGrpSpPr>
                              <wpg:grpSpPr bwMode="auto">
                                <a:xfrm>
                                  <a:off x="3254" y="2037"/>
                                  <a:ext cx="20" cy="20"/>
                                  <a:chOff x="3254" y="2037"/>
                                  <a:chExt cx="20" cy="20"/>
                                </a:xfrm>
                              </wpg:grpSpPr>
                              <wps:wsp>
                                <wps:cNvPr id="2146" name="Freeform 826"/>
                                <wps:cNvSpPr>
                                  <a:spLocks/>
                                </wps:cNvSpPr>
                                <wps:spPr bwMode="auto">
                                  <a:xfrm>
                                    <a:off x="3254" y="2037"/>
                                    <a:ext cx="20" cy="20"/>
                                  </a:xfrm>
                                  <a:custGeom>
                                    <a:avLst/>
                                    <a:gdLst>
                                      <a:gd name="T0" fmla="+- 0 3254 3254"/>
                                      <a:gd name="T1" fmla="*/ T0 w 20"/>
                                      <a:gd name="T2" fmla="+- 0 2037 2037"/>
                                      <a:gd name="T3" fmla="*/ 2037 h 20"/>
                                      <a:gd name="T4" fmla="+- 0 3257 3254"/>
                                      <a:gd name="T5" fmla="*/ T4 w 20"/>
                                      <a:gd name="T6" fmla="+- 0 2046 2037"/>
                                      <a:gd name="T7" fmla="*/ 2046 h 20"/>
                                      <a:gd name="T8" fmla="+- 0 3264 3254"/>
                                      <a:gd name="T9" fmla="*/ T8 w 20"/>
                                      <a:gd name="T10" fmla="+- 0 2053 2037"/>
                                      <a:gd name="T11" fmla="*/ 2053 h 20"/>
                                      <a:gd name="T12" fmla="+- 0 3274 3254"/>
                                      <a:gd name="T13" fmla="*/ T12 w 20"/>
                                      <a:gd name="T14" fmla="+- 0 2056 2037"/>
                                      <a:gd name="T15" fmla="*/ 2056 h 20"/>
                                    </a:gdLst>
                                    <a:ahLst/>
                                    <a:cxnLst>
                                      <a:cxn ang="0">
                                        <a:pos x="T1" y="T3"/>
                                      </a:cxn>
                                      <a:cxn ang="0">
                                        <a:pos x="T5" y="T7"/>
                                      </a:cxn>
                                      <a:cxn ang="0">
                                        <a:pos x="T9" y="T11"/>
                                      </a:cxn>
                                      <a:cxn ang="0">
                                        <a:pos x="T13" y="T15"/>
                                      </a:cxn>
                                    </a:cxnLst>
                                    <a:rect l="0" t="0" r="r" b="b"/>
                                    <a:pathLst>
                                      <a:path w="20" h="20">
                                        <a:moveTo>
                                          <a:pt x="0" y="0"/>
                                        </a:moveTo>
                                        <a:lnTo>
                                          <a:pt x="3" y="9"/>
                                        </a:lnTo>
                                        <a:lnTo>
                                          <a:pt x="10" y="16"/>
                                        </a:lnTo>
                                        <a:lnTo>
                                          <a:pt x="20" y="19"/>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827"/>
                              <wpg:cNvGrpSpPr>
                                <a:grpSpLocks/>
                              </wpg:cNvGrpSpPr>
                              <wpg:grpSpPr bwMode="auto">
                                <a:xfrm>
                                  <a:off x="3254" y="2013"/>
                                  <a:ext cx="2" cy="24"/>
                                  <a:chOff x="3254" y="2013"/>
                                  <a:chExt cx="2" cy="24"/>
                                </a:xfrm>
                              </wpg:grpSpPr>
                              <wps:wsp>
                                <wps:cNvPr id="2148" name="Freeform 828"/>
                                <wps:cNvSpPr>
                                  <a:spLocks/>
                                </wps:cNvSpPr>
                                <wps:spPr bwMode="auto">
                                  <a:xfrm>
                                    <a:off x="3254" y="2013"/>
                                    <a:ext cx="2" cy="24"/>
                                  </a:xfrm>
                                  <a:custGeom>
                                    <a:avLst/>
                                    <a:gdLst>
                                      <a:gd name="T0" fmla="+- 0 2037 2013"/>
                                      <a:gd name="T1" fmla="*/ 2037 h 24"/>
                                      <a:gd name="T2" fmla="+- 0 2013 2013"/>
                                      <a:gd name="T3" fmla="*/ 2013 h 24"/>
                                    </a:gdLst>
                                    <a:ahLst/>
                                    <a:cxnLst>
                                      <a:cxn ang="0">
                                        <a:pos x="0" y="T1"/>
                                      </a:cxn>
                                      <a:cxn ang="0">
                                        <a:pos x="0" y="T3"/>
                                      </a:cxn>
                                    </a:cxnLst>
                                    <a:rect l="0" t="0" r="r" b="b"/>
                                    <a:pathLst>
                                      <a:path h="24">
                                        <a:moveTo>
                                          <a:pt x="0" y="2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9" name="Group 829"/>
                              <wpg:cNvGrpSpPr>
                                <a:grpSpLocks/>
                              </wpg:cNvGrpSpPr>
                              <wpg:grpSpPr bwMode="auto">
                                <a:xfrm>
                                  <a:off x="3254" y="1993"/>
                                  <a:ext cx="20" cy="20"/>
                                  <a:chOff x="3254" y="1993"/>
                                  <a:chExt cx="20" cy="20"/>
                                </a:xfrm>
                              </wpg:grpSpPr>
                              <wps:wsp>
                                <wps:cNvPr id="2150" name="Freeform 830"/>
                                <wps:cNvSpPr>
                                  <a:spLocks/>
                                </wps:cNvSpPr>
                                <wps:spPr bwMode="auto">
                                  <a:xfrm>
                                    <a:off x="3254" y="1993"/>
                                    <a:ext cx="20" cy="20"/>
                                  </a:xfrm>
                                  <a:custGeom>
                                    <a:avLst/>
                                    <a:gdLst>
                                      <a:gd name="T0" fmla="+- 0 3274 3254"/>
                                      <a:gd name="T1" fmla="*/ T0 w 20"/>
                                      <a:gd name="T2" fmla="+- 0 1993 1993"/>
                                      <a:gd name="T3" fmla="*/ 1993 h 20"/>
                                      <a:gd name="T4" fmla="+- 0 3264 3254"/>
                                      <a:gd name="T5" fmla="*/ T4 w 20"/>
                                      <a:gd name="T6" fmla="+- 0 1996 1993"/>
                                      <a:gd name="T7" fmla="*/ 1996 h 20"/>
                                      <a:gd name="T8" fmla="+- 0 3257 3254"/>
                                      <a:gd name="T9" fmla="*/ T8 w 20"/>
                                      <a:gd name="T10" fmla="+- 0 2003 1993"/>
                                      <a:gd name="T11" fmla="*/ 2003 h 20"/>
                                      <a:gd name="T12" fmla="+- 0 3254 3254"/>
                                      <a:gd name="T13" fmla="*/ T12 w 20"/>
                                      <a:gd name="T14" fmla="+- 0 2013 1993"/>
                                      <a:gd name="T15" fmla="*/ 2013 h 20"/>
                                    </a:gdLst>
                                    <a:ahLst/>
                                    <a:cxnLst>
                                      <a:cxn ang="0">
                                        <a:pos x="T1" y="T3"/>
                                      </a:cxn>
                                      <a:cxn ang="0">
                                        <a:pos x="T5" y="T7"/>
                                      </a:cxn>
                                      <a:cxn ang="0">
                                        <a:pos x="T9" y="T11"/>
                                      </a:cxn>
                                      <a:cxn ang="0">
                                        <a:pos x="T13" y="T15"/>
                                      </a:cxn>
                                    </a:cxnLst>
                                    <a:rect l="0" t="0" r="r" b="b"/>
                                    <a:pathLst>
                                      <a:path w="20" h="20">
                                        <a:moveTo>
                                          <a:pt x="20" y="0"/>
                                        </a:moveTo>
                                        <a:lnTo>
                                          <a:pt x="10" y="3"/>
                                        </a:lnTo>
                                        <a:lnTo>
                                          <a:pt x="3" y="10"/>
                                        </a:lnTo>
                                        <a:lnTo>
                                          <a:pt x="0" y="2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1" name="Group 831"/>
                              <wpg:cNvGrpSpPr>
                                <a:grpSpLocks/>
                              </wpg:cNvGrpSpPr>
                              <wpg:grpSpPr bwMode="auto">
                                <a:xfrm>
                                  <a:off x="3274" y="1993"/>
                                  <a:ext cx="22" cy="2"/>
                                  <a:chOff x="3274" y="1993"/>
                                  <a:chExt cx="22" cy="2"/>
                                </a:xfrm>
                              </wpg:grpSpPr>
                              <wps:wsp>
                                <wps:cNvPr id="2152" name="Freeform 832"/>
                                <wps:cNvSpPr>
                                  <a:spLocks/>
                                </wps:cNvSpPr>
                                <wps:spPr bwMode="auto">
                                  <a:xfrm>
                                    <a:off x="3274" y="1993"/>
                                    <a:ext cx="22" cy="2"/>
                                  </a:xfrm>
                                  <a:custGeom>
                                    <a:avLst/>
                                    <a:gdLst>
                                      <a:gd name="T0" fmla="+- 0 3274 3274"/>
                                      <a:gd name="T1" fmla="*/ T0 w 22"/>
                                      <a:gd name="T2" fmla="+- 0 3295 3274"/>
                                      <a:gd name="T3" fmla="*/ T2 w 22"/>
                                    </a:gdLst>
                                    <a:ahLst/>
                                    <a:cxnLst>
                                      <a:cxn ang="0">
                                        <a:pos x="T1" y="0"/>
                                      </a:cxn>
                                      <a:cxn ang="0">
                                        <a:pos x="T3" y="0"/>
                                      </a:cxn>
                                    </a:cxnLst>
                                    <a:rect l="0" t="0" r="r" b="b"/>
                                    <a:pathLst>
                                      <a:path w="22">
                                        <a:moveTo>
                                          <a:pt x="0" y="0"/>
                                        </a:moveTo>
                                        <a:lnTo>
                                          <a:pt x="2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3" name="Group 833"/>
                              <wpg:cNvGrpSpPr>
                                <a:grpSpLocks/>
                              </wpg:cNvGrpSpPr>
                              <wpg:grpSpPr bwMode="auto">
                                <a:xfrm>
                                  <a:off x="4056" y="1965"/>
                                  <a:ext cx="22" cy="92"/>
                                  <a:chOff x="4056" y="1965"/>
                                  <a:chExt cx="22" cy="92"/>
                                </a:xfrm>
                              </wpg:grpSpPr>
                              <wps:wsp>
                                <wps:cNvPr id="2154" name="Freeform 834"/>
                                <wps:cNvSpPr>
                                  <a:spLocks/>
                                </wps:cNvSpPr>
                                <wps:spPr bwMode="auto">
                                  <a:xfrm>
                                    <a:off x="4056" y="1965"/>
                                    <a:ext cx="22" cy="92"/>
                                  </a:xfrm>
                                  <a:custGeom>
                                    <a:avLst/>
                                    <a:gdLst>
                                      <a:gd name="T0" fmla="+- 0 4078 4056"/>
                                      <a:gd name="T1" fmla="*/ T0 w 22"/>
                                      <a:gd name="T2" fmla="+- 0 1965 1965"/>
                                      <a:gd name="T3" fmla="*/ 1965 h 92"/>
                                      <a:gd name="T4" fmla="+- 0 4078 4056"/>
                                      <a:gd name="T5" fmla="*/ T4 w 22"/>
                                      <a:gd name="T6" fmla="+- 0 2056 1965"/>
                                      <a:gd name="T7" fmla="*/ 2056 h 92"/>
                                      <a:gd name="T8" fmla="+- 0 4056 4056"/>
                                      <a:gd name="T9" fmla="*/ T8 w 22"/>
                                      <a:gd name="T10" fmla="+- 0 2056 1965"/>
                                      <a:gd name="T11" fmla="*/ 2056 h 92"/>
                                    </a:gdLst>
                                    <a:ahLst/>
                                    <a:cxnLst>
                                      <a:cxn ang="0">
                                        <a:pos x="T1" y="T3"/>
                                      </a:cxn>
                                      <a:cxn ang="0">
                                        <a:pos x="T5" y="T7"/>
                                      </a:cxn>
                                      <a:cxn ang="0">
                                        <a:pos x="T9" y="T11"/>
                                      </a:cxn>
                                    </a:cxnLst>
                                    <a:rect l="0" t="0" r="r" b="b"/>
                                    <a:pathLst>
                                      <a:path w="22" h="92">
                                        <a:moveTo>
                                          <a:pt x="22" y="0"/>
                                        </a:moveTo>
                                        <a:lnTo>
                                          <a:pt x="22" y="91"/>
                                        </a:lnTo>
                                        <a:lnTo>
                                          <a:pt x="0" y="91"/>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5" name="Group 835"/>
                              <wpg:cNvGrpSpPr>
                                <a:grpSpLocks/>
                              </wpg:cNvGrpSpPr>
                              <wpg:grpSpPr bwMode="auto">
                                <a:xfrm>
                                  <a:off x="4037" y="2039"/>
                                  <a:ext cx="20" cy="17"/>
                                  <a:chOff x="4037" y="2039"/>
                                  <a:chExt cx="20" cy="17"/>
                                </a:xfrm>
                              </wpg:grpSpPr>
                              <wps:wsp>
                                <wps:cNvPr id="2156" name="Freeform 836"/>
                                <wps:cNvSpPr>
                                  <a:spLocks/>
                                </wps:cNvSpPr>
                                <wps:spPr bwMode="auto">
                                  <a:xfrm>
                                    <a:off x="4037" y="2039"/>
                                    <a:ext cx="20" cy="17"/>
                                  </a:xfrm>
                                  <a:custGeom>
                                    <a:avLst/>
                                    <a:gdLst>
                                      <a:gd name="T0" fmla="+- 0 4037 4037"/>
                                      <a:gd name="T1" fmla="*/ T0 w 20"/>
                                      <a:gd name="T2" fmla="+- 0 2039 2039"/>
                                      <a:gd name="T3" fmla="*/ 2039 h 17"/>
                                      <a:gd name="T4" fmla="+- 0 4039 4037"/>
                                      <a:gd name="T5" fmla="*/ T4 w 20"/>
                                      <a:gd name="T6" fmla="+- 0 2046 2039"/>
                                      <a:gd name="T7" fmla="*/ 2046 h 17"/>
                                      <a:gd name="T8" fmla="+- 0 4046 4037"/>
                                      <a:gd name="T9" fmla="*/ T8 w 20"/>
                                      <a:gd name="T10" fmla="+- 0 2053 2039"/>
                                      <a:gd name="T11" fmla="*/ 2053 h 17"/>
                                      <a:gd name="T12" fmla="+- 0 4056 4037"/>
                                      <a:gd name="T13" fmla="*/ T12 w 20"/>
                                      <a:gd name="T14" fmla="+- 0 2056 2039"/>
                                      <a:gd name="T15" fmla="*/ 2056 h 17"/>
                                    </a:gdLst>
                                    <a:ahLst/>
                                    <a:cxnLst>
                                      <a:cxn ang="0">
                                        <a:pos x="T1" y="T3"/>
                                      </a:cxn>
                                      <a:cxn ang="0">
                                        <a:pos x="T5" y="T7"/>
                                      </a:cxn>
                                      <a:cxn ang="0">
                                        <a:pos x="T9" y="T11"/>
                                      </a:cxn>
                                      <a:cxn ang="0">
                                        <a:pos x="T13" y="T15"/>
                                      </a:cxn>
                                    </a:cxnLst>
                                    <a:rect l="0" t="0" r="r" b="b"/>
                                    <a:pathLst>
                                      <a:path w="20" h="17">
                                        <a:moveTo>
                                          <a:pt x="0" y="0"/>
                                        </a:moveTo>
                                        <a:lnTo>
                                          <a:pt x="2" y="7"/>
                                        </a:lnTo>
                                        <a:lnTo>
                                          <a:pt x="9" y="14"/>
                                        </a:lnTo>
                                        <a:lnTo>
                                          <a:pt x="19" y="17"/>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7" name="Group 837"/>
                              <wpg:cNvGrpSpPr>
                                <a:grpSpLocks/>
                              </wpg:cNvGrpSpPr>
                              <wpg:grpSpPr bwMode="auto">
                                <a:xfrm>
                                  <a:off x="4037" y="2013"/>
                                  <a:ext cx="2" cy="27"/>
                                  <a:chOff x="4037" y="2013"/>
                                  <a:chExt cx="2" cy="27"/>
                                </a:xfrm>
                              </wpg:grpSpPr>
                              <wps:wsp>
                                <wps:cNvPr id="2158" name="Freeform 838"/>
                                <wps:cNvSpPr>
                                  <a:spLocks/>
                                </wps:cNvSpPr>
                                <wps:spPr bwMode="auto">
                                  <a:xfrm>
                                    <a:off x="4037" y="2013"/>
                                    <a:ext cx="2" cy="27"/>
                                  </a:xfrm>
                                  <a:custGeom>
                                    <a:avLst/>
                                    <a:gdLst>
                                      <a:gd name="T0" fmla="+- 0 2039 2013"/>
                                      <a:gd name="T1" fmla="*/ 2039 h 27"/>
                                      <a:gd name="T2" fmla="+- 0 2013 2013"/>
                                      <a:gd name="T3" fmla="*/ 2013 h 27"/>
                                    </a:gdLst>
                                    <a:ahLst/>
                                    <a:cxnLst>
                                      <a:cxn ang="0">
                                        <a:pos x="0" y="T1"/>
                                      </a:cxn>
                                      <a:cxn ang="0">
                                        <a:pos x="0" y="T3"/>
                                      </a:cxn>
                                    </a:cxnLst>
                                    <a:rect l="0" t="0" r="r" b="b"/>
                                    <a:pathLst>
                                      <a:path h="27">
                                        <a:moveTo>
                                          <a:pt x="0" y="26"/>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839"/>
                              <wpg:cNvGrpSpPr>
                                <a:grpSpLocks/>
                              </wpg:cNvGrpSpPr>
                              <wpg:grpSpPr bwMode="auto">
                                <a:xfrm>
                                  <a:off x="4037" y="1993"/>
                                  <a:ext cx="20" cy="20"/>
                                  <a:chOff x="4037" y="1993"/>
                                  <a:chExt cx="20" cy="20"/>
                                </a:xfrm>
                              </wpg:grpSpPr>
                              <wps:wsp>
                                <wps:cNvPr id="2160" name="Freeform 840"/>
                                <wps:cNvSpPr>
                                  <a:spLocks/>
                                </wps:cNvSpPr>
                                <wps:spPr bwMode="auto">
                                  <a:xfrm>
                                    <a:off x="4037" y="1993"/>
                                    <a:ext cx="20" cy="20"/>
                                  </a:xfrm>
                                  <a:custGeom>
                                    <a:avLst/>
                                    <a:gdLst>
                                      <a:gd name="T0" fmla="+- 0 4056 4037"/>
                                      <a:gd name="T1" fmla="*/ T0 w 20"/>
                                      <a:gd name="T2" fmla="+- 0 1993 1993"/>
                                      <a:gd name="T3" fmla="*/ 1993 h 20"/>
                                      <a:gd name="T4" fmla="+- 0 4046 4037"/>
                                      <a:gd name="T5" fmla="*/ T4 w 20"/>
                                      <a:gd name="T6" fmla="+- 0 1996 1993"/>
                                      <a:gd name="T7" fmla="*/ 1996 h 20"/>
                                      <a:gd name="T8" fmla="+- 0 4039 4037"/>
                                      <a:gd name="T9" fmla="*/ T8 w 20"/>
                                      <a:gd name="T10" fmla="+- 0 2003 1993"/>
                                      <a:gd name="T11" fmla="*/ 2003 h 20"/>
                                      <a:gd name="T12" fmla="+- 0 4037 4037"/>
                                      <a:gd name="T13" fmla="*/ T12 w 20"/>
                                      <a:gd name="T14" fmla="+- 0 2013 1993"/>
                                      <a:gd name="T15" fmla="*/ 2013 h 20"/>
                                    </a:gdLst>
                                    <a:ahLst/>
                                    <a:cxnLst>
                                      <a:cxn ang="0">
                                        <a:pos x="T1" y="T3"/>
                                      </a:cxn>
                                      <a:cxn ang="0">
                                        <a:pos x="T5" y="T7"/>
                                      </a:cxn>
                                      <a:cxn ang="0">
                                        <a:pos x="T9" y="T11"/>
                                      </a:cxn>
                                      <a:cxn ang="0">
                                        <a:pos x="T13" y="T15"/>
                                      </a:cxn>
                                    </a:cxnLst>
                                    <a:rect l="0" t="0" r="r" b="b"/>
                                    <a:pathLst>
                                      <a:path w="20" h="20">
                                        <a:moveTo>
                                          <a:pt x="19" y="0"/>
                                        </a:moveTo>
                                        <a:lnTo>
                                          <a:pt x="9" y="3"/>
                                        </a:lnTo>
                                        <a:lnTo>
                                          <a:pt x="2" y="10"/>
                                        </a:lnTo>
                                        <a:lnTo>
                                          <a:pt x="0" y="2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841"/>
                              <wpg:cNvGrpSpPr>
                                <a:grpSpLocks/>
                              </wpg:cNvGrpSpPr>
                              <wpg:grpSpPr bwMode="auto">
                                <a:xfrm>
                                  <a:off x="4056" y="1993"/>
                                  <a:ext cx="22" cy="2"/>
                                  <a:chOff x="4056" y="1993"/>
                                  <a:chExt cx="22" cy="2"/>
                                </a:xfrm>
                              </wpg:grpSpPr>
                              <wps:wsp>
                                <wps:cNvPr id="2162" name="Freeform 842"/>
                                <wps:cNvSpPr>
                                  <a:spLocks/>
                                </wps:cNvSpPr>
                                <wps:spPr bwMode="auto">
                                  <a:xfrm>
                                    <a:off x="4056" y="1993"/>
                                    <a:ext cx="22" cy="2"/>
                                  </a:xfrm>
                                  <a:custGeom>
                                    <a:avLst/>
                                    <a:gdLst>
                                      <a:gd name="T0" fmla="+- 0 4056 4056"/>
                                      <a:gd name="T1" fmla="*/ T0 w 22"/>
                                      <a:gd name="T2" fmla="+- 0 4078 4056"/>
                                      <a:gd name="T3" fmla="*/ T2 w 22"/>
                                    </a:gdLst>
                                    <a:ahLst/>
                                    <a:cxnLst>
                                      <a:cxn ang="0">
                                        <a:pos x="T1" y="0"/>
                                      </a:cxn>
                                      <a:cxn ang="0">
                                        <a:pos x="T3" y="0"/>
                                      </a:cxn>
                                    </a:cxnLst>
                                    <a:rect l="0" t="0" r="r" b="b"/>
                                    <a:pathLst>
                                      <a:path w="22">
                                        <a:moveTo>
                                          <a:pt x="0" y="0"/>
                                        </a:moveTo>
                                        <a:lnTo>
                                          <a:pt x="22"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843"/>
                              <wpg:cNvGrpSpPr>
                                <a:grpSpLocks/>
                              </wpg:cNvGrpSpPr>
                              <wpg:grpSpPr bwMode="auto">
                                <a:xfrm>
                                  <a:off x="4109" y="1993"/>
                                  <a:ext cx="36" cy="39"/>
                                  <a:chOff x="4109" y="1993"/>
                                  <a:chExt cx="36" cy="39"/>
                                </a:xfrm>
                              </wpg:grpSpPr>
                              <wps:wsp>
                                <wps:cNvPr id="2164" name="Freeform 844"/>
                                <wps:cNvSpPr>
                                  <a:spLocks/>
                                </wps:cNvSpPr>
                                <wps:spPr bwMode="auto">
                                  <a:xfrm>
                                    <a:off x="4109" y="1993"/>
                                    <a:ext cx="36" cy="39"/>
                                  </a:xfrm>
                                  <a:custGeom>
                                    <a:avLst/>
                                    <a:gdLst>
                                      <a:gd name="T0" fmla="+- 0 4145 4109"/>
                                      <a:gd name="T1" fmla="*/ T0 w 36"/>
                                      <a:gd name="T2" fmla="+- 0 2001 1993"/>
                                      <a:gd name="T3" fmla="*/ 2001 h 39"/>
                                      <a:gd name="T4" fmla="+- 0 4121 4109"/>
                                      <a:gd name="T5" fmla="*/ T4 w 36"/>
                                      <a:gd name="T6" fmla="+- 0 1993 1993"/>
                                      <a:gd name="T7" fmla="*/ 1993 h 39"/>
                                      <a:gd name="T8" fmla="+- 0 4116 4109"/>
                                      <a:gd name="T9" fmla="*/ T8 w 36"/>
                                      <a:gd name="T10" fmla="+- 0 1996 1993"/>
                                      <a:gd name="T11" fmla="*/ 1996 h 39"/>
                                      <a:gd name="T12" fmla="+- 0 4111 4109"/>
                                      <a:gd name="T13" fmla="*/ T12 w 36"/>
                                      <a:gd name="T14" fmla="+- 0 2001 1993"/>
                                      <a:gd name="T15" fmla="*/ 2001 h 39"/>
                                      <a:gd name="T16" fmla="+- 0 4109 4109"/>
                                      <a:gd name="T17" fmla="*/ T16 w 36"/>
                                      <a:gd name="T18" fmla="+- 0 2008 1993"/>
                                      <a:gd name="T19" fmla="*/ 2008 h 39"/>
                                      <a:gd name="T20" fmla="+- 0 4111 4109"/>
                                      <a:gd name="T21" fmla="*/ T20 w 36"/>
                                      <a:gd name="T22" fmla="+- 0 2013 1993"/>
                                      <a:gd name="T23" fmla="*/ 2013 h 39"/>
                                      <a:gd name="T24" fmla="+- 0 4116 4109"/>
                                      <a:gd name="T25" fmla="*/ T24 w 36"/>
                                      <a:gd name="T26" fmla="+- 0 2017 1993"/>
                                      <a:gd name="T27" fmla="*/ 2017 h 39"/>
                                      <a:gd name="T28" fmla="+- 0 4142 4109"/>
                                      <a:gd name="T29" fmla="*/ T28 w 36"/>
                                      <a:gd name="T30" fmla="+- 0 2032 1993"/>
                                      <a:gd name="T31" fmla="*/ 2032 h 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6" h="39">
                                        <a:moveTo>
                                          <a:pt x="36" y="8"/>
                                        </a:moveTo>
                                        <a:lnTo>
                                          <a:pt x="12" y="0"/>
                                        </a:lnTo>
                                        <a:lnTo>
                                          <a:pt x="7" y="3"/>
                                        </a:lnTo>
                                        <a:lnTo>
                                          <a:pt x="2" y="8"/>
                                        </a:lnTo>
                                        <a:lnTo>
                                          <a:pt x="0" y="15"/>
                                        </a:lnTo>
                                        <a:lnTo>
                                          <a:pt x="2" y="20"/>
                                        </a:lnTo>
                                        <a:lnTo>
                                          <a:pt x="7" y="24"/>
                                        </a:lnTo>
                                        <a:lnTo>
                                          <a:pt x="33" y="39"/>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845"/>
                              <wpg:cNvGrpSpPr>
                                <a:grpSpLocks/>
                              </wpg:cNvGrpSpPr>
                              <wpg:grpSpPr bwMode="auto">
                                <a:xfrm>
                                  <a:off x="4138" y="2032"/>
                                  <a:ext cx="12" cy="24"/>
                                  <a:chOff x="4138" y="2032"/>
                                  <a:chExt cx="12" cy="24"/>
                                </a:xfrm>
                              </wpg:grpSpPr>
                              <wps:wsp>
                                <wps:cNvPr id="2166" name="Freeform 846"/>
                                <wps:cNvSpPr>
                                  <a:spLocks/>
                                </wps:cNvSpPr>
                                <wps:spPr bwMode="auto">
                                  <a:xfrm>
                                    <a:off x="4138" y="2032"/>
                                    <a:ext cx="12" cy="24"/>
                                  </a:xfrm>
                                  <a:custGeom>
                                    <a:avLst/>
                                    <a:gdLst>
                                      <a:gd name="T0" fmla="+- 0 4138 4138"/>
                                      <a:gd name="T1" fmla="*/ T0 w 12"/>
                                      <a:gd name="T2" fmla="+- 0 2056 2032"/>
                                      <a:gd name="T3" fmla="*/ 2056 h 24"/>
                                      <a:gd name="T4" fmla="+- 0 4145 4138"/>
                                      <a:gd name="T5" fmla="*/ T4 w 12"/>
                                      <a:gd name="T6" fmla="+- 0 2053 2032"/>
                                      <a:gd name="T7" fmla="*/ 2053 h 24"/>
                                      <a:gd name="T8" fmla="+- 0 4150 4138"/>
                                      <a:gd name="T9" fmla="*/ T8 w 12"/>
                                      <a:gd name="T10" fmla="+- 0 2049 2032"/>
                                      <a:gd name="T11" fmla="*/ 2049 h 24"/>
                                      <a:gd name="T12" fmla="+- 0 4150 4138"/>
                                      <a:gd name="T13" fmla="*/ T12 w 12"/>
                                      <a:gd name="T14" fmla="+- 0 2041 2032"/>
                                      <a:gd name="T15" fmla="*/ 2041 h 24"/>
                                      <a:gd name="T16" fmla="+- 0 4147 4138"/>
                                      <a:gd name="T17" fmla="*/ T16 w 12"/>
                                      <a:gd name="T18" fmla="+- 0 2034 2032"/>
                                      <a:gd name="T19" fmla="*/ 2034 h 24"/>
                                      <a:gd name="T20" fmla="+- 0 4142 4138"/>
                                      <a:gd name="T21" fmla="*/ T20 w 12"/>
                                      <a:gd name="T22" fmla="+- 0 2032 2032"/>
                                      <a:gd name="T23" fmla="*/ 2032 h 24"/>
                                    </a:gdLst>
                                    <a:ahLst/>
                                    <a:cxnLst>
                                      <a:cxn ang="0">
                                        <a:pos x="T1" y="T3"/>
                                      </a:cxn>
                                      <a:cxn ang="0">
                                        <a:pos x="T5" y="T7"/>
                                      </a:cxn>
                                      <a:cxn ang="0">
                                        <a:pos x="T9" y="T11"/>
                                      </a:cxn>
                                      <a:cxn ang="0">
                                        <a:pos x="T13" y="T15"/>
                                      </a:cxn>
                                      <a:cxn ang="0">
                                        <a:pos x="T17" y="T19"/>
                                      </a:cxn>
                                      <a:cxn ang="0">
                                        <a:pos x="T21" y="T23"/>
                                      </a:cxn>
                                    </a:cxnLst>
                                    <a:rect l="0" t="0" r="r" b="b"/>
                                    <a:pathLst>
                                      <a:path w="12" h="24">
                                        <a:moveTo>
                                          <a:pt x="0" y="24"/>
                                        </a:moveTo>
                                        <a:lnTo>
                                          <a:pt x="7" y="21"/>
                                        </a:lnTo>
                                        <a:lnTo>
                                          <a:pt x="12" y="17"/>
                                        </a:lnTo>
                                        <a:lnTo>
                                          <a:pt x="12" y="9"/>
                                        </a:lnTo>
                                        <a:lnTo>
                                          <a:pt x="9" y="2"/>
                                        </a:lnTo>
                                        <a:lnTo>
                                          <a:pt x="4"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7" name="Group 847"/>
                              <wpg:cNvGrpSpPr>
                                <a:grpSpLocks/>
                              </wpg:cNvGrpSpPr>
                              <wpg:grpSpPr bwMode="auto">
                                <a:xfrm>
                                  <a:off x="4109" y="2051"/>
                                  <a:ext cx="29" cy="5"/>
                                  <a:chOff x="4109" y="2051"/>
                                  <a:chExt cx="29" cy="5"/>
                                </a:xfrm>
                              </wpg:grpSpPr>
                              <wps:wsp>
                                <wps:cNvPr id="2168" name="Freeform 848"/>
                                <wps:cNvSpPr>
                                  <a:spLocks/>
                                </wps:cNvSpPr>
                                <wps:spPr bwMode="auto">
                                  <a:xfrm>
                                    <a:off x="4109" y="2051"/>
                                    <a:ext cx="29" cy="5"/>
                                  </a:xfrm>
                                  <a:custGeom>
                                    <a:avLst/>
                                    <a:gdLst>
                                      <a:gd name="T0" fmla="+- 0 4109 4109"/>
                                      <a:gd name="T1" fmla="*/ T0 w 29"/>
                                      <a:gd name="T2" fmla="+- 0 2051 2051"/>
                                      <a:gd name="T3" fmla="*/ 2051 h 5"/>
                                      <a:gd name="T4" fmla="+- 0 4123 4109"/>
                                      <a:gd name="T5" fmla="*/ T4 w 29"/>
                                      <a:gd name="T6" fmla="+- 0 2053 2051"/>
                                      <a:gd name="T7" fmla="*/ 2053 h 5"/>
                                      <a:gd name="T8" fmla="+- 0 4138 4109"/>
                                      <a:gd name="T9" fmla="*/ T8 w 29"/>
                                      <a:gd name="T10" fmla="+- 0 2056 2051"/>
                                      <a:gd name="T11" fmla="*/ 2056 h 5"/>
                                    </a:gdLst>
                                    <a:ahLst/>
                                    <a:cxnLst>
                                      <a:cxn ang="0">
                                        <a:pos x="T1" y="T3"/>
                                      </a:cxn>
                                      <a:cxn ang="0">
                                        <a:pos x="T5" y="T7"/>
                                      </a:cxn>
                                      <a:cxn ang="0">
                                        <a:pos x="T9" y="T11"/>
                                      </a:cxn>
                                    </a:cxnLst>
                                    <a:rect l="0" t="0" r="r" b="b"/>
                                    <a:pathLst>
                                      <a:path w="29" h="5">
                                        <a:moveTo>
                                          <a:pt x="0" y="0"/>
                                        </a:moveTo>
                                        <a:lnTo>
                                          <a:pt x="14" y="2"/>
                                        </a:lnTo>
                                        <a:lnTo>
                                          <a:pt x="29" y="5"/>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9" name="Group 849"/>
                              <wpg:cNvGrpSpPr>
                                <a:grpSpLocks/>
                              </wpg:cNvGrpSpPr>
                              <wpg:grpSpPr bwMode="auto">
                                <a:xfrm>
                                  <a:off x="4190" y="1965"/>
                                  <a:ext cx="2" cy="92"/>
                                  <a:chOff x="4190" y="1965"/>
                                  <a:chExt cx="2" cy="92"/>
                                </a:xfrm>
                              </wpg:grpSpPr>
                              <wps:wsp>
                                <wps:cNvPr id="2170" name="Freeform 850"/>
                                <wps:cNvSpPr>
                                  <a:spLocks/>
                                </wps:cNvSpPr>
                                <wps:spPr bwMode="auto">
                                  <a:xfrm>
                                    <a:off x="4190" y="1965"/>
                                    <a:ext cx="2" cy="92"/>
                                  </a:xfrm>
                                  <a:custGeom>
                                    <a:avLst/>
                                    <a:gdLst>
                                      <a:gd name="T0" fmla="+- 0 2056 1965"/>
                                      <a:gd name="T1" fmla="*/ 2056 h 92"/>
                                      <a:gd name="T2" fmla="+- 0 1965 1965"/>
                                      <a:gd name="T3" fmla="*/ 1965 h 92"/>
                                    </a:gdLst>
                                    <a:ahLst/>
                                    <a:cxnLst>
                                      <a:cxn ang="0">
                                        <a:pos x="0" y="T1"/>
                                      </a:cxn>
                                      <a:cxn ang="0">
                                        <a:pos x="0" y="T3"/>
                                      </a:cxn>
                                    </a:cxnLst>
                                    <a:rect l="0" t="0" r="r" b="b"/>
                                    <a:pathLst>
                                      <a:path h="92">
                                        <a:moveTo>
                                          <a:pt x="0" y="91"/>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1" name="Group 851"/>
                              <wpg:cNvGrpSpPr>
                                <a:grpSpLocks/>
                              </wpg:cNvGrpSpPr>
                              <wpg:grpSpPr bwMode="auto">
                                <a:xfrm>
                                  <a:off x="4181" y="1993"/>
                                  <a:ext cx="32" cy="2"/>
                                  <a:chOff x="4181" y="1993"/>
                                  <a:chExt cx="32" cy="2"/>
                                </a:xfrm>
                              </wpg:grpSpPr>
                              <wps:wsp>
                                <wps:cNvPr id="2172" name="Freeform 852"/>
                                <wps:cNvSpPr>
                                  <a:spLocks/>
                                </wps:cNvSpPr>
                                <wps:spPr bwMode="auto">
                                  <a:xfrm>
                                    <a:off x="4181" y="1993"/>
                                    <a:ext cx="32" cy="2"/>
                                  </a:xfrm>
                                  <a:custGeom>
                                    <a:avLst/>
                                    <a:gdLst>
                                      <a:gd name="T0" fmla="+- 0 4181 4181"/>
                                      <a:gd name="T1" fmla="*/ T0 w 32"/>
                                      <a:gd name="T2" fmla="+- 0 4212 4181"/>
                                      <a:gd name="T3" fmla="*/ T2 w 32"/>
                                    </a:gdLst>
                                    <a:ahLst/>
                                    <a:cxnLst>
                                      <a:cxn ang="0">
                                        <a:pos x="T1" y="0"/>
                                      </a:cxn>
                                      <a:cxn ang="0">
                                        <a:pos x="T3" y="0"/>
                                      </a:cxn>
                                    </a:cxnLst>
                                    <a:rect l="0" t="0" r="r" b="b"/>
                                    <a:pathLst>
                                      <a:path w="32">
                                        <a:moveTo>
                                          <a:pt x="0" y="0"/>
                                        </a:moveTo>
                                        <a:lnTo>
                                          <a:pt x="31"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3" name="Group 853"/>
                              <wpg:cNvGrpSpPr>
                                <a:grpSpLocks/>
                              </wpg:cNvGrpSpPr>
                              <wpg:grpSpPr bwMode="auto">
                                <a:xfrm>
                                  <a:off x="4243" y="2056"/>
                                  <a:ext cx="5" cy="20"/>
                                  <a:chOff x="4243" y="2056"/>
                                  <a:chExt cx="5" cy="20"/>
                                </a:xfrm>
                              </wpg:grpSpPr>
                              <wps:wsp>
                                <wps:cNvPr id="2174" name="Freeform 854"/>
                                <wps:cNvSpPr>
                                  <a:spLocks/>
                                </wps:cNvSpPr>
                                <wps:spPr bwMode="auto">
                                  <a:xfrm>
                                    <a:off x="4243" y="2056"/>
                                    <a:ext cx="5" cy="20"/>
                                  </a:xfrm>
                                  <a:custGeom>
                                    <a:avLst/>
                                    <a:gdLst>
                                      <a:gd name="T0" fmla="+- 0 4243 4243"/>
                                      <a:gd name="T1" fmla="*/ T0 w 5"/>
                                      <a:gd name="T2" fmla="+- 0 2075 2056"/>
                                      <a:gd name="T3" fmla="*/ 2075 h 20"/>
                                      <a:gd name="T4" fmla="+- 0 4248 4243"/>
                                      <a:gd name="T5" fmla="*/ T4 w 5"/>
                                      <a:gd name="T6" fmla="+- 0 2056 2056"/>
                                      <a:gd name="T7" fmla="*/ 2056 h 20"/>
                                    </a:gdLst>
                                    <a:ahLst/>
                                    <a:cxnLst>
                                      <a:cxn ang="0">
                                        <a:pos x="T1" y="T3"/>
                                      </a:cxn>
                                      <a:cxn ang="0">
                                        <a:pos x="T5" y="T7"/>
                                      </a:cxn>
                                    </a:cxnLst>
                                    <a:rect l="0" t="0" r="r" b="b"/>
                                    <a:pathLst>
                                      <a:path w="5" h="20">
                                        <a:moveTo>
                                          <a:pt x="0" y="19"/>
                                        </a:moveTo>
                                        <a:lnTo>
                                          <a:pt x="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5" name="Group 855"/>
                              <wpg:cNvGrpSpPr>
                                <a:grpSpLocks/>
                              </wpg:cNvGrpSpPr>
                              <wpg:grpSpPr bwMode="auto">
                                <a:xfrm>
                                  <a:off x="4243" y="2017"/>
                                  <a:ext cx="10" cy="2"/>
                                  <a:chOff x="4243" y="2017"/>
                                  <a:chExt cx="10" cy="2"/>
                                </a:xfrm>
                              </wpg:grpSpPr>
                              <wps:wsp>
                                <wps:cNvPr id="2176" name="Freeform 856"/>
                                <wps:cNvSpPr>
                                  <a:spLocks/>
                                </wps:cNvSpPr>
                                <wps:spPr bwMode="auto">
                                  <a:xfrm>
                                    <a:off x="4243" y="2017"/>
                                    <a:ext cx="10" cy="2"/>
                                  </a:xfrm>
                                  <a:custGeom>
                                    <a:avLst/>
                                    <a:gdLst>
                                      <a:gd name="T0" fmla="+- 0 4243 4243"/>
                                      <a:gd name="T1" fmla="*/ T0 w 10"/>
                                      <a:gd name="T2" fmla="+- 0 4253 4243"/>
                                      <a:gd name="T3" fmla="*/ T2 w 10"/>
                                    </a:gdLst>
                                    <a:ahLst/>
                                    <a:cxnLst>
                                      <a:cxn ang="0">
                                        <a:pos x="T1" y="0"/>
                                      </a:cxn>
                                      <a:cxn ang="0">
                                        <a:pos x="T3" y="0"/>
                                      </a:cxn>
                                    </a:cxnLst>
                                    <a:rect l="0" t="0" r="r" b="b"/>
                                    <a:pathLst>
                                      <a:path w="10">
                                        <a:moveTo>
                                          <a:pt x="0" y="0"/>
                                        </a:moveTo>
                                        <a:lnTo>
                                          <a:pt x="10" y="0"/>
                                        </a:lnTo>
                                      </a:path>
                                    </a:pathLst>
                                  </a:custGeom>
                                  <a:noFill/>
                                  <a:ln w="304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857"/>
                              <wpg:cNvGrpSpPr>
                                <a:grpSpLocks/>
                              </wpg:cNvGrpSpPr>
                              <wpg:grpSpPr bwMode="auto">
                                <a:xfrm>
                                  <a:off x="4296" y="1965"/>
                                  <a:ext cx="22" cy="92"/>
                                  <a:chOff x="4296" y="1965"/>
                                  <a:chExt cx="22" cy="92"/>
                                </a:xfrm>
                              </wpg:grpSpPr>
                              <wps:wsp>
                                <wps:cNvPr id="2178" name="Freeform 858"/>
                                <wps:cNvSpPr>
                                  <a:spLocks/>
                                </wps:cNvSpPr>
                                <wps:spPr bwMode="auto">
                                  <a:xfrm>
                                    <a:off x="4296" y="1965"/>
                                    <a:ext cx="22" cy="92"/>
                                  </a:xfrm>
                                  <a:custGeom>
                                    <a:avLst/>
                                    <a:gdLst>
                                      <a:gd name="T0" fmla="+- 0 4318 4296"/>
                                      <a:gd name="T1" fmla="*/ T0 w 22"/>
                                      <a:gd name="T2" fmla="+- 0 1965 1965"/>
                                      <a:gd name="T3" fmla="*/ 1965 h 92"/>
                                      <a:gd name="T4" fmla="+- 0 4318 4296"/>
                                      <a:gd name="T5" fmla="*/ T4 w 22"/>
                                      <a:gd name="T6" fmla="+- 0 2056 1965"/>
                                      <a:gd name="T7" fmla="*/ 2056 h 92"/>
                                      <a:gd name="T8" fmla="+- 0 4296 4296"/>
                                      <a:gd name="T9" fmla="*/ T8 w 22"/>
                                      <a:gd name="T10" fmla="+- 0 2056 1965"/>
                                      <a:gd name="T11" fmla="*/ 2056 h 92"/>
                                    </a:gdLst>
                                    <a:ahLst/>
                                    <a:cxnLst>
                                      <a:cxn ang="0">
                                        <a:pos x="T1" y="T3"/>
                                      </a:cxn>
                                      <a:cxn ang="0">
                                        <a:pos x="T5" y="T7"/>
                                      </a:cxn>
                                      <a:cxn ang="0">
                                        <a:pos x="T9" y="T11"/>
                                      </a:cxn>
                                    </a:cxnLst>
                                    <a:rect l="0" t="0" r="r" b="b"/>
                                    <a:pathLst>
                                      <a:path w="22" h="92">
                                        <a:moveTo>
                                          <a:pt x="22" y="0"/>
                                        </a:moveTo>
                                        <a:lnTo>
                                          <a:pt x="22" y="91"/>
                                        </a:lnTo>
                                        <a:lnTo>
                                          <a:pt x="0" y="91"/>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859"/>
                              <wpg:cNvGrpSpPr>
                                <a:grpSpLocks/>
                              </wpg:cNvGrpSpPr>
                              <wpg:grpSpPr bwMode="auto">
                                <a:xfrm>
                                  <a:off x="4277" y="2037"/>
                                  <a:ext cx="20" cy="20"/>
                                  <a:chOff x="4277" y="2037"/>
                                  <a:chExt cx="20" cy="20"/>
                                </a:xfrm>
                              </wpg:grpSpPr>
                              <wps:wsp>
                                <wps:cNvPr id="2180" name="Freeform 860"/>
                                <wps:cNvSpPr>
                                  <a:spLocks/>
                                </wps:cNvSpPr>
                                <wps:spPr bwMode="auto">
                                  <a:xfrm>
                                    <a:off x="4277" y="2037"/>
                                    <a:ext cx="20" cy="20"/>
                                  </a:xfrm>
                                  <a:custGeom>
                                    <a:avLst/>
                                    <a:gdLst>
                                      <a:gd name="T0" fmla="+- 0 4277 4277"/>
                                      <a:gd name="T1" fmla="*/ T0 w 20"/>
                                      <a:gd name="T2" fmla="+- 0 2037 2037"/>
                                      <a:gd name="T3" fmla="*/ 2037 h 20"/>
                                      <a:gd name="T4" fmla="+- 0 4279 4277"/>
                                      <a:gd name="T5" fmla="*/ T4 w 20"/>
                                      <a:gd name="T6" fmla="+- 0 2046 2037"/>
                                      <a:gd name="T7" fmla="*/ 2046 h 20"/>
                                      <a:gd name="T8" fmla="+- 0 4286 4277"/>
                                      <a:gd name="T9" fmla="*/ T8 w 20"/>
                                      <a:gd name="T10" fmla="+- 0 2053 2037"/>
                                      <a:gd name="T11" fmla="*/ 2053 h 20"/>
                                      <a:gd name="T12" fmla="+- 0 4296 4277"/>
                                      <a:gd name="T13" fmla="*/ T12 w 20"/>
                                      <a:gd name="T14" fmla="+- 0 2056 2037"/>
                                      <a:gd name="T15" fmla="*/ 2056 h 20"/>
                                    </a:gdLst>
                                    <a:ahLst/>
                                    <a:cxnLst>
                                      <a:cxn ang="0">
                                        <a:pos x="T1" y="T3"/>
                                      </a:cxn>
                                      <a:cxn ang="0">
                                        <a:pos x="T5" y="T7"/>
                                      </a:cxn>
                                      <a:cxn ang="0">
                                        <a:pos x="T9" y="T11"/>
                                      </a:cxn>
                                      <a:cxn ang="0">
                                        <a:pos x="T13" y="T15"/>
                                      </a:cxn>
                                    </a:cxnLst>
                                    <a:rect l="0" t="0" r="r" b="b"/>
                                    <a:pathLst>
                                      <a:path w="20" h="20">
                                        <a:moveTo>
                                          <a:pt x="0" y="0"/>
                                        </a:moveTo>
                                        <a:lnTo>
                                          <a:pt x="2" y="9"/>
                                        </a:lnTo>
                                        <a:lnTo>
                                          <a:pt x="9" y="16"/>
                                        </a:lnTo>
                                        <a:lnTo>
                                          <a:pt x="19" y="19"/>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861"/>
                              <wpg:cNvGrpSpPr>
                                <a:grpSpLocks/>
                              </wpg:cNvGrpSpPr>
                              <wpg:grpSpPr bwMode="auto">
                                <a:xfrm>
                                  <a:off x="4277" y="2013"/>
                                  <a:ext cx="2" cy="24"/>
                                  <a:chOff x="4277" y="2013"/>
                                  <a:chExt cx="2" cy="24"/>
                                </a:xfrm>
                              </wpg:grpSpPr>
                              <wps:wsp>
                                <wps:cNvPr id="2182" name="Freeform 862"/>
                                <wps:cNvSpPr>
                                  <a:spLocks/>
                                </wps:cNvSpPr>
                                <wps:spPr bwMode="auto">
                                  <a:xfrm>
                                    <a:off x="4277" y="2013"/>
                                    <a:ext cx="2" cy="24"/>
                                  </a:xfrm>
                                  <a:custGeom>
                                    <a:avLst/>
                                    <a:gdLst>
                                      <a:gd name="T0" fmla="+- 0 2037 2013"/>
                                      <a:gd name="T1" fmla="*/ 2037 h 24"/>
                                      <a:gd name="T2" fmla="+- 0 2013 2013"/>
                                      <a:gd name="T3" fmla="*/ 2013 h 24"/>
                                    </a:gdLst>
                                    <a:ahLst/>
                                    <a:cxnLst>
                                      <a:cxn ang="0">
                                        <a:pos x="0" y="T1"/>
                                      </a:cxn>
                                      <a:cxn ang="0">
                                        <a:pos x="0" y="T3"/>
                                      </a:cxn>
                                    </a:cxnLst>
                                    <a:rect l="0" t="0" r="r" b="b"/>
                                    <a:pathLst>
                                      <a:path h="24">
                                        <a:moveTo>
                                          <a:pt x="0" y="24"/>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863"/>
                              <wpg:cNvGrpSpPr>
                                <a:grpSpLocks/>
                              </wpg:cNvGrpSpPr>
                              <wpg:grpSpPr bwMode="auto">
                                <a:xfrm>
                                  <a:off x="4277" y="1993"/>
                                  <a:ext cx="20" cy="20"/>
                                  <a:chOff x="4277" y="1993"/>
                                  <a:chExt cx="20" cy="20"/>
                                </a:xfrm>
                              </wpg:grpSpPr>
                              <wps:wsp>
                                <wps:cNvPr id="2184" name="Freeform 864"/>
                                <wps:cNvSpPr>
                                  <a:spLocks/>
                                </wps:cNvSpPr>
                                <wps:spPr bwMode="auto">
                                  <a:xfrm>
                                    <a:off x="4277" y="1993"/>
                                    <a:ext cx="20" cy="20"/>
                                  </a:xfrm>
                                  <a:custGeom>
                                    <a:avLst/>
                                    <a:gdLst>
                                      <a:gd name="T0" fmla="+- 0 4296 4277"/>
                                      <a:gd name="T1" fmla="*/ T0 w 20"/>
                                      <a:gd name="T2" fmla="+- 0 1993 1993"/>
                                      <a:gd name="T3" fmla="*/ 1993 h 20"/>
                                      <a:gd name="T4" fmla="+- 0 4286 4277"/>
                                      <a:gd name="T5" fmla="*/ T4 w 20"/>
                                      <a:gd name="T6" fmla="+- 0 1996 1993"/>
                                      <a:gd name="T7" fmla="*/ 1996 h 20"/>
                                      <a:gd name="T8" fmla="+- 0 4279 4277"/>
                                      <a:gd name="T9" fmla="*/ T8 w 20"/>
                                      <a:gd name="T10" fmla="+- 0 2003 1993"/>
                                      <a:gd name="T11" fmla="*/ 2003 h 20"/>
                                      <a:gd name="T12" fmla="+- 0 4277 4277"/>
                                      <a:gd name="T13" fmla="*/ T12 w 20"/>
                                      <a:gd name="T14" fmla="+- 0 2013 1993"/>
                                      <a:gd name="T15" fmla="*/ 2013 h 20"/>
                                    </a:gdLst>
                                    <a:ahLst/>
                                    <a:cxnLst>
                                      <a:cxn ang="0">
                                        <a:pos x="T1" y="T3"/>
                                      </a:cxn>
                                      <a:cxn ang="0">
                                        <a:pos x="T5" y="T7"/>
                                      </a:cxn>
                                      <a:cxn ang="0">
                                        <a:pos x="T9" y="T11"/>
                                      </a:cxn>
                                      <a:cxn ang="0">
                                        <a:pos x="T13" y="T15"/>
                                      </a:cxn>
                                    </a:cxnLst>
                                    <a:rect l="0" t="0" r="r" b="b"/>
                                    <a:pathLst>
                                      <a:path w="20" h="20">
                                        <a:moveTo>
                                          <a:pt x="19" y="0"/>
                                        </a:moveTo>
                                        <a:lnTo>
                                          <a:pt x="9" y="3"/>
                                        </a:lnTo>
                                        <a:lnTo>
                                          <a:pt x="2" y="10"/>
                                        </a:lnTo>
                                        <a:lnTo>
                                          <a:pt x="0" y="2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5" name="Group 865"/>
                              <wpg:cNvGrpSpPr>
                                <a:grpSpLocks/>
                              </wpg:cNvGrpSpPr>
                              <wpg:grpSpPr bwMode="auto">
                                <a:xfrm>
                                  <a:off x="4296" y="1993"/>
                                  <a:ext cx="22" cy="2"/>
                                  <a:chOff x="4296" y="1993"/>
                                  <a:chExt cx="22" cy="2"/>
                                </a:xfrm>
                              </wpg:grpSpPr>
                              <wps:wsp>
                                <wps:cNvPr id="2186" name="Freeform 866"/>
                                <wps:cNvSpPr>
                                  <a:spLocks/>
                                </wps:cNvSpPr>
                                <wps:spPr bwMode="auto">
                                  <a:xfrm>
                                    <a:off x="4296" y="1993"/>
                                    <a:ext cx="22" cy="2"/>
                                  </a:xfrm>
                                  <a:custGeom>
                                    <a:avLst/>
                                    <a:gdLst>
                                      <a:gd name="T0" fmla="+- 0 4296 4296"/>
                                      <a:gd name="T1" fmla="*/ T0 w 22"/>
                                      <a:gd name="T2" fmla="+- 0 4318 4296"/>
                                      <a:gd name="T3" fmla="*/ T2 w 22"/>
                                    </a:gdLst>
                                    <a:ahLst/>
                                    <a:cxnLst>
                                      <a:cxn ang="0">
                                        <a:pos x="T1" y="0"/>
                                      </a:cxn>
                                      <a:cxn ang="0">
                                        <a:pos x="T3" y="0"/>
                                      </a:cxn>
                                    </a:cxnLst>
                                    <a:rect l="0" t="0" r="r" b="b"/>
                                    <a:pathLst>
                                      <a:path w="22">
                                        <a:moveTo>
                                          <a:pt x="0" y="0"/>
                                        </a:moveTo>
                                        <a:lnTo>
                                          <a:pt x="22"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7" name="Group 867"/>
                              <wpg:cNvGrpSpPr>
                                <a:grpSpLocks/>
                              </wpg:cNvGrpSpPr>
                              <wpg:grpSpPr bwMode="auto">
                                <a:xfrm>
                                  <a:off x="3922" y="1941"/>
                                  <a:ext cx="72" cy="84"/>
                                  <a:chOff x="3922" y="1941"/>
                                  <a:chExt cx="72" cy="84"/>
                                </a:xfrm>
                              </wpg:grpSpPr>
                              <wps:wsp>
                                <wps:cNvPr id="2188" name="Freeform 868"/>
                                <wps:cNvSpPr>
                                  <a:spLocks/>
                                </wps:cNvSpPr>
                                <wps:spPr bwMode="auto">
                                  <a:xfrm>
                                    <a:off x="3922" y="1941"/>
                                    <a:ext cx="72" cy="84"/>
                                  </a:xfrm>
                                  <a:custGeom>
                                    <a:avLst/>
                                    <a:gdLst>
                                      <a:gd name="T0" fmla="+- 0 3938 3922"/>
                                      <a:gd name="T1" fmla="*/ T0 w 72"/>
                                      <a:gd name="T2" fmla="+- 0 1941 1941"/>
                                      <a:gd name="T3" fmla="*/ 1941 h 84"/>
                                      <a:gd name="T4" fmla="+- 0 3922 3922"/>
                                      <a:gd name="T5" fmla="*/ T4 w 72"/>
                                      <a:gd name="T6" fmla="+- 0 2001 1941"/>
                                      <a:gd name="T7" fmla="*/ 2001 h 84"/>
                                      <a:gd name="T8" fmla="+- 0 3922 3922"/>
                                      <a:gd name="T9" fmla="*/ T8 w 72"/>
                                      <a:gd name="T10" fmla="+- 0 2010 1941"/>
                                      <a:gd name="T11" fmla="*/ 2010 h 84"/>
                                      <a:gd name="T12" fmla="+- 0 3924 3922"/>
                                      <a:gd name="T13" fmla="*/ T12 w 72"/>
                                      <a:gd name="T14" fmla="+- 0 2017 1941"/>
                                      <a:gd name="T15" fmla="*/ 2017 h 84"/>
                                      <a:gd name="T16" fmla="+- 0 3931 3922"/>
                                      <a:gd name="T17" fmla="*/ T16 w 72"/>
                                      <a:gd name="T18" fmla="+- 0 2022 1941"/>
                                      <a:gd name="T19" fmla="*/ 2022 h 84"/>
                                      <a:gd name="T20" fmla="+- 0 3941 3922"/>
                                      <a:gd name="T21" fmla="*/ T20 w 72"/>
                                      <a:gd name="T22" fmla="+- 0 2025 1941"/>
                                      <a:gd name="T23" fmla="*/ 2025 h 84"/>
                                      <a:gd name="T24" fmla="+- 0 3972 3922"/>
                                      <a:gd name="T25" fmla="*/ T24 w 72"/>
                                      <a:gd name="T26" fmla="+- 0 2025 1941"/>
                                      <a:gd name="T27" fmla="*/ 2025 h 84"/>
                                      <a:gd name="T28" fmla="+- 0 3994 3922"/>
                                      <a:gd name="T29" fmla="*/ T28 w 72"/>
                                      <a:gd name="T30" fmla="+- 0 1941 1941"/>
                                      <a:gd name="T31" fmla="*/ 1941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2" h="84">
                                        <a:moveTo>
                                          <a:pt x="16" y="0"/>
                                        </a:moveTo>
                                        <a:lnTo>
                                          <a:pt x="0" y="60"/>
                                        </a:lnTo>
                                        <a:lnTo>
                                          <a:pt x="0" y="69"/>
                                        </a:lnTo>
                                        <a:lnTo>
                                          <a:pt x="2" y="76"/>
                                        </a:lnTo>
                                        <a:lnTo>
                                          <a:pt x="9" y="81"/>
                                        </a:lnTo>
                                        <a:lnTo>
                                          <a:pt x="19" y="84"/>
                                        </a:lnTo>
                                        <a:lnTo>
                                          <a:pt x="50" y="84"/>
                                        </a:lnTo>
                                        <a:lnTo>
                                          <a:pt x="72"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9" name="Group 869"/>
                              <wpg:cNvGrpSpPr>
                                <a:grpSpLocks/>
                              </wpg:cNvGrpSpPr>
                              <wpg:grpSpPr bwMode="auto">
                                <a:xfrm>
                                  <a:off x="5659" y="477"/>
                                  <a:ext cx="58" cy="2"/>
                                  <a:chOff x="5659" y="477"/>
                                  <a:chExt cx="58" cy="2"/>
                                </a:xfrm>
                              </wpg:grpSpPr>
                              <wps:wsp>
                                <wps:cNvPr id="2190" name="Freeform 870"/>
                                <wps:cNvSpPr>
                                  <a:spLocks/>
                                </wps:cNvSpPr>
                                <wps:spPr bwMode="auto">
                                  <a:xfrm>
                                    <a:off x="5659" y="477"/>
                                    <a:ext cx="58" cy="2"/>
                                  </a:xfrm>
                                  <a:custGeom>
                                    <a:avLst/>
                                    <a:gdLst>
                                      <a:gd name="T0" fmla="+- 0 5659 5659"/>
                                      <a:gd name="T1" fmla="*/ T0 w 58"/>
                                      <a:gd name="T2" fmla="+- 0 5717 5659"/>
                                      <a:gd name="T3" fmla="*/ T2 w 58"/>
                                    </a:gdLst>
                                    <a:ahLst/>
                                    <a:cxnLst>
                                      <a:cxn ang="0">
                                        <a:pos x="T1" y="0"/>
                                      </a:cxn>
                                      <a:cxn ang="0">
                                        <a:pos x="T3" y="0"/>
                                      </a:cxn>
                                    </a:cxnLst>
                                    <a:rect l="0" t="0" r="r" b="b"/>
                                    <a:pathLst>
                                      <a:path w="58">
                                        <a:moveTo>
                                          <a:pt x="0" y="0"/>
                                        </a:moveTo>
                                        <a:lnTo>
                                          <a:pt x="58"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1" name="Group 871"/>
                              <wpg:cNvGrpSpPr>
                                <a:grpSpLocks/>
                              </wpg:cNvGrpSpPr>
                              <wpg:grpSpPr bwMode="auto">
                                <a:xfrm>
                                  <a:off x="5659" y="477"/>
                                  <a:ext cx="58" cy="1078"/>
                                  <a:chOff x="5659" y="477"/>
                                  <a:chExt cx="58" cy="1078"/>
                                </a:xfrm>
                              </wpg:grpSpPr>
                              <wps:wsp>
                                <wps:cNvPr id="2192" name="Freeform 872"/>
                                <wps:cNvSpPr>
                                  <a:spLocks/>
                                </wps:cNvSpPr>
                                <wps:spPr bwMode="auto">
                                  <a:xfrm>
                                    <a:off x="5659" y="477"/>
                                    <a:ext cx="58" cy="1078"/>
                                  </a:xfrm>
                                  <a:custGeom>
                                    <a:avLst/>
                                    <a:gdLst>
                                      <a:gd name="T0" fmla="+- 0 5659 5659"/>
                                      <a:gd name="T1" fmla="*/ T0 w 58"/>
                                      <a:gd name="T2" fmla="+- 0 477 477"/>
                                      <a:gd name="T3" fmla="*/ 477 h 1078"/>
                                      <a:gd name="T4" fmla="+- 0 5659 5659"/>
                                      <a:gd name="T5" fmla="*/ T4 w 58"/>
                                      <a:gd name="T6" fmla="+- 0 1554 477"/>
                                      <a:gd name="T7" fmla="*/ 1554 h 1078"/>
                                      <a:gd name="T8" fmla="+- 0 5717 5659"/>
                                      <a:gd name="T9" fmla="*/ T8 w 58"/>
                                      <a:gd name="T10" fmla="+- 0 1554 477"/>
                                      <a:gd name="T11" fmla="*/ 1554 h 1078"/>
                                      <a:gd name="T12" fmla="+- 0 5659 5659"/>
                                      <a:gd name="T13" fmla="*/ T12 w 58"/>
                                      <a:gd name="T14" fmla="+- 0 477 477"/>
                                      <a:gd name="T15" fmla="*/ 477 h 1078"/>
                                    </a:gdLst>
                                    <a:ahLst/>
                                    <a:cxnLst>
                                      <a:cxn ang="0">
                                        <a:pos x="T1" y="T3"/>
                                      </a:cxn>
                                      <a:cxn ang="0">
                                        <a:pos x="T5" y="T7"/>
                                      </a:cxn>
                                      <a:cxn ang="0">
                                        <a:pos x="T9" y="T11"/>
                                      </a:cxn>
                                      <a:cxn ang="0">
                                        <a:pos x="T13" y="T15"/>
                                      </a:cxn>
                                    </a:cxnLst>
                                    <a:rect l="0" t="0" r="r" b="b"/>
                                    <a:pathLst>
                                      <a:path w="58" h="1078">
                                        <a:moveTo>
                                          <a:pt x="0" y="0"/>
                                        </a:moveTo>
                                        <a:lnTo>
                                          <a:pt x="0" y="1077"/>
                                        </a:lnTo>
                                        <a:lnTo>
                                          <a:pt x="58" y="107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3" name="Group 873"/>
                              <wpg:cNvGrpSpPr>
                                <a:grpSpLocks/>
                              </wpg:cNvGrpSpPr>
                              <wpg:grpSpPr bwMode="auto">
                                <a:xfrm>
                                  <a:off x="5659" y="477"/>
                                  <a:ext cx="58" cy="1078"/>
                                  <a:chOff x="5659" y="477"/>
                                  <a:chExt cx="58" cy="1078"/>
                                </a:xfrm>
                              </wpg:grpSpPr>
                              <wps:wsp>
                                <wps:cNvPr id="2194" name="Freeform 874"/>
                                <wps:cNvSpPr>
                                  <a:spLocks/>
                                </wps:cNvSpPr>
                                <wps:spPr bwMode="auto">
                                  <a:xfrm>
                                    <a:off x="5659" y="477"/>
                                    <a:ext cx="58" cy="1078"/>
                                  </a:xfrm>
                                  <a:custGeom>
                                    <a:avLst/>
                                    <a:gdLst>
                                      <a:gd name="T0" fmla="+- 0 5717 5659"/>
                                      <a:gd name="T1" fmla="*/ T0 w 58"/>
                                      <a:gd name="T2" fmla="+- 0 477 477"/>
                                      <a:gd name="T3" fmla="*/ 477 h 1078"/>
                                      <a:gd name="T4" fmla="+- 0 5659 5659"/>
                                      <a:gd name="T5" fmla="*/ T4 w 58"/>
                                      <a:gd name="T6" fmla="+- 0 477 477"/>
                                      <a:gd name="T7" fmla="*/ 477 h 1078"/>
                                      <a:gd name="T8" fmla="+- 0 5717 5659"/>
                                      <a:gd name="T9" fmla="*/ T8 w 58"/>
                                      <a:gd name="T10" fmla="+- 0 1554 477"/>
                                      <a:gd name="T11" fmla="*/ 1554 h 1078"/>
                                      <a:gd name="T12" fmla="+- 0 5717 5659"/>
                                      <a:gd name="T13" fmla="*/ T12 w 58"/>
                                      <a:gd name="T14" fmla="+- 0 477 477"/>
                                      <a:gd name="T15" fmla="*/ 477 h 1078"/>
                                    </a:gdLst>
                                    <a:ahLst/>
                                    <a:cxnLst>
                                      <a:cxn ang="0">
                                        <a:pos x="T1" y="T3"/>
                                      </a:cxn>
                                      <a:cxn ang="0">
                                        <a:pos x="T5" y="T7"/>
                                      </a:cxn>
                                      <a:cxn ang="0">
                                        <a:pos x="T9" y="T11"/>
                                      </a:cxn>
                                      <a:cxn ang="0">
                                        <a:pos x="T13" y="T15"/>
                                      </a:cxn>
                                    </a:cxnLst>
                                    <a:rect l="0" t="0" r="r" b="b"/>
                                    <a:pathLst>
                                      <a:path w="58" h="1078">
                                        <a:moveTo>
                                          <a:pt x="58" y="0"/>
                                        </a:moveTo>
                                        <a:lnTo>
                                          <a:pt x="0" y="0"/>
                                        </a:lnTo>
                                        <a:lnTo>
                                          <a:pt x="58" y="1077"/>
                                        </a:lnTo>
                                        <a:lnTo>
                                          <a:pt x="5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5" name="Group 875"/>
                              <wpg:cNvGrpSpPr>
                                <a:grpSpLocks/>
                              </wpg:cNvGrpSpPr>
                              <wpg:grpSpPr bwMode="auto">
                                <a:xfrm>
                                  <a:off x="5657" y="1554"/>
                                  <a:ext cx="58" cy="15"/>
                                  <a:chOff x="5657" y="1554"/>
                                  <a:chExt cx="58" cy="15"/>
                                </a:xfrm>
                              </wpg:grpSpPr>
                              <wps:wsp>
                                <wps:cNvPr id="2196" name="Freeform 876"/>
                                <wps:cNvSpPr>
                                  <a:spLocks/>
                                </wps:cNvSpPr>
                                <wps:spPr bwMode="auto">
                                  <a:xfrm>
                                    <a:off x="5657" y="1554"/>
                                    <a:ext cx="58" cy="15"/>
                                  </a:xfrm>
                                  <a:custGeom>
                                    <a:avLst/>
                                    <a:gdLst>
                                      <a:gd name="T0" fmla="+- 0 5659 5657"/>
                                      <a:gd name="T1" fmla="*/ T0 w 58"/>
                                      <a:gd name="T2" fmla="+- 0 1554 1554"/>
                                      <a:gd name="T3" fmla="*/ 1554 h 15"/>
                                      <a:gd name="T4" fmla="+- 0 5657 5657"/>
                                      <a:gd name="T5" fmla="*/ T4 w 58"/>
                                      <a:gd name="T6" fmla="+- 0 1569 1554"/>
                                      <a:gd name="T7" fmla="*/ 1569 h 15"/>
                                      <a:gd name="T8" fmla="+- 0 5714 5657"/>
                                      <a:gd name="T9" fmla="*/ T8 w 58"/>
                                      <a:gd name="T10" fmla="+- 0 1569 1554"/>
                                      <a:gd name="T11" fmla="*/ 1569 h 15"/>
                                      <a:gd name="T12" fmla="+- 0 5659 5657"/>
                                      <a:gd name="T13" fmla="*/ T12 w 58"/>
                                      <a:gd name="T14" fmla="+- 0 1554 1554"/>
                                      <a:gd name="T15" fmla="*/ 1554 h 15"/>
                                    </a:gdLst>
                                    <a:ahLst/>
                                    <a:cxnLst>
                                      <a:cxn ang="0">
                                        <a:pos x="T1" y="T3"/>
                                      </a:cxn>
                                      <a:cxn ang="0">
                                        <a:pos x="T5" y="T7"/>
                                      </a:cxn>
                                      <a:cxn ang="0">
                                        <a:pos x="T9" y="T11"/>
                                      </a:cxn>
                                      <a:cxn ang="0">
                                        <a:pos x="T13" y="T15"/>
                                      </a:cxn>
                                    </a:cxnLst>
                                    <a:rect l="0" t="0" r="r" b="b"/>
                                    <a:pathLst>
                                      <a:path w="58" h="15">
                                        <a:moveTo>
                                          <a:pt x="2" y="0"/>
                                        </a:moveTo>
                                        <a:lnTo>
                                          <a:pt x="0" y="15"/>
                                        </a:lnTo>
                                        <a:lnTo>
                                          <a:pt x="57" y="15"/>
                                        </a:lnTo>
                                        <a:lnTo>
                                          <a:pt x="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7" name="Group 877"/>
                              <wpg:cNvGrpSpPr>
                                <a:grpSpLocks/>
                              </wpg:cNvGrpSpPr>
                              <wpg:grpSpPr bwMode="auto">
                                <a:xfrm>
                                  <a:off x="5659" y="1554"/>
                                  <a:ext cx="58" cy="15"/>
                                  <a:chOff x="5659" y="1554"/>
                                  <a:chExt cx="58" cy="15"/>
                                </a:xfrm>
                              </wpg:grpSpPr>
                              <wps:wsp>
                                <wps:cNvPr id="2198" name="Freeform 878"/>
                                <wps:cNvSpPr>
                                  <a:spLocks/>
                                </wps:cNvSpPr>
                                <wps:spPr bwMode="auto">
                                  <a:xfrm>
                                    <a:off x="5659" y="1554"/>
                                    <a:ext cx="58" cy="15"/>
                                  </a:xfrm>
                                  <a:custGeom>
                                    <a:avLst/>
                                    <a:gdLst>
                                      <a:gd name="T0" fmla="+- 0 5717 5659"/>
                                      <a:gd name="T1" fmla="*/ T0 w 58"/>
                                      <a:gd name="T2" fmla="+- 0 1554 1554"/>
                                      <a:gd name="T3" fmla="*/ 1554 h 15"/>
                                      <a:gd name="T4" fmla="+- 0 5659 5659"/>
                                      <a:gd name="T5" fmla="*/ T4 w 58"/>
                                      <a:gd name="T6" fmla="+- 0 1554 1554"/>
                                      <a:gd name="T7" fmla="*/ 1554 h 15"/>
                                      <a:gd name="T8" fmla="+- 0 5714 5659"/>
                                      <a:gd name="T9" fmla="*/ T8 w 58"/>
                                      <a:gd name="T10" fmla="+- 0 1569 1554"/>
                                      <a:gd name="T11" fmla="*/ 1569 h 15"/>
                                      <a:gd name="T12" fmla="+- 0 5717 5659"/>
                                      <a:gd name="T13" fmla="*/ T12 w 58"/>
                                      <a:gd name="T14" fmla="+- 0 1554 1554"/>
                                      <a:gd name="T15" fmla="*/ 1554 h 15"/>
                                    </a:gdLst>
                                    <a:ahLst/>
                                    <a:cxnLst>
                                      <a:cxn ang="0">
                                        <a:pos x="T1" y="T3"/>
                                      </a:cxn>
                                      <a:cxn ang="0">
                                        <a:pos x="T5" y="T7"/>
                                      </a:cxn>
                                      <a:cxn ang="0">
                                        <a:pos x="T9" y="T11"/>
                                      </a:cxn>
                                      <a:cxn ang="0">
                                        <a:pos x="T13" y="T15"/>
                                      </a:cxn>
                                    </a:cxnLst>
                                    <a:rect l="0" t="0" r="r" b="b"/>
                                    <a:pathLst>
                                      <a:path w="58" h="15">
                                        <a:moveTo>
                                          <a:pt x="58" y="0"/>
                                        </a:moveTo>
                                        <a:lnTo>
                                          <a:pt x="0" y="0"/>
                                        </a:lnTo>
                                        <a:lnTo>
                                          <a:pt x="55" y="15"/>
                                        </a:lnTo>
                                        <a:lnTo>
                                          <a:pt x="5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9" name="Group 879"/>
                              <wpg:cNvGrpSpPr>
                                <a:grpSpLocks/>
                              </wpg:cNvGrpSpPr>
                              <wpg:grpSpPr bwMode="auto">
                                <a:xfrm>
                                  <a:off x="5654" y="1569"/>
                                  <a:ext cx="60" cy="8"/>
                                  <a:chOff x="5654" y="1569"/>
                                  <a:chExt cx="60" cy="8"/>
                                </a:xfrm>
                              </wpg:grpSpPr>
                              <wps:wsp>
                                <wps:cNvPr id="2200" name="Freeform 880"/>
                                <wps:cNvSpPr>
                                  <a:spLocks/>
                                </wps:cNvSpPr>
                                <wps:spPr bwMode="auto">
                                  <a:xfrm>
                                    <a:off x="5654" y="1569"/>
                                    <a:ext cx="60" cy="8"/>
                                  </a:xfrm>
                                  <a:custGeom>
                                    <a:avLst/>
                                    <a:gdLst>
                                      <a:gd name="T0" fmla="+- 0 5657 5654"/>
                                      <a:gd name="T1" fmla="*/ T0 w 60"/>
                                      <a:gd name="T2" fmla="+- 0 1569 1569"/>
                                      <a:gd name="T3" fmla="*/ 1569 h 8"/>
                                      <a:gd name="T4" fmla="+- 0 5654 5654"/>
                                      <a:gd name="T5" fmla="*/ T4 w 60"/>
                                      <a:gd name="T6" fmla="+- 0 1576 1569"/>
                                      <a:gd name="T7" fmla="*/ 1576 h 8"/>
                                      <a:gd name="T8" fmla="+- 0 5714 5654"/>
                                      <a:gd name="T9" fmla="*/ T8 w 60"/>
                                      <a:gd name="T10" fmla="+- 0 1576 1569"/>
                                      <a:gd name="T11" fmla="*/ 1576 h 8"/>
                                      <a:gd name="T12" fmla="+- 0 5657 5654"/>
                                      <a:gd name="T13" fmla="*/ T12 w 60"/>
                                      <a:gd name="T14" fmla="+- 0 1569 1569"/>
                                      <a:gd name="T15" fmla="*/ 1569 h 8"/>
                                    </a:gdLst>
                                    <a:ahLst/>
                                    <a:cxnLst>
                                      <a:cxn ang="0">
                                        <a:pos x="T1" y="T3"/>
                                      </a:cxn>
                                      <a:cxn ang="0">
                                        <a:pos x="T5" y="T7"/>
                                      </a:cxn>
                                      <a:cxn ang="0">
                                        <a:pos x="T9" y="T11"/>
                                      </a:cxn>
                                      <a:cxn ang="0">
                                        <a:pos x="T13" y="T15"/>
                                      </a:cxn>
                                    </a:cxnLst>
                                    <a:rect l="0" t="0" r="r" b="b"/>
                                    <a:pathLst>
                                      <a:path w="60" h="8">
                                        <a:moveTo>
                                          <a:pt x="3" y="0"/>
                                        </a:moveTo>
                                        <a:lnTo>
                                          <a:pt x="0" y="7"/>
                                        </a:lnTo>
                                        <a:lnTo>
                                          <a:pt x="60" y="7"/>
                                        </a:lnTo>
                                        <a:lnTo>
                                          <a:pt x="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1" name="Group 881"/>
                              <wpg:cNvGrpSpPr>
                                <a:grpSpLocks/>
                              </wpg:cNvGrpSpPr>
                              <wpg:grpSpPr bwMode="auto">
                                <a:xfrm>
                                  <a:off x="5657" y="1569"/>
                                  <a:ext cx="58" cy="8"/>
                                  <a:chOff x="5657" y="1569"/>
                                  <a:chExt cx="58" cy="8"/>
                                </a:xfrm>
                              </wpg:grpSpPr>
                              <wps:wsp>
                                <wps:cNvPr id="2202" name="Freeform 882"/>
                                <wps:cNvSpPr>
                                  <a:spLocks/>
                                </wps:cNvSpPr>
                                <wps:spPr bwMode="auto">
                                  <a:xfrm>
                                    <a:off x="5657" y="1569"/>
                                    <a:ext cx="58" cy="8"/>
                                  </a:xfrm>
                                  <a:custGeom>
                                    <a:avLst/>
                                    <a:gdLst>
                                      <a:gd name="T0" fmla="+- 0 5714 5657"/>
                                      <a:gd name="T1" fmla="*/ T0 w 58"/>
                                      <a:gd name="T2" fmla="+- 0 1569 1569"/>
                                      <a:gd name="T3" fmla="*/ 1569 h 8"/>
                                      <a:gd name="T4" fmla="+- 0 5657 5657"/>
                                      <a:gd name="T5" fmla="*/ T4 w 58"/>
                                      <a:gd name="T6" fmla="+- 0 1569 1569"/>
                                      <a:gd name="T7" fmla="*/ 1569 h 8"/>
                                      <a:gd name="T8" fmla="+- 0 5714 5657"/>
                                      <a:gd name="T9" fmla="*/ T8 w 58"/>
                                      <a:gd name="T10" fmla="+- 0 1576 1569"/>
                                      <a:gd name="T11" fmla="*/ 1576 h 8"/>
                                      <a:gd name="T12" fmla="+- 0 5714 5657"/>
                                      <a:gd name="T13" fmla="*/ T12 w 58"/>
                                      <a:gd name="T14" fmla="+- 0 1569 1569"/>
                                      <a:gd name="T15" fmla="*/ 1569 h 8"/>
                                    </a:gdLst>
                                    <a:ahLst/>
                                    <a:cxnLst>
                                      <a:cxn ang="0">
                                        <a:pos x="T1" y="T3"/>
                                      </a:cxn>
                                      <a:cxn ang="0">
                                        <a:pos x="T5" y="T7"/>
                                      </a:cxn>
                                      <a:cxn ang="0">
                                        <a:pos x="T9" y="T11"/>
                                      </a:cxn>
                                      <a:cxn ang="0">
                                        <a:pos x="T13" y="T15"/>
                                      </a:cxn>
                                    </a:cxnLst>
                                    <a:rect l="0" t="0" r="r" b="b"/>
                                    <a:pathLst>
                                      <a:path w="58" h="8">
                                        <a:moveTo>
                                          <a:pt x="57" y="0"/>
                                        </a:moveTo>
                                        <a:lnTo>
                                          <a:pt x="0" y="0"/>
                                        </a:lnTo>
                                        <a:lnTo>
                                          <a:pt x="57" y="7"/>
                                        </a:lnTo>
                                        <a:lnTo>
                                          <a:pt x="5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3" name="Group 883"/>
                              <wpg:cNvGrpSpPr>
                                <a:grpSpLocks/>
                              </wpg:cNvGrpSpPr>
                              <wpg:grpSpPr bwMode="auto">
                                <a:xfrm>
                                  <a:off x="5652" y="1576"/>
                                  <a:ext cx="60" cy="8"/>
                                  <a:chOff x="5652" y="1576"/>
                                  <a:chExt cx="60" cy="8"/>
                                </a:xfrm>
                              </wpg:grpSpPr>
                              <wps:wsp>
                                <wps:cNvPr id="2204" name="Freeform 884"/>
                                <wps:cNvSpPr>
                                  <a:spLocks/>
                                </wps:cNvSpPr>
                                <wps:spPr bwMode="auto">
                                  <a:xfrm>
                                    <a:off x="5652" y="1576"/>
                                    <a:ext cx="60" cy="8"/>
                                  </a:xfrm>
                                  <a:custGeom>
                                    <a:avLst/>
                                    <a:gdLst>
                                      <a:gd name="T0" fmla="+- 0 5654 5652"/>
                                      <a:gd name="T1" fmla="*/ T0 w 60"/>
                                      <a:gd name="T2" fmla="+- 0 1576 1576"/>
                                      <a:gd name="T3" fmla="*/ 1576 h 8"/>
                                      <a:gd name="T4" fmla="+- 0 5652 5652"/>
                                      <a:gd name="T5" fmla="*/ T4 w 60"/>
                                      <a:gd name="T6" fmla="+- 0 1583 1576"/>
                                      <a:gd name="T7" fmla="*/ 1583 h 8"/>
                                      <a:gd name="T8" fmla="+- 0 5712 5652"/>
                                      <a:gd name="T9" fmla="*/ T8 w 60"/>
                                      <a:gd name="T10" fmla="+- 0 1583 1576"/>
                                      <a:gd name="T11" fmla="*/ 1583 h 8"/>
                                      <a:gd name="T12" fmla="+- 0 5654 5652"/>
                                      <a:gd name="T13" fmla="*/ T12 w 60"/>
                                      <a:gd name="T14" fmla="+- 0 1576 1576"/>
                                      <a:gd name="T15" fmla="*/ 1576 h 8"/>
                                    </a:gdLst>
                                    <a:ahLst/>
                                    <a:cxnLst>
                                      <a:cxn ang="0">
                                        <a:pos x="T1" y="T3"/>
                                      </a:cxn>
                                      <a:cxn ang="0">
                                        <a:pos x="T5" y="T7"/>
                                      </a:cxn>
                                      <a:cxn ang="0">
                                        <a:pos x="T9" y="T11"/>
                                      </a:cxn>
                                      <a:cxn ang="0">
                                        <a:pos x="T13" y="T15"/>
                                      </a:cxn>
                                    </a:cxnLst>
                                    <a:rect l="0" t="0" r="r" b="b"/>
                                    <a:pathLst>
                                      <a:path w="60" h="8">
                                        <a:moveTo>
                                          <a:pt x="2" y="0"/>
                                        </a:moveTo>
                                        <a:lnTo>
                                          <a:pt x="0" y="7"/>
                                        </a:lnTo>
                                        <a:lnTo>
                                          <a:pt x="60" y="7"/>
                                        </a:lnTo>
                                        <a:lnTo>
                                          <a:pt x="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5" name="Group 885"/>
                              <wpg:cNvGrpSpPr>
                                <a:grpSpLocks/>
                              </wpg:cNvGrpSpPr>
                              <wpg:grpSpPr bwMode="auto">
                                <a:xfrm>
                                  <a:off x="5654" y="1576"/>
                                  <a:ext cx="60" cy="8"/>
                                  <a:chOff x="5654" y="1576"/>
                                  <a:chExt cx="60" cy="8"/>
                                </a:xfrm>
                              </wpg:grpSpPr>
                              <wps:wsp>
                                <wps:cNvPr id="2206" name="Freeform 886"/>
                                <wps:cNvSpPr>
                                  <a:spLocks/>
                                </wps:cNvSpPr>
                                <wps:spPr bwMode="auto">
                                  <a:xfrm>
                                    <a:off x="5654" y="1576"/>
                                    <a:ext cx="60" cy="8"/>
                                  </a:xfrm>
                                  <a:custGeom>
                                    <a:avLst/>
                                    <a:gdLst>
                                      <a:gd name="T0" fmla="+- 0 5714 5654"/>
                                      <a:gd name="T1" fmla="*/ T0 w 60"/>
                                      <a:gd name="T2" fmla="+- 0 1576 1576"/>
                                      <a:gd name="T3" fmla="*/ 1576 h 8"/>
                                      <a:gd name="T4" fmla="+- 0 5654 5654"/>
                                      <a:gd name="T5" fmla="*/ T4 w 60"/>
                                      <a:gd name="T6" fmla="+- 0 1576 1576"/>
                                      <a:gd name="T7" fmla="*/ 1576 h 8"/>
                                      <a:gd name="T8" fmla="+- 0 5712 5654"/>
                                      <a:gd name="T9" fmla="*/ T8 w 60"/>
                                      <a:gd name="T10" fmla="+- 0 1583 1576"/>
                                      <a:gd name="T11" fmla="*/ 1583 h 8"/>
                                      <a:gd name="T12" fmla="+- 0 5714 5654"/>
                                      <a:gd name="T13" fmla="*/ T12 w 60"/>
                                      <a:gd name="T14" fmla="+- 0 1576 1576"/>
                                      <a:gd name="T15" fmla="*/ 1576 h 8"/>
                                    </a:gdLst>
                                    <a:ahLst/>
                                    <a:cxnLst>
                                      <a:cxn ang="0">
                                        <a:pos x="T1" y="T3"/>
                                      </a:cxn>
                                      <a:cxn ang="0">
                                        <a:pos x="T5" y="T7"/>
                                      </a:cxn>
                                      <a:cxn ang="0">
                                        <a:pos x="T9" y="T11"/>
                                      </a:cxn>
                                      <a:cxn ang="0">
                                        <a:pos x="T13" y="T15"/>
                                      </a:cxn>
                                    </a:cxnLst>
                                    <a:rect l="0" t="0" r="r" b="b"/>
                                    <a:pathLst>
                                      <a:path w="60" h="8">
                                        <a:moveTo>
                                          <a:pt x="60" y="0"/>
                                        </a:moveTo>
                                        <a:lnTo>
                                          <a:pt x="0" y="0"/>
                                        </a:lnTo>
                                        <a:lnTo>
                                          <a:pt x="58" y="7"/>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7" name="Group 887"/>
                              <wpg:cNvGrpSpPr>
                                <a:grpSpLocks/>
                              </wpg:cNvGrpSpPr>
                              <wpg:grpSpPr bwMode="auto">
                                <a:xfrm>
                                  <a:off x="5642" y="1583"/>
                                  <a:ext cx="65" cy="12"/>
                                  <a:chOff x="5642" y="1583"/>
                                  <a:chExt cx="65" cy="12"/>
                                </a:xfrm>
                              </wpg:grpSpPr>
                              <wps:wsp>
                                <wps:cNvPr id="2208" name="Freeform 888"/>
                                <wps:cNvSpPr>
                                  <a:spLocks/>
                                </wps:cNvSpPr>
                                <wps:spPr bwMode="auto">
                                  <a:xfrm>
                                    <a:off x="5642" y="1583"/>
                                    <a:ext cx="65" cy="12"/>
                                  </a:xfrm>
                                  <a:custGeom>
                                    <a:avLst/>
                                    <a:gdLst>
                                      <a:gd name="T0" fmla="+- 0 5652 5642"/>
                                      <a:gd name="T1" fmla="*/ T0 w 65"/>
                                      <a:gd name="T2" fmla="+- 0 1583 1583"/>
                                      <a:gd name="T3" fmla="*/ 1583 h 12"/>
                                      <a:gd name="T4" fmla="+- 0 5642 5642"/>
                                      <a:gd name="T5" fmla="*/ T4 w 65"/>
                                      <a:gd name="T6" fmla="+- 0 1595 1583"/>
                                      <a:gd name="T7" fmla="*/ 1595 h 12"/>
                                      <a:gd name="T8" fmla="+- 0 5707 5642"/>
                                      <a:gd name="T9" fmla="*/ T8 w 65"/>
                                      <a:gd name="T10" fmla="+- 0 1595 1583"/>
                                      <a:gd name="T11" fmla="*/ 1595 h 12"/>
                                      <a:gd name="T12" fmla="+- 0 5652 5642"/>
                                      <a:gd name="T13" fmla="*/ T12 w 65"/>
                                      <a:gd name="T14" fmla="+- 0 1583 1583"/>
                                      <a:gd name="T15" fmla="*/ 1583 h 12"/>
                                    </a:gdLst>
                                    <a:ahLst/>
                                    <a:cxnLst>
                                      <a:cxn ang="0">
                                        <a:pos x="T1" y="T3"/>
                                      </a:cxn>
                                      <a:cxn ang="0">
                                        <a:pos x="T5" y="T7"/>
                                      </a:cxn>
                                      <a:cxn ang="0">
                                        <a:pos x="T9" y="T11"/>
                                      </a:cxn>
                                      <a:cxn ang="0">
                                        <a:pos x="T13" y="T15"/>
                                      </a:cxn>
                                    </a:cxnLst>
                                    <a:rect l="0" t="0" r="r" b="b"/>
                                    <a:pathLst>
                                      <a:path w="65" h="12">
                                        <a:moveTo>
                                          <a:pt x="10" y="0"/>
                                        </a:moveTo>
                                        <a:lnTo>
                                          <a:pt x="0" y="12"/>
                                        </a:lnTo>
                                        <a:lnTo>
                                          <a:pt x="65" y="12"/>
                                        </a:lnTo>
                                        <a:lnTo>
                                          <a:pt x="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9" name="Group 889"/>
                              <wpg:cNvGrpSpPr>
                                <a:grpSpLocks/>
                              </wpg:cNvGrpSpPr>
                              <wpg:grpSpPr bwMode="auto">
                                <a:xfrm>
                                  <a:off x="5652" y="1583"/>
                                  <a:ext cx="60" cy="12"/>
                                  <a:chOff x="5652" y="1583"/>
                                  <a:chExt cx="60" cy="12"/>
                                </a:xfrm>
                              </wpg:grpSpPr>
                              <wps:wsp>
                                <wps:cNvPr id="2210" name="Freeform 890"/>
                                <wps:cNvSpPr>
                                  <a:spLocks/>
                                </wps:cNvSpPr>
                                <wps:spPr bwMode="auto">
                                  <a:xfrm>
                                    <a:off x="5652" y="1583"/>
                                    <a:ext cx="60" cy="12"/>
                                  </a:xfrm>
                                  <a:custGeom>
                                    <a:avLst/>
                                    <a:gdLst>
                                      <a:gd name="T0" fmla="+- 0 5712 5652"/>
                                      <a:gd name="T1" fmla="*/ T0 w 60"/>
                                      <a:gd name="T2" fmla="+- 0 1583 1583"/>
                                      <a:gd name="T3" fmla="*/ 1583 h 12"/>
                                      <a:gd name="T4" fmla="+- 0 5652 5652"/>
                                      <a:gd name="T5" fmla="*/ T4 w 60"/>
                                      <a:gd name="T6" fmla="+- 0 1583 1583"/>
                                      <a:gd name="T7" fmla="*/ 1583 h 12"/>
                                      <a:gd name="T8" fmla="+- 0 5707 5652"/>
                                      <a:gd name="T9" fmla="*/ T8 w 60"/>
                                      <a:gd name="T10" fmla="+- 0 1595 1583"/>
                                      <a:gd name="T11" fmla="*/ 1595 h 12"/>
                                      <a:gd name="T12" fmla="+- 0 5712 5652"/>
                                      <a:gd name="T13" fmla="*/ T12 w 60"/>
                                      <a:gd name="T14" fmla="+- 0 1583 1583"/>
                                      <a:gd name="T15" fmla="*/ 1583 h 12"/>
                                    </a:gdLst>
                                    <a:ahLst/>
                                    <a:cxnLst>
                                      <a:cxn ang="0">
                                        <a:pos x="T1" y="T3"/>
                                      </a:cxn>
                                      <a:cxn ang="0">
                                        <a:pos x="T5" y="T7"/>
                                      </a:cxn>
                                      <a:cxn ang="0">
                                        <a:pos x="T9" y="T11"/>
                                      </a:cxn>
                                      <a:cxn ang="0">
                                        <a:pos x="T13" y="T15"/>
                                      </a:cxn>
                                    </a:cxnLst>
                                    <a:rect l="0" t="0" r="r" b="b"/>
                                    <a:pathLst>
                                      <a:path w="60" h="12">
                                        <a:moveTo>
                                          <a:pt x="60" y="0"/>
                                        </a:moveTo>
                                        <a:lnTo>
                                          <a:pt x="0" y="0"/>
                                        </a:lnTo>
                                        <a:lnTo>
                                          <a:pt x="55" y="12"/>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1" name="Group 891"/>
                              <wpg:cNvGrpSpPr>
                                <a:grpSpLocks/>
                              </wpg:cNvGrpSpPr>
                              <wpg:grpSpPr bwMode="auto">
                                <a:xfrm>
                                  <a:off x="5638" y="1596"/>
                                  <a:ext cx="70" cy="2"/>
                                  <a:chOff x="5638" y="1596"/>
                                  <a:chExt cx="70" cy="2"/>
                                </a:xfrm>
                              </wpg:grpSpPr>
                              <wps:wsp>
                                <wps:cNvPr id="2212" name="Freeform 892"/>
                                <wps:cNvSpPr>
                                  <a:spLocks/>
                                </wps:cNvSpPr>
                                <wps:spPr bwMode="auto">
                                  <a:xfrm>
                                    <a:off x="5638" y="1596"/>
                                    <a:ext cx="70" cy="2"/>
                                  </a:xfrm>
                                  <a:custGeom>
                                    <a:avLst/>
                                    <a:gdLst>
                                      <a:gd name="T0" fmla="+- 0 5638 5638"/>
                                      <a:gd name="T1" fmla="*/ T0 w 70"/>
                                      <a:gd name="T2" fmla="+- 0 5707 5638"/>
                                      <a:gd name="T3" fmla="*/ T2 w 70"/>
                                    </a:gdLst>
                                    <a:ahLst/>
                                    <a:cxnLst>
                                      <a:cxn ang="0">
                                        <a:pos x="T1" y="0"/>
                                      </a:cxn>
                                      <a:cxn ang="0">
                                        <a:pos x="T3" y="0"/>
                                      </a:cxn>
                                    </a:cxnLst>
                                    <a:rect l="0" t="0" r="r" b="b"/>
                                    <a:pathLst>
                                      <a:path w="70">
                                        <a:moveTo>
                                          <a:pt x="0" y="0"/>
                                        </a:moveTo>
                                        <a:lnTo>
                                          <a:pt x="69" y="0"/>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893"/>
                              <wpg:cNvGrpSpPr>
                                <a:grpSpLocks/>
                              </wpg:cNvGrpSpPr>
                              <wpg:grpSpPr bwMode="auto">
                                <a:xfrm>
                                  <a:off x="5630" y="1600"/>
                                  <a:ext cx="77" cy="2"/>
                                  <a:chOff x="5630" y="1600"/>
                                  <a:chExt cx="77" cy="2"/>
                                </a:xfrm>
                              </wpg:grpSpPr>
                              <wps:wsp>
                                <wps:cNvPr id="2214" name="Freeform 894"/>
                                <wps:cNvSpPr>
                                  <a:spLocks/>
                                </wps:cNvSpPr>
                                <wps:spPr bwMode="auto">
                                  <a:xfrm>
                                    <a:off x="5630" y="1600"/>
                                    <a:ext cx="77" cy="2"/>
                                  </a:xfrm>
                                  <a:custGeom>
                                    <a:avLst/>
                                    <a:gdLst>
                                      <a:gd name="T0" fmla="+- 0 5630 5630"/>
                                      <a:gd name="T1" fmla="*/ T0 w 77"/>
                                      <a:gd name="T2" fmla="+- 0 5707 5630"/>
                                      <a:gd name="T3" fmla="*/ T2 w 77"/>
                                    </a:gdLst>
                                    <a:ahLst/>
                                    <a:cxnLst>
                                      <a:cxn ang="0">
                                        <a:pos x="T1" y="0"/>
                                      </a:cxn>
                                      <a:cxn ang="0">
                                        <a:pos x="T3" y="0"/>
                                      </a:cxn>
                                    </a:cxnLst>
                                    <a:rect l="0" t="0" r="r" b="b"/>
                                    <a:pathLst>
                                      <a:path w="77">
                                        <a:moveTo>
                                          <a:pt x="0" y="0"/>
                                        </a:moveTo>
                                        <a:lnTo>
                                          <a:pt x="77"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895"/>
                              <wpg:cNvGrpSpPr>
                                <a:grpSpLocks/>
                              </wpg:cNvGrpSpPr>
                              <wpg:grpSpPr bwMode="auto">
                                <a:xfrm>
                                  <a:off x="5618" y="1606"/>
                                  <a:ext cx="87" cy="2"/>
                                  <a:chOff x="5618" y="1606"/>
                                  <a:chExt cx="87" cy="2"/>
                                </a:xfrm>
                              </wpg:grpSpPr>
                              <wps:wsp>
                                <wps:cNvPr id="2216" name="Freeform 896"/>
                                <wps:cNvSpPr>
                                  <a:spLocks/>
                                </wps:cNvSpPr>
                                <wps:spPr bwMode="auto">
                                  <a:xfrm>
                                    <a:off x="5618" y="1606"/>
                                    <a:ext cx="87" cy="2"/>
                                  </a:xfrm>
                                  <a:custGeom>
                                    <a:avLst/>
                                    <a:gdLst>
                                      <a:gd name="T0" fmla="+- 0 5618 5618"/>
                                      <a:gd name="T1" fmla="*/ T0 w 87"/>
                                      <a:gd name="T2" fmla="+- 0 5705 5618"/>
                                      <a:gd name="T3" fmla="*/ T2 w 87"/>
                                    </a:gdLst>
                                    <a:ahLst/>
                                    <a:cxnLst>
                                      <a:cxn ang="0">
                                        <a:pos x="T1" y="0"/>
                                      </a:cxn>
                                      <a:cxn ang="0">
                                        <a:pos x="T3" y="0"/>
                                      </a:cxn>
                                    </a:cxnLst>
                                    <a:rect l="0" t="0" r="r" b="b"/>
                                    <a:pathLst>
                                      <a:path w="87">
                                        <a:moveTo>
                                          <a:pt x="0" y="0"/>
                                        </a:moveTo>
                                        <a:lnTo>
                                          <a:pt x="87"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897"/>
                              <wpg:cNvGrpSpPr>
                                <a:grpSpLocks/>
                              </wpg:cNvGrpSpPr>
                              <wpg:grpSpPr bwMode="auto">
                                <a:xfrm>
                                  <a:off x="5486" y="1621"/>
                                  <a:ext cx="216" cy="2"/>
                                  <a:chOff x="5486" y="1621"/>
                                  <a:chExt cx="216" cy="2"/>
                                </a:xfrm>
                              </wpg:grpSpPr>
                              <wps:wsp>
                                <wps:cNvPr id="2218" name="Freeform 898"/>
                                <wps:cNvSpPr>
                                  <a:spLocks/>
                                </wps:cNvSpPr>
                                <wps:spPr bwMode="auto">
                                  <a:xfrm>
                                    <a:off x="5486" y="1621"/>
                                    <a:ext cx="216" cy="2"/>
                                  </a:xfrm>
                                  <a:custGeom>
                                    <a:avLst/>
                                    <a:gdLst>
                                      <a:gd name="T0" fmla="+- 0 5486 5486"/>
                                      <a:gd name="T1" fmla="*/ T0 w 216"/>
                                      <a:gd name="T2" fmla="+- 0 5702 5486"/>
                                      <a:gd name="T3" fmla="*/ T2 w 216"/>
                                    </a:gdLst>
                                    <a:ahLst/>
                                    <a:cxnLst>
                                      <a:cxn ang="0">
                                        <a:pos x="T1" y="0"/>
                                      </a:cxn>
                                      <a:cxn ang="0">
                                        <a:pos x="T3" y="0"/>
                                      </a:cxn>
                                    </a:cxnLst>
                                    <a:rect l="0" t="0" r="r" b="b"/>
                                    <a:pathLst>
                                      <a:path w="216">
                                        <a:moveTo>
                                          <a:pt x="0" y="0"/>
                                        </a:moveTo>
                                        <a:lnTo>
                                          <a:pt x="2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9" name="Group 899"/>
                              <wpg:cNvGrpSpPr>
                                <a:grpSpLocks/>
                              </wpg:cNvGrpSpPr>
                              <wpg:grpSpPr bwMode="auto">
                                <a:xfrm>
                                  <a:off x="5486" y="1637"/>
                                  <a:ext cx="204" cy="2"/>
                                  <a:chOff x="5486" y="1637"/>
                                  <a:chExt cx="204" cy="2"/>
                                </a:xfrm>
                              </wpg:grpSpPr>
                              <wps:wsp>
                                <wps:cNvPr id="2220" name="Freeform 900"/>
                                <wps:cNvSpPr>
                                  <a:spLocks/>
                                </wps:cNvSpPr>
                                <wps:spPr bwMode="auto">
                                  <a:xfrm>
                                    <a:off x="5486" y="1637"/>
                                    <a:ext cx="204" cy="2"/>
                                  </a:xfrm>
                                  <a:custGeom>
                                    <a:avLst/>
                                    <a:gdLst>
                                      <a:gd name="T0" fmla="+- 0 5486 5486"/>
                                      <a:gd name="T1" fmla="*/ T0 w 204"/>
                                      <a:gd name="T2" fmla="+- 0 5690 5486"/>
                                      <a:gd name="T3" fmla="*/ T2 w 204"/>
                                    </a:gdLst>
                                    <a:ahLst/>
                                    <a:cxnLst>
                                      <a:cxn ang="0">
                                        <a:pos x="T1" y="0"/>
                                      </a:cxn>
                                      <a:cxn ang="0">
                                        <a:pos x="T3" y="0"/>
                                      </a:cxn>
                                    </a:cxnLst>
                                    <a:rect l="0" t="0" r="r" b="b"/>
                                    <a:pathLst>
                                      <a:path w="204">
                                        <a:moveTo>
                                          <a:pt x="0" y="0"/>
                                        </a:moveTo>
                                        <a:lnTo>
                                          <a:pt x="20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901"/>
                              <wpg:cNvGrpSpPr>
                                <a:grpSpLocks/>
                              </wpg:cNvGrpSpPr>
                              <wpg:grpSpPr bwMode="auto">
                                <a:xfrm>
                                  <a:off x="5486" y="1643"/>
                                  <a:ext cx="190" cy="2"/>
                                  <a:chOff x="5486" y="1643"/>
                                  <a:chExt cx="190" cy="2"/>
                                </a:xfrm>
                              </wpg:grpSpPr>
                              <wps:wsp>
                                <wps:cNvPr id="2222" name="Freeform 902"/>
                                <wps:cNvSpPr>
                                  <a:spLocks/>
                                </wps:cNvSpPr>
                                <wps:spPr bwMode="auto">
                                  <a:xfrm>
                                    <a:off x="5486" y="1643"/>
                                    <a:ext cx="190" cy="2"/>
                                  </a:xfrm>
                                  <a:custGeom>
                                    <a:avLst/>
                                    <a:gdLst>
                                      <a:gd name="T0" fmla="+- 0 5486 5486"/>
                                      <a:gd name="T1" fmla="*/ T0 w 190"/>
                                      <a:gd name="T2" fmla="+- 0 5676 5486"/>
                                      <a:gd name="T3" fmla="*/ T2 w 190"/>
                                    </a:gdLst>
                                    <a:ahLst/>
                                    <a:cxnLst>
                                      <a:cxn ang="0">
                                        <a:pos x="T1" y="0"/>
                                      </a:cxn>
                                      <a:cxn ang="0">
                                        <a:pos x="T3" y="0"/>
                                      </a:cxn>
                                    </a:cxnLst>
                                    <a:rect l="0" t="0" r="r" b="b"/>
                                    <a:pathLst>
                                      <a:path w="190">
                                        <a:moveTo>
                                          <a:pt x="0" y="0"/>
                                        </a:moveTo>
                                        <a:lnTo>
                                          <a:pt x="190"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3" name="Group 903"/>
                              <wpg:cNvGrpSpPr>
                                <a:grpSpLocks/>
                              </wpg:cNvGrpSpPr>
                              <wpg:grpSpPr bwMode="auto">
                                <a:xfrm>
                                  <a:off x="5486" y="1649"/>
                                  <a:ext cx="183" cy="2"/>
                                  <a:chOff x="5486" y="1649"/>
                                  <a:chExt cx="183" cy="2"/>
                                </a:xfrm>
                              </wpg:grpSpPr>
                              <wps:wsp>
                                <wps:cNvPr id="2224" name="Freeform 904"/>
                                <wps:cNvSpPr>
                                  <a:spLocks/>
                                </wps:cNvSpPr>
                                <wps:spPr bwMode="auto">
                                  <a:xfrm>
                                    <a:off x="5486" y="1649"/>
                                    <a:ext cx="183" cy="2"/>
                                  </a:xfrm>
                                  <a:custGeom>
                                    <a:avLst/>
                                    <a:gdLst>
                                      <a:gd name="T0" fmla="+- 0 5486 5486"/>
                                      <a:gd name="T1" fmla="*/ T0 w 183"/>
                                      <a:gd name="T2" fmla="+- 0 5669 5486"/>
                                      <a:gd name="T3" fmla="*/ T2 w 183"/>
                                    </a:gdLst>
                                    <a:ahLst/>
                                    <a:cxnLst>
                                      <a:cxn ang="0">
                                        <a:pos x="T1" y="0"/>
                                      </a:cxn>
                                      <a:cxn ang="0">
                                        <a:pos x="T3" y="0"/>
                                      </a:cxn>
                                    </a:cxnLst>
                                    <a:rect l="0" t="0" r="r" b="b"/>
                                    <a:pathLst>
                                      <a:path w="183">
                                        <a:moveTo>
                                          <a:pt x="0" y="0"/>
                                        </a:moveTo>
                                        <a:lnTo>
                                          <a:pt x="183" y="0"/>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5" name="Group 905"/>
                              <wpg:cNvGrpSpPr>
                                <a:grpSpLocks/>
                              </wpg:cNvGrpSpPr>
                              <wpg:grpSpPr bwMode="auto">
                                <a:xfrm>
                                  <a:off x="5489" y="1653"/>
                                  <a:ext cx="173" cy="2"/>
                                  <a:chOff x="5489" y="1653"/>
                                  <a:chExt cx="173" cy="2"/>
                                </a:xfrm>
                              </wpg:grpSpPr>
                              <wps:wsp>
                                <wps:cNvPr id="2226" name="Freeform 906"/>
                                <wps:cNvSpPr>
                                  <a:spLocks/>
                                </wps:cNvSpPr>
                                <wps:spPr bwMode="auto">
                                  <a:xfrm>
                                    <a:off x="5489" y="1653"/>
                                    <a:ext cx="173" cy="2"/>
                                  </a:xfrm>
                                  <a:custGeom>
                                    <a:avLst/>
                                    <a:gdLst>
                                      <a:gd name="T0" fmla="+- 0 5489 5489"/>
                                      <a:gd name="T1" fmla="*/ T0 w 173"/>
                                      <a:gd name="T2" fmla="+- 0 5662 5489"/>
                                      <a:gd name="T3" fmla="*/ T2 w 173"/>
                                    </a:gdLst>
                                    <a:ahLst/>
                                    <a:cxnLst>
                                      <a:cxn ang="0">
                                        <a:pos x="T1" y="0"/>
                                      </a:cxn>
                                      <a:cxn ang="0">
                                        <a:pos x="T3" y="0"/>
                                      </a:cxn>
                                    </a:cxnLst>
                                    <a:rect l="0" t="0" r="r" b="b"/>
                                    <a:pathLst>
                                      <a:path w="173">
                                        <a:moveTo>
                                          <a:pt x="0" y="0"/>
                                        </a:moveTo>
                                        <a:lnTo>
                                          <a:pt x="173"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7" name="Group 907"/>
                              <wpg:cNvGrpSpPr>
                                <a:grpSpLocks/>
                              </wpg:cNvGrpSpPr>
                              <wpg:grpSpPr bwMode="auto">
                                <a:xfrm>
                                  <a:off x="5491" y="1657"/>
                                  <a:ext cx="161" cy="2"/>
                                  <a:chOff x="5491" y="1657"/>
                                  <a:chExt cx="161" cy="2"/>
                                </a:xfrm>
                              </wpg:grpSpPr>
                              <wps:wsp>
                                <wps:cNvPr id="2228" name="Freeform 908"/>
                                <wps:cNvSpPr>
                                  <a:spLocks/>
                                </wps:cNvSpPr>
                                <wps:spPr bwMode="auto">
                                  <a:xfrm>
                                    <a:off x="5491" y="1657"/>
                                    <a:ext cx="161" cy="2"/>
                                  </a:xfrm>
                                  <a:custGeom>
                                    <a:avLst/>
                                    <a:gdLst>
                                      <a:gd name="T0" fmla="+- 0 5491 5491"/>
                                      <a:gd name="T1" fmla="*/ T0 w 161"/>
                                      <a:gd name="T2" fmla="+- 0 5652 5491"/>
                                      <a:gd name="T3" fmla="*/ T2 w 161"/>
                                    </a:gdLst>
                                    <a:ahLst/>
                                    <a:cxnLst>
                                      <a:cxn ang="0">
                                        <a:pos x="T1" y="0"/>
                                      </a:cxn>
                                      <a:cxn ang="0">
                                        <a:pos x="T3" y="0"/>
                                      </a:cxn>
                                    </a:cxnLst>
                                    <a:rect l="0" t="0" r="r" b="b"/>
                                    <a:pathLst>
                                      <a:path w="161">
                                        <a:moveTo>
                                          <a:pt x="0" y="0"/>
                                        </a:moveTo>
                                        <a:lnTo>
                                          <a:pt x="161"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9" name="Group 909"/>
                              <wpg:cNvGrpSpPr>
                                <a:grpSpLocks/>
                              </wpg:cNvGrpSpPr>
                              <wpg:grpSpPr bwMode="auto">
                                <a:xfrm>
                                  <a:off x="5491" y="1662"/>
                                  <a:ext cx="154" cy="2"/>
                                  <a:chOff x="5491" y="1662"/>
                                  <a:chExt cx="154" cy="2"/>
                                </a:xfrm>
                              </wpg:grpSpPr>
                              <wps:wsp>
                                <wps:cNvPr id="2230" name="Freeform 910"/>
                                <wps:cNvSpPr>
                                  <a:spLocks/>
                                </wps:cNvSpPr>
                                <wps:spPr bwMode="auto">
                                  <a:xfrm>
                                    <a:off x="5491" y="1662"/>
                                    <a:ext cx="154" cy="2"/>
                                  </a:xfrm>
                                  <a:custGeom>
                                    <a:avLst/>
                                    <a:gdLst>
                                      <a:gd name="T0" fmla="+- 0 5491 5491"/>
                                      <a:gd name="T1" fmla="*/ T0 w 154"/>
                                      <a:gd name="T2" fmla="+- 0 5645 5491"/>
                                      <a:gd name="T3" fmla="*/ T2 w 154"/>
                                    </a:gdLst>
                                    <a:ahLst/>
                                    <a:cxnLst>
                                      <a:cxn ang="0">
                                        <a:pos x="T1" y="0"/>
                                      </a:cxn>
                                      <a:cxn ang="0">
                                        <a:pos x="T3" y="0"/>
                                      </a:cxn>
                                    </a:cxnLst>
                                    <a:rect l="0" t="0" r="r" b="b"/>
                                    <a:pathLst>
                                      <a:path w="154">
                                        <a:moveTo>
                                          <a:pt x="0" y="0"/>
                                        </a:moveTo>
                                        <a:lnTo>
                                          <a:pt x="154"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1" name="Group 911"/>
                              <wpg:cNvGrpSpPr>
                                <a:grpSpLocks/>
                              </wpg:cNvGrpSpPr>
                              <wpg:grpSpPr bwMode="auto">
                                <a:xfrm>
                                  <a:off x="5489" y="1666"/>
                                  <a:ext cx="142" cy="2"/>
                                  <a:chOff x="5489" y="1666"/>
                                  <a:chExt cx="142" cy="2"/>
                                </a:xfrm>
                              </wpg:grpSpPr>
                              <wps:wsp>
                                <wps:cNvPr id="2232" name="Freeform 912"/>
                                <wps:cNvSpPr>
                                  <a:spLocks/>
                                </wps:cNvSpPr>
                                <wps:spPr bwMode="auto">
                                  <a:xfrm>
                                    <a:off x="5489" y="1666"/>
                                    <a:ext cx="142" cy="2"/>
                                  </a:xfrm>
                                  <a:custGeom>
                                    <a:avLst/>
                                    <a:gdLst>
                                      <a:gd name="T0" fmla="+- 0 5489 5489"/>
                                      <a:gd name="T1" fmla="*/ T0 w 142"/>
                                      <a:gd name="T2" fmla="+- 0 5630 5489"/>
                                      <a:gd name="T3" fmla="*/ T2 w 142"/>
                                    </a:gdLst>
                                    <a:ahLst/>
                                    <a:cxnLst>
                                      <a:cxn ang="0">
                                        <a:pos x="T1" y="0"/>
                                      </a:cxn>
                                      <a:cxn ang="0">
                                        <a:pos x="T3" y="0"/>
                                      </a:cxn>
                                    </a:cxnLst>
                                    <a:rect l="0" t="0" r="r" b="b"/>
                                    <a:pathLst>
                                      <a:path w="142">
                                        <a:moveTo>
                                          <a:pt x="0" y="0"/>
                                        </a:moveTo>
                                        <a:lnTo>
                                          <a:pt x="141" y="0"/>
                                        </a:lnTo>
                                      </a:path>
                                    </a:pathLst>
                                  </a:custGeom>
                                  <a:noFill/>
                                  <a:ln w="279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3" name="Group 913"/>
                              <wpg:cNvGrpSpPr>
                                <a:grpSpLocks/>
                              </wpg:cNvGrpSpPr>
                              <wpg:grpSpPr bwMode="auto">
                                <a:xfrm>
                                  <a:off x="5659" y="81"/>
                                  <a:ext cx="2" cy="1474"/>
                                  <a:chOff x="5659" y="81"/>
                                  <a:chExt cx="2" cy="1474"/>
                                </a:xfrm>
                              </wpg:grpSpPr>
                              <wps:wsp>
                                <wps:cNvPr id="2234" name="Freeform 914"/>
                                <wps:cNvSpPr>
                                  <a:spLocks/>
                                </wps:cNvSpPr>
                                <wps:spPr bwMode="auto">
                                  <a:xfrm>
                                    <a:off x="5659" y="81"/>
                                    <a:ext cx="2" cy="1474"/>
                                  </a:xfrm>
                                  <a:custGeom>
                                    <a:avLst/>
                                    <a:gdLst>
                                      <a:gd name="T0" fmla="+- 0 81 81"/>
                                      <a:gd name="T1" fmla="*/ 81 h 1474"/>
                                      <a:gd name="T2" fmla="+- 0 1554 81"/>
                                      <a:gd name="T3" fmla="*/ 1554 h 1474"/>
                                    </a:gdLst>
                                    <a:ahLst/>
                                    <a:cxnLst>
                                      <a:cxn ang="0">
                                        <a:pos x="0" y="T1"/>
                                      </a:cxn>
                                      <a:cxn ang="0">
                                        <a:pos x="0" y="T3"/>
                                      </a:cxn>
                                    </a:cxnLst>
                                    <a:rect l="0" t="0" r="r" b="b"/>
                                    <a:pathLst>
                                      <a:path h="1474">
                                        <a:moveTo>
                                          <a:pt x="0" y="0"/>
                                        </a:moveTo>
                                        <a:lnTo>
                                          <a:pt x="0" y="1473"/>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5" name="Group 915"/>
                              <wpg:cNvGrpSpPr>
                                <a:grpSpLocks/>
                              </wpg:cNvGrpSpPr>
                              <wpg:grpSpPr bwMode="auto">
                                <a:xfrm>
                                  <a:off x="5717" y="81"/>
                                  <a:ext cx="2" cy="1474"/>
                                  <a:chOff x="5717" y="81"/>
                                  <a:chExt cx="2" cy="1474"/>
                                </a:xfrm>
                              </wpg:grpSpPr>
                              <wps:wsp>
                                <wps:cNvPr id="2236" name="Freeform 916"/>
                                <wps:cNvSpPr>
                                  <a:spLocks/>
                                </wps:cNvSpPr>
                                <wps:spPr bwMode="auto">
                                  <a:xfrm>
                                    <a:off x="5717" y="81"/>
                                    <a:ext cx="2" cy="1474"/>
                                  </a:xfrm>
                                  <a:custGeom>
                                    <a:avLst/>
                                    <a:gdLst>
                                      <a:gd name="T0" fmla="+- 0 81 81"/>
                                      <a:gd name="T1" fmla="*/ 81 h 1474"/>
                                      <a:gd name="T2" fmla="+- 0 1554 81"/>
                                      <a:gd name="T3" fmla="*/ 1554 h 1474"/>
                                    </a:gdLst>
                                    <a:ahLst/>
                                    <a:cxnLst>
                                      <a:cxn ang="0">
                                        <a:pos x="0" y="T1"/>
                                      </a:cxn>
                                      <a:cxn ang="0">
                                        <a:pos x="0" y="T3"/>
                                      </a:cxn>
                                    </a:cxnLst>
                                    <a:rect l="0" t="0" r="r" b="b"/>
                                    <a:pathLst>
                                      <a:path h="1474">
                                        <a:moveTo>
                                          <a:pt x="0" y="0"/>
                                        </a:moveTo>
                                        <a:lnTo>
                                          <a:pt x="0" y="1473"/>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7" name="Group 917"/>
                              <wpg:cNvGrpSpPr>
                                <a:grpSpLocks/>
                              </wpg:cNvGrpSpPr>
                              <wpg:grpSpPr bwMode="auto">
                                <a:xfrm>
                                  <a:off x="5602" y="1554"/>
                                  <a:ext cx="116" cy="113"/>
                                  <a:chOff x="5602" y="1554"/>
                                  <a:chExt cx="116" cy="113"/>
                                </a:xfrm>
                              </wpg:grpSpPr>
                              <wps:wsp>
                                <wps:cNvPr id="2238" name="Freeform 918"/>
                                <wps:cNvSpPr>
                                  <a:spLocks/>
                                </wps:cNvSpPr>
                                <wps:spPr bwMode="auto">
                                  <a:xfrm>
                                    <a:off x="5602" y="1554"/>
                                    <a:ext cx="116" cy="113"/>
                                  </a:xfrm>
                                  <a:custGeom>
                                    <a:avLst/>
                                    <a:gdLst>
                                      <a:gd name="T0" fmla="+- 0 5602 5602"/>
                                      <a:gd name="T1" fmla="*/ T0 w 116"/>
                                      <a:gd name="T2" fmla="+- 0 1667 1554"/>
                                      <a:gd name="T3" fmla="*/ 1667 h 113"/>
                                      <a:gd name="T4" fmla="+- 0 5666 5602"/>
                                      <a:gd name="T5" fmla="*/ T4 w 116"/>
                                      <a:gd name="T6" fmla="+- 0 1648 1554"/>
                                      <a:gd name="T7" fmla="*/ 1648 h 113"/>
                                      <a:gd name="T8" fmla="+- 0 5707 5602"/>
                                      <a:gd name="T9" fmla="*/ T8 w 116"/>
                                      <a:gd name="T10" fmla="+- 0 1597 1554"/>
                                      <a:gd name="T11" fmla="*/ 1597 h 113"/>
                                      <a:gd name="T12" fmla="+- 0 5714 5602"/>
                                      <a:gd name="T13" fmla="*/ T12 w 116"/>
                                      <a:gd name="T14" fmla="+- 0 1576 1554"/>
                                      <a:gd name="T15" fmla="*/ 1576 h 113"/>
                                      <a:gd name="T16" fmla="+- 0 5717 5602"/>
                                      <a:gd name="T17" fmla="*/ T16 w 116"/>
                                      <a:gd name="T18" fmla="+- 0 1554 1554"/>
                                      <a:gd name="T19" fmla="*/ 1554 h 113"/>
                                    </a:gdLst>
                                    <a:ahLst/>
                                    <a:cxnLst>
                                      <a:cxn ang="0">
                                        <a:pos x="T1" y="T3"/>
                                      </a:cxn>
                                      <a:cxn ang="0">
                                        <a:pos x="T5" y="T7"/>
                                      </a:cxn>
                                      <a:cxn ang="0">
                                        <a:pos x="T9" y="T11"/>
                                      </a:cxn>
                                      <a:cxn ang="0">
                                        <a:pos x="T13" y="T15"/>
                                      </a:cxn>
                                      <a:cxn ang="0">
                                        <a:pos x="T17" y="T19"/>
                                      </a:cxn>
                                    </a:cxnLst>
                                    <a:rect l="0" t="0" r="r" b="b"/>
                                    <a:pathLst>
                                      <a:path w="116" h="113">
                                        <a:moveTo>
                                          <a:pt x="0" y="113"/>
                                        </a:moveTo>
                                        <a:lnTo>
                                          <a:pt x="64" y="94"/>
                                        </a:lnTo>
                                        <a:lnTo>
                                          <a:pt x="105" y="43"/>
                                        </a:lnTo>
                                        <a:lnTo>
                                          <a:pt x="112" y="22"/>
                                        </a:lnTo>
                                        <a:lnTo>
                                          <a:pt x="115"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919"/>
                              <wpg:cNvGrpSpPr>
                                <a:grpSpLocks/>
                              </wpg:cNvGrpSpPr>
                              <wpg:grpSpPr bwMode="auto">
                                <a:xfrm>
                                  <a:off x="5602" y="1554"/>
                                  <a:ext cx="58" cy="58"/>
                                  <a:chOff x="5602" y="1554"/>
                                  <a:chExt cx="58" cy="58"/>
                                </a:xfrm>
                              </wpg:grpSpPr>
                              <wps:wsp>
                                <wps:cNvPr id="2240" name="Freeform 920"/>
                                <wps:cNvSpPr>
                                  <a:spLocks/>
                                </wps:cNvSpPr>
                                <wps:spPr bwMode="auto">
                                  <a:xfrm>
                                    <a:off x="5602" y="1554"/>
                                    <a:ext cx="58" cy="58"/>
                                  </a:xfrm>
                                  <a:custGeom>
                                    <a:avLst/>
                                    <a:gdLst>
                                      <a:gd name="T0" fmla="+- 0 5602 5602"/>
                                      <a:gd name="T1" fmla="*/ T0 w 58"/>
                                      <a:gd name="T2" fmla="+- 0 1612 1554"/>
                                      <a:gd name="T3" fmla="*/ 1612 h 58"/>
                                      <a:gd name="T4" fmla="+- 0 5618 5602"/>
                                      <a:gd name="T5" fmla="*/ T4 w 58"/>
                                      <a:gd name="T6" fmla="+- 0 1609 1554"/>
                                      <a:gd name="T7" fmla="*/ 1609 h 58"/>
                                      <a:gd name="T8" fmla="+- 0 5642 5602"/>
                                      <a:gd name="T9" fmla="*/ T8 w 58"/>
                                      <a:gd name="T10" fmla="+- 0 1595 1554"/>
                                      <a:gd name="T11" fmla="*/ 1595 h 58"/>
                                      <a:gd name="T12" fmla="+- 0 5652 5602"/>
                                      <a:gd name="T13" fmla="*/ T12 w 58"/>
                                      <a:gd name="T14" fmla="+- 0 1583 1554"/>
                                      <a:gd name="T15" fmla="*/ 1583 h 58"/>
                                      <a:gd name="T16" fmla="+- 0 5657 5602"/>
                                      <a:gd name="T17" fmla="*/ T16 w 58"/>
                                      <a:gd name="T18" fmla="+- 0 1569 1554"/>
                                      <a:gd name="T19" fmla="*/ 1569 h 58"/>
                                      <a:gd name="T20" fmla="+- 0 5659 5602"/>
                                      <a:gd name="T21" fmla="*/ T20 w 58"/>
                                      <a:gd name="T22" fmla="+- 0 1554 1554"/>
                                      <a:gd name="T23" fmla="*/ 1554 h 58"/>
                                    </a:gdLst>
                                    <a:ahLst/>
                                    <a:cxnLst>
                                      <a:cxn ang="0">
                                        <a:pos x="T1" y="T3"/>
                                      </a:cxn>
                                      <a:cxn ang="0">
                                        <a:pos x="T5" y="T7"/>
                                      </a:cxn>
                                      <a:cxn ang="0">
                                        <a:pos x="T9" y="T11"/>
                                      </a:cxn>
                                      <a:cxn ang="0">
                                        <a:pos x="T13" y="T15"/>
                                      </a:cxn>
                                      <a:cxn ang="0">
                                        <a:pos x="T17" y="T19"/>
                                      </a:cxn>
                                      <a:cxn ang="0">
                                        <a:pos x="T21" y="T23"/>
                                      </a:cxn>
                                    </a:cxnLst>
                                    <a:rect l="0" t="0" r="r" b="b"/>
                                    <a:pathLst>
                                      <a:path w="58" h="58">
                                        <a:moveTo>
                                          <a:pt x="0" y="58"/>
                                        </a:moveTo>
                                        <a:lnTo>
                                          <a:pt x="16" y="55"/>
                                        </a:lnTo>
                                        <a:lnTo>
                                          <a:pt x="40" y="41"/>
                                        </a:lnTo>
                                        <a:lnTo>
                                          <a:pt x="50" y="29"/>
                                        </a:lnTo>
                                        <a:lnTo>
                                          <a:pt x="55" y="15"/>
                                        </a:lnTo>
                                        <a:lnTo>
                                          <a:pt x="57"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1" name="Group 921"/>
                              <wpg:cNvGrpSpPr>
                                <a:grpSpLocks/>
                              </wpg:cNvGrpSpPr>
                              <wpg:grpSpPr bwMode="auto">
                                <a:xfrm>
                                  <a:off x="5489" y="1612"/>
                                  <a:ext cx="113" cy="2"/>
                                  <a:chOff x="5489" y="1612"/>
                                  <a:chExt cx="113" cy="2"/>
                                </a:xfrm>
                              </wpg:grpSpPr>
                              <wps:wsp>
                                <wps:cNvPr id="2242" name="Freeform 922"/>
                                <wps:cNvSpPr>
                                  <a:spLocks/>
                                </wps:cNvSpPr>
                                <wps:spPr bwMode="auto">
                                  <a:xfrm>
                                    <a:off x="5489" y="1612"/>
                                    <a:ext cx="113" cy="2"/>
                                  </a:xfrm>
                                  <a:custGeom>
                                    <a:avLst/>
                                    <a:gdLst>
                                      <a:gd name="T0" fmla="+- 0 5602 5489"/>
                                      <a:gd name="T1" fmla="*/ T0 w 113"/>
                                      <a:gd name="T2" fmla="+- 0 5489 5489"/>
                                      <a:gd name="T3" fmla="*/ T2 w 113"/>
                                    </a:gdLst>
                                    <a:ahLst/>
                                    <a:cxnLst>
                                      <a:cxn ang="0">
                                        <a:pos x="T1" y="0"/>
                                      </a:cxn>
                                      <a:cxn ang="0">
                                        <a:pos x="T3" y="0"/>
                                      </a:cxn>
                                    </a:cxnLst>
                                    <a:rect l="0" t="0" r="r" b="b"/>
                                    <a:pathLst>
                                      <a:path w="113">
                                        <a:moveTo>
                                          <a:pt x="113" y="0"/>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923"/>
                              <wpg:cNvGrpSpPr>
                                <a:grpSpLocks/>
                              </wpg:cNvGrpSpPr>
                              <wpg:grpSpPr bwMode="auto">
                                <a:xfrm>
                                  <a:off x="5489" y="1667"/>
                                  <a:ext cx="113" cy="2"/>
                                  <a:chOff x="5489" y="1667"/>
                                  <a:chExt cx="113" cy="2"/>
                                </a:xfrm>
                              </wpg:grpSpPr>
                              <wps:wsp>
                                <wps:cNvPr id="2244" name="Freeform 924"/>
                                <wps:cNvSpPr>
                                  <a:spLocks/>
                                </wps:cNvSpPr>
                                <wps:spPr bwMode="auto">
                                  <a:xfrm>
                                    <a:off x="5489" y="1667"/>
                                    <a:ext cx="113" cy="2"/>
                                  </a:xfrm>
                                  <a:custGeom>
                                    <a:avLst/>
                                    <a:gdLst>
                                      <a:gd name="T0" fmla="+- 0 5602 5489"/>
                                      <a:gd name="T1" fmla="*/ T0 w 113"/>
                                      <a:gd name="T2" fmla="+- 0 5489 5489"/>
                                      <a:gd name="T3" fmla="*/ T2 w 113"/>
                                    </a:gdLst>
                                    <a:ahLst/>
                                    <a:cxnLst>
                                      <a:cxn ang="0">
                                        <a:pos x="T1" y="0"/>
                                      </a:cxn>
                                      <a:cxn ang="0">
                                        <a:pos x="T3" y="0"/>
                                      </a:cxn>
                                    </a:cxnLst>
                                    <a:rect l="0" t="0" r="r" b="b"/>
                                    <a:pathLst>
                                      <a:path w="113">
                                        <a:moveTo>
                                          <a:pt x="113" y="0"/>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5" name="Group 925"/>
                              <wpg:cNvGrpSpPr>
                                <a:grpSpLocks/>
                              </wpg:cNvGrpSpPr>
                              <wpg:grpSpPr bwMode="auto">
                                <a:xfrm>
                                  <a:off x="5486" y="1612"/>
                                  <a:ext cx="5" cy="56"/>
                                  <a:chOff x="5486" y="1612"/>
                                  <a:chExt cx="5" cy="56"/>
                                </a:xfrm>
                              </wpg:grpSpPr>
                              <wps:wsp>
                                <wps:cNvPr id="2246" name="Freeform 926"/>
                                <wps:cNvSpPr>
                                  <a:spLocks/>
                                </wps:cNvSpPr>
                                <wps:spPr bwMode="auto">
                                  <a:xfrm>
                                    <a:off x="5486" y="1612"/>
                                    <a:ext cx="5" cy="56"/>
                                  </a:xfrm>
                                  <a:custGeom>
                                    <a:avLst/>
                                    <a:gdLst>
                                      <a:gd name="T0" fmla="+- 0 5489 5486"/>
                                      <a:gd name="T1" fmla="*/ T0 w 5"/>
                                      <a:gd name="T2" fmla="+- 0 1612 1612"/>
                                      <a:gd name="T3" fmla="*/ 1612 h 56"/>
                                      <a:gd name="T4" fmla="+- 0 5486 5486"/>
                                      <a:gd name="T5" fmla="*/ T4 w 5"/>
                                      <a:gd name="T6" fmla="+- 0 1619 1612"/>
                                      <a:gd name="T7" fmla="*/ 1619 h 56"/>
                                      <a:gd name="T8" fmla="+- 0 5486 5486"/>
                                      <a:gd name="T9" fmla="*/ T8 w 5"/>
                                      <a:gd name="T10" fmla="+- 0 1645 1612"/>
                                      <a:gd name="T11" fmla="*/ 1645 h 56"/>
                                      <a:gd name="T12" fmla="+- 0 5491 5486"/>
                                      <a:gd name="T13" fmla="*/ T12 w 5"/>
                                      <a:gd name="T14" fmla="+- 0 1655 1612"/>
                                      <a:gd name="T15" fmla="*/ 1655 h 56"/>
                                      <a:gd name="T16" fmla="+- 0 5491 5486"/>
                                      <a:gd name="T17" fmla="*/ T16 w 5"/>
                                      <a:gd name="T18" fmla="+- 0 1665 1612"/>
                                      <a:gd name="T19" fmla="*/ 1665 h 56"/>
                                      <a:gd name="T20" fmla="+- 0 5489 5486"/>
                                      <a:gd name="T21" fmla="*/ T20 w 5"/>
                                      <a:gd name="T22" fmla="+- 0 1667 1612"/>
                                      <a:gd name="T23" fmla="*/ 1667 h 56"/>
                                    </a:gdLst>
                                    <a:ahLst/>
                                    <a:cxnLst>
                                      <a:cxn ang="0">
                                        <a:pos x="T1" y="T3"/>
                                      </a:cxn>
                                      <a:cxn ang="0">
                                        <a:pos x="T5" y="T7"/>
                                      </a:cxn>
                                      <a:cxn ang="0">
                                        <a:pos x="T9" y="T11"/>
                                      </a:cxn>
                                      <a:cxn ang="0">
                                        <a:pos x="T13" y="T15"/>
                                      </a:cxn>
                                      <a:cxn ang="0">
                                        <a:pos x="T17" y="T19"/>
                                      </a:cxn>
                                      <a:cxn ang="0">
                                        <a:pos x="T21" y="T23"/>
                                      </a:cxn>
                                    </a:cxnLst>
                                    <a:rect l="0" t="0" r="r" b="b"/>
                                    <a:pathLst>
                                      <a:path w="5" h="56">
                                        <a:moveTo>
                                          <a:pt x="3" y="0"/>
                                        </a:moveTo>
                                        <a:lnTo>
                                          <a:pt x="0" y="7"/>
                                        </a:lnTo>
                                        <a:lnTo>
                                          <a:pt x="0" y="33"/>
                                        </a:lnTo>
                                        <a:lnTo>
                                          <a:pt x="5" y="43"/>
                                        </a:lnTo>
                                        <a:lnTo>
                                          <a:pt x="5" y="53"/>
                                        </a:lnTo>
                                        <a:lnTo>
                                          <a:pt x="3" y="55"/>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7" name="Group 927"/>
                              <wpg:cNvGrpSpPr>
                                <a:grpSpLocks/>
                              </wpg:cNvGrpSpPr>
                              <wpg:grpSpPr bwMode="auto">
                                <a:xfrm>
                                  <a:off x="5659" y="78"/>
                                  <a:ext cx="58" cy="5"/>
                                  <a:chOff x="5659" y="78"/>
                                  <a:chExt cx="58" cy="5"/>
                                </a:xfrm>
                              </wpg:grpSpPr>
                              <wps:wsp>
                                <wps:cNvPr id="2248" name="Freeform 928"/>
                                <wps:cNvSpPr>
                                  <a:spLocks/>
                                </wps:cNvSpPr>
                                <wps:spPr bwMode="auto">
                                  <a:xfrm>
                                    <a:off x="5659" y="78"/>
                                    <a:ext cx="58" cy="5"/>
                                  </a:xfrm>
                                  <a:custGeom>
                                    <a:avLst/>
                                    <a:gdLst>
                                      <a:gd name="T0" fmla="+- 0 5659 5659"/>
                                      <a:gd name="T1" fmla="*/ T0 w 58"/>
                                      <a:gd name="T2" fmla="+- 0 81 78"/>
                                      <a:gd name="T3" fmla="*/ 81 h 5"/>
                                      <a:gd name="T4" fmla="+- 0 5669 5659"/>
                                      <a:gd name="T5" fmla="*/ T4 w 58"/>
                                      <a:gd name="T6" fmla="+- 0 83 78"/>
                                      <a:gd name="T7" fmla="*/ 83 h 5"/>
                                      <a:gd name="T8" fmla="+- 0 5688 5659"/>
                                      <a:gd name="T9" fmla="*/ T8 w 58"/>
                                      <a:gd name="T10" fmla="+- 0 83 78"/>
                                      <a:gd name="T11" fmla="*/ 83 h 5"/>
                                      <a:gd name="T12" fmla="+- 0 5693 5659"/>
                                      <a:gd name="T13" fmla="*/ T12 w 58"/>
                                      <a:gd name="T14" fmla="+- 0 81 78"/>
                                      <a:gd name="T15" fmla="*/ 81 h 5"/>
                                      <a:gd name="T16" fmla="+- 0 5700 5659"/>
                                      <a:gd name="T17" fmla="*/ T16 w 58"/>
                                      <a:gd name="T18" fmla="+- 0 81 78"/>
                                      <a:gd name="T19" fmla="*/ 81 h 5"/>
                                      <a:gd name="T20" fmla="+- 0 5705 5659"/>
                                      <a:gd name="T21" fmla="*/ T20 w 58"/>
                                      <a:gd name="T22" fmla="+- 0 78 78"/>
                                      <a:gd name="T23" fmla="*/ 78 h 5"/>
                                      <a:gd name="T24" fmla="+- 0 5712 5659"/>
                                      <a:gd name="T25" fmla="*/ T24 w 58"/>
                                      <a:gd name="T26" fmla="+- 0 78 78"/>
                                      <a:gd name="T27" fmla="*/ 78 h 5"/>
                                      <a:gd name="T28" fmla="+- 0 5717 5659"/>
                                      <a:gd name="T29" fmla="*/ T28 w 58"/>
                                      <a:gd name="T30" fmla="+- 0 81 78"/>
                                      <a:gd name="T31" fmla="*/ 81 h 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8" h="5">
                                        <a:moveTo>
                                          <a:pt x="0" y="3"/>
                                        </a:moveTo>
                                        <a:lnTo>
                                          <a:pt x="10" y="5"/>
                                        </a:lnTo>
                                        <a:lnTo>
                                          <a:pt x="29" y="5"/>
                                        </a:lnTo>
                                        <a:lnTo>
                                          <a:pt x="34" y="3"/>
                                        </a:lnTo>
                                        <a:lnTo>
                                          <a:pt x="41" y="3"/>
                                        </a:lnTo>
                                        <a:lnTo>
                                          <a:pt x="46" y="0"/>
                                        </a:lnTo>
                                        <a:lnTo>
                                          <a:pt x="53" y="0"/>
                                        </a:lnTo>
                                        <a:lnTo>
                                          <a:pt x="58" y="3"/>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9" name="Group 929"/>
                              <wpg:cNvGrpSpPr>
                                <a:grpSpLocks/>
                              </wpg:cNvGrpSpPr>
                              <wpg:grpSpPr bwMode="auto">
                                <a:xfrm>
                                  <a:off x="5028" y="1367"/>
                                  <a:ext cx="34" cy="34"/>
                                  <a:chOff x="5028" y="1367"/>
                                  <a:chExt cx="34" cy="34"/>
                                </a:xfrm>
                              </wpg:grpSpPr>
                              <wps:wsp>
                                <wps:cNvPr id="2250" name="Freeform 930"/>
                                <wps:cNvSpPr>
                                  <a:spLocks/>
                                </wps:cNvSpPr>
                                <wps:spPr bwMode="auto">
                                  <a:xfrm>
                                    <a:off x="5028" y="1367"/>
                                    <a:ext cx="34" cy="34"/>
                                  </a:xfrm>
                                  <a:custGeom>
                                    <a:avLst/>
                                    <a:gdLst>
                                      <a:gd name="T0" fmla="+- 0 5062 5028"/>
                                      <a:gd name="T1" fmla="*/ T0 w 34"/>
                                      <a:gd name="T2" fmla="+- 0 1384 1367"/>
                                      <a:gd name="T3" fmla="*/ 1384 h 34"/>
                                      <a:gd name="T4" fmla="+- 0 5059 5028"/>
                                      <a:gd name="T5" fmla="*/ T4 w 34"/>
                                      <a:gd name="T6" fmla="+- 0 1377 1367"/>
                                      <a:gd name="T7" fmla="*/ 1377 h 34"/>
                                      <a:gd name="T8" fmla="+- 0 5054 5028"/>
                                      <a:gd name="T9" fmla="*/ T8 w 34"/>
                                      <a:gd name="T10" fmla="+- 0 1369 1367"/>
                                      <a:gd name="T11" fmla="*/ 1369 h 34"/>
                                      <a:gd name="T12" fmla="+- 0 5045 5028"/>
                                      <a:gd name="T13" fmla="*/ T12 w 34"/>
                                      <a:gd name="T14" fmla="+- 0 1367 1367"/>
                                      <a:gd name="T15" fmla="*/ 1367 h 34"/>
                                      <a:gd name="T16" fmla="+- 0 5038 5028"/>
                                      <a:gd name="T17" fmla="*/ T16 w 34"/>
                                      <a:gd name="T18" fmla="+- 0 1369 1367"/>
                                      <a:gd name="T19" fmla="*/ 1369 h 34"/>
                                      <a:gd name="T20" fmla="+- 0 5030 5028"/>
                                      <a:gd name="T21" fmla="*/ T20 w 34"/>
                                      <a:gd name="T22" fmla="+- 0 1377 1367"/>
                                      <a:gd name="T23" fmla="*/ 1377 h 34"/>
                                      <a:gd name="T24" fmla="+- 0 5028 5028"/>
                                      <a:gd name="T25" fmla="*/ T24 w 34"/>
                                      <a:gd name="T26" fmla="+- 0 1384 1367"/>
                                      <a:gd name="T27" fmla="*/ 1384 h 34"/>
                                      <a:gd name="T28" fmla="+- 0 5030 5028"/>
                                      <a:gd name="T29" fmla="*/ T28 w 34"/>
                                      <a:gd name="T30" fmla="+- 0 1393 1367"/>
                                      <a:gd name="T31" fmla="*/ 1393 h 34"/>
                                      <a:gd name="T32" fmla="+- 0 5038 5028"/>
                                      <a:gd name="T33" fmla="*/ T32 w 34"/>
                                      <a:gd name="T34" fmla="+- 0 1398 1367"/>
                                      <a:gd name="T35" fmla="*/ 1398 h 34"/>
                                      <a:gd name="T36" fmla="+- 0 5045 5028"/>
                                      <a:gd name="T37" fmla="*/ T36 w 34"/>
                                      <a:gd name="T38" fmla="+- 0 1401 1367"/>
                                      <a:gd name="T39" fmla="*/ 1401 h 34"/>
                                      <a:gd name="T40" fmla="+- 0 5054 5028"/>
                                      <a:gd name="T41" fmla="*/ T40 w 34"/>
                                      <a:gd name="T42" fmla="+- 0 1398 1367"/>
                                      <a:gd name="T43" fmla="*/ 1398 h 34"/>
                                      <a:gd name="T44" fmla="+- 0 5059 5028"/>
                                      <a:gd name="T45" fmla="*/ T44 w 34"/>
                                      <a:gd name="T46" fmla="+- 0 1393 1367"/>
                                      <a:gd name="T47" fmla="*/ 1393 h 34"/>
                                      <a:gd name="T48" fmla="+- 0 5062 5028"/>
                                      <a:gd name="T49" fmla="*/ T48 w 34"/>
                                      <a:gd name="T50" fmla="+- 0 1384 1367"/>
                                      <a:gd name="T51" fmla="*/ 1384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 h="34">
                                        <a:moveTo>
                                          <a:pt x="34" y="17"/>
                                        </a:moveTo>
                                        <a:lnTo>
                                          <a:pt x="31" y="10"/>
                                        </a:lnTo>
                                        <a:lnTo>
                                          <a:pt x="26" y="2"/>
                                        </a:lnTo>
                                        <a:lnTo>
                                          <a:pt x="17" y="0"/>
                                        </a:lnTo>
                                        <a:lnTo>
                                          <a:pt x="10" y="2"/>
                                        </a:lnTo>
                                        <a:lnTo>
                                          <a:pt x="2" y="10"/>
                                        </a:lnTo>
                                        <a:lnTo>
                                          <a:pt x="0" y="17"/>
                                        </a:lnTo>
                                        <a:lnTo>
                                          <a:pt x="2" y="26"/>
                                        </a:lnTo>
                                        <a:lnTo>
                                          <a:pt x="10" y="31"/>
                                        </a:lnTo>
                                        <a:lnTo>
                                          <a:pt x="17" y="34"/>
                                        </a:lnTo>
                                        <a:lnTo>
                                          <a:pt x="26" y="31"/>
                                        </a:lnTo>
                                        <a:lnTo>
                                          <a:pt x="31" y="26"/>
                                        </a:lnTo>
                                        <a:lnTo>
                                          <a:pt x="34"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1" name="Group 931"/>
                              <wpg:cNvGrpSpPr>
                                <a:grpSpLocks/>
                              </wpg:cNvGrpSpPr>
                              <wpg:grpSpPr bwMode="auto">
                                <a:xfrm>
                                  <a:off x="5035" y="1372"/>
                                  <a:ext cx="22" cy="24"/>
                                  <a:chOff x="5035" y="1372"/>
                                  <a:chExt cx="22" cy="24"/>
                                </a:xfrm>
                              </wpg:grpSpPr>
                              <wps:wsp>
                                <wps:cNvPr id="2252" name="Freeform 932"/>
                                <wps:cNvSpPr>
                                  <a:spLocks/>
                                </wps:cNvSpPr>
                                <wps:spPr bwMode="auto">
                                  <a:xfrm>
                                    <a:off x="5035" y="1372"/>
                                    <a:ext cx="22" cy="24"/>
                                  </a:xfrm>
                                  <a:custGeom>
                                    <a:avLst/>
                                    <a:gdLst>
                                      <a:gd name="T0" fmla="+- 0 5057 5035"/>
                                      <a:gd name="T1" fmla="*/ T0 w 22"/>
                                      <a:gd name="T2" fmla="+- 0 1384 1372"/>
                                      <a:gd name="T3" fmla="*/ 1384 h 24"/>
                                      <a:gd name="T4" fmla="+- 0 5054 5035"/>
                                      <a:gd name="T5" fmla="*/ T4 w 22"/>
                                      <a:gd name="T6" fmla="+- 0 1379 1372"/>
                                      <a:gd name="T7" fmla="*/ 1379 h 24"/>
                                      <a:gd name="T8" fmla="+- 0 5050 5035"/>
                                      <a:gd name="T9" fmla="*/ T8 w 22"/>
                                      <a:gd name="T10" fmla="+- 0 1374 1372"/>
                                      <a:gd name="T11" fmla="*/ 1374 h 24"/>
                                      <a:gd name="T12" fmla="+- 0 5045 5035"/>
                                      <a:gd name="T13" fmla="*/ T12 w 22"/>
                                      <a:gd name="T14" fmla="+- 0 1372 1372"/>
                                      <a:gd name="T15" fmla="*/ 1372 h 24"/>
                                      <a:gd name="T16" fmla="+- 0 5040 5035"/>
                                      <a:gd name="T17" fmla="*/ T16 w 22"/>
                                      <a:gd name="T18" fmla="+- 0 1374 1372"/>
                                      <a:gd name="T19" fmla="*/ 1374 h 24"/>
                                      <a:gd name="T20" fmla="+- 0 5035 5035"/>
                                      <a:gd name="T21" fmla="*/ T20 w 22"/>
                                      <a:gd name="T22" fmla="+- 0 1379 1372"/>
                                      <a:gd name="T23" fmla="*/ 1379 h 24"/>
                                      <a:gd name="T24" fmla="+- 0 5035 5035"/>
                                      <a:gd name="T25" fmla="*/ T24 w 22"/>
                                      <a:gd name="T26" fmla="+- 0 1391 1372"/>
                                      <a:gd name="T27" fmla="*/ 1391 h 24"/>
                                      <a:gd name="T28" fmla="+- 0 5045 5035"/>
                                      <a:gd name="T29" fmla="*/ T28 w 22"/>
                                      <a:gd name="T30" fmla="+- 0 1396 1372"/>
                                      <a:gd name="T31" fmla="*/ 1396 h 24"/>
                                      <a:gd name="T32" fmla="+- 0 5054 5035"/>
                                      <a:gd name="T33" fmla="*/ T32 w 22"/>
                                      <a:gd name="T34" fmla="+- 0 1391 1372"/>
                                      <a:gd name="T35" fmla="*/ 1391 h 24"/>
                                      <a:gd name="T36" fmla="+- 0 5057 5035"/>
                                      <a:gd name="T37" fmla="*/ T36 w 22"/>
                                      <a:gd name="T38" fmla="+- 0 1384 1372"/>
                                      <a:gd name="T39" fmla="*/ 1384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2" h="24">
                                        <a:moveTo>
                                          <a:pt x="22" y="12"/>
                                        </a:moveTo>
                                        <a:lnTo>
                                          <a:pt x="19" y="7"/>
                                        </a:lnTo>
                                        <a:lnTo>
                                          <a:pt x="15" y="2"/>
                                        </a:lnTo>
                                        <a:lnTo>
                                          <a:pt x="10" y="0"/>
                                        </a:lnTo>
                                        <a:lnTo>
                                          <a:pt x="5" y="2"/>
                                        </a:lnTo>
                                        <a:lnTo>
                                          <a:pt x="0" y="7"/>
                                        </a:lnTo>
                                        <a:lnTo>
                                          <a:pt x="0" y="19"/>
                                        </a:lnTo>
                                        <a:lnTo>
                                          <a:pt x="10" y="24"/>
                                        </a:lnTo>
                                        <a:lnTo>
                                          <a:pt x="19" y="19"/>
                                        </a:lnTo>
                                        <a:lnTo>
                                          <a:pt x="22" y="12"/>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3" name="Group 933"/>
                              <wpg:cNvGrpSpPr>
                                <a:grpSpLocks/>
                              </wpg:cNvGrpSpPr>
                              <wpg:grpSpPr bwMode="auto">
                                <a:xfrm>
                                  <a:off x="5045" y="1384"/>
                                  <a:ext cx="161" cy="444"/>
                                  <a:chOff x="5045" y="1384"/>
                                  <a:chExt cx="161" cy="444"/>
                                </a:xfrm>
                              </wpg:grpSpPr>
                              <wps:wsp>
                                <wps:cNvPr id="2254" name="Freeform 934"/>
                                <wps:cNvSpPr>
                                  <a:spLocks/>
                                </wps:cNvSpPr>
                                <wps:spPr bwMode="auto">
                                  <a:xfrm>
                                    <a:off x="5045" y="1384"/>
                                    <a:ext cx="161" cy="444"/>
                                  </a:xfrm>
                                  <a:custGeom>
                                    <a:avLst/>
                                    <a:gdLst>
                                      <a:gd name="T0" fmla="+- 0 5045 5045"/>
                                      <a:gd name="T1" fmla="*/ T0 w 161"/>
                                      <a:gd name="T2" fmla="+- 0 1384 1384"/>
                                      <a:gd name="T3" fmla="*/ 1384 h 444"/>
                                      <a:gd name="T4" fmla="+- 0 5206 5045"/>
                                      <a:gd name="T5" fmla="*/ T4 w 161"/>
                                      <a:gd name="T6" fmla="+- 0 1828 1384"/>
                                      <a:gd name="T7" fmla="*/ 1828 h 444"/>
                                    </a:gdLst>
                                    <a:ahLst/>
                                    <a:cxnLst>
                                      <a:cxn ang="0">
                                        <a:pos x="T1" y="T3"/>
                                      </a:cxn>
                                      <a:cxn ang="0">
                                        <a:pos x="T5" y="T7"/>
                                      </a:cxn>
                                    </a:cxnLst>
                                    <a:rect l="0" t="0" r="r" b="b"/>
                                    <a:pathLst>
                                      <a:path w="161" h="444">
                                        <a:moveTo>
                                          <a:pt x="0" y="0"/>
                                        </a:moveTo>
                                        <a:lnTo>
                                          <a:pt x="161" y="44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5" name="Group 935"/>
                              <wpg:cNvGrpSpPr>
                                <a:grpSpLocks/>
                              </wpg:cNvGrpSpPr>
                              <wpg:grpSpPr bwMode="auto">
                                <a:xfrm>
                                  <a:off x="5717" y="803"/>
                                  <a:ext cx="108" cy="80"/>
                                  <a:chOff x="5717" y="803"/>
                                  <a:chExt cx="108" cy="80"/>
                                </a:xfrm>
                              </wpg:grpSpPr>
                              <wps:wsp>
                                <wps:cNvPr id="2256" name="Freeform 936"/>
                                <wps:cNvSpPr>
                                  <a:spLocks/>
                                </wps:cNvSpPr>
                                <wps:spPr bwMode="auto">
                                  <a:xfrm>
                                    <a:off x="5717" y="803"/>
                                    <a:ext cx="108" cy="80"/>
                                  </a:xfrm>
                                  <a:custGeom>
                                    <a:avLst/>
                                    <a:gdLst>
                                      <a:gd name="T0" fmla="+- 0 5796 5717"/>
                                      <a:gd name="T1" fmla="*/ T0 w 108"/>
                                      <a:gd name="T2" fmla="+- 0 803 803"/>
                                      <a:gd name="T3" fmla="*/ 803 h 80"/>
                                      <a:gd name="T4" fmla="+- 0 5717 5717"/>
                                      <a:gd name="T5" fmla="*/ T4 w 108"/>
                                      <a:gd name="T6" fmla="+- 0 882 803"/>
                                      <a:gd name="T7" fmla="*/ 882 h 80"/>
                                      <a:gd name="T8" fmla="+- 0 5825 5717"/>
                                      <a:gd name="T9" fmla="*/ T8 w 108"/>
                                      <a:gd name="T10" fmla="+- 0 853 803"/>
                                      <a:gd name="T11" fmla="*/ 853 h 80"/>
                                    </a:gdLst>
                                    <a:ahLst/>
                                    <a:cxnLst>
                                      <a:cxn ang="0">
                                        <a:pos x="T1" y="T3"/>
                                      </a:cxn>
                                      <a:cxn ang="0">
                                        <a:pos x="T5" y="T7"/>
                                      </a:cxn>
                                      <a:cxn ang="0">
                                        <a:pos x="T9" y="T11"/>
                                      </a:cxn>
                                    </a:cxnLst>
                                    <a:rect l="0" t="0" r="r" b="b"/>
                                    <a:pathLst>
                                      <a:path w="108" h="80">
                                        <a:moveTo>
                                          <a:pt x="79" y="0"/>
                                        </a:moveTo>
                                        <a:lnTo>
                                          <a:pt x="0" y="79"/>
                                        </a:lnTo>
                                        <a:lnTo>
                                          <a:pt x="108" y="5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937"/>
                              <wpg:cNvGrpSpPr>
                                <a:grpSpLocks/>
                              </wpg:cNvGrpSpPr>
                              <wpg:grpSpPr bwMode="auto">
                                <a:xfrm>
                                  <a:off x="5717" y="803"/>
                                  <a:ext cx="108" cy="80"/>
                                  <a:chOff x="5717" y="803"/>
                                  <a:chExt cx="108" cy="80"/>
                                </a:xfrm>
                              </wpg:grpSpPr>
                              <wps:wsp>
                                <wps:cNvPr id="2258" name="Freeform 938"/>
                                <wps:cNvSpPr>
                                  <a:spLocks/>
                                </wps:cNvSpPr>
                                <wps:spPr bwMode="auto">
                                  <a:xfrm>
                                    <a:off x="5717" y="803"/>
                                    <a:ext cx="108" cy="80"/>
                                  </a:xfrm>
                                  <a:custGeom>
                                    <a:avLst/>
                                    <a:gdLst>
                                      <a:gd name="T0" fmla="+- 0 5796 5717"/>
                                      <a:gd name="T1" fmla="*/ T0 w 108"/>
                                      <a:gd name="T2" fmla="+- 0 803 803"/>
                                      <a:gd name="T3" fmla="*/ 803 h 80"/>
                                      <a:gd name="T4" fmla="+- 0 5717 5717"/>
                                      <a:gd name="T5" fmla="*/ T4 w 108"/>
                                      <a:gd name="T6" fmla="+- 0 882 803"/>
                                      <a:gd name="T7" fmla="*/ 882 h 80"/>
                                      <a:gd name="T8" fmla="+- 0 5825 5717"/>
                                      <a:gd name="T9" fmla="*/ T8 w 108"/>
                                      <a:gd name="T10" fmla="+- 0 853 803"/>
                                      <a:gd name="T11" fmla="*/ 853 h 80"/>
                                      <a:gd name="T12" fmla="+- 0 5796 5717"/>
                                      <a:gd name="T13" fmla="*/ T12 w 108"/>
                                      <a:gd name="T14" fmla="+- 0 803 803"/>
                                      <a:gd name="T15" fmla="*/ 803 h 80"/>
                                    </a:gdLst>
                                    <a:ahLst/>
                                    <a:cxnLst>
                                      <a:cxn ang="0">
                                        <a:pos x="T1" y="T3"/>
                                      </a:cxn>
                                      <a:cxn ang="0">
                                        <a:pos x="T5" y="T7"/>
                                      </a:cxn>
                                      <a:cxn ang="0">
                                        <a:pos x="T9" y="T11"/>
                                      </a:cxn>
                                      <a:cxn ang="0">
                                        <a:pos x="T13" y="T15"/>
                                      </a:cxn>
                                    </a:cxnLst>
                                    <a:rect l="0" t="0" r="r" b="b"/>
                                    <a:pathLst>
                                      <a:path w="108" h="80">
                                        <a:moveTo>
                                          <a:pt x="79" y="0"/>
                                        </a:moveTo>
                                        <a:lnTo>
                                          <a:pt x="0" y="79"/>
                                        </a:lnTo>
                                        <a:lnTo>
                                          <a:pt x="108" y="50"/>
                                        </a:lnTo>
                                        <a:lnTo>
                                          <a:pt x="7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9" name="Group 939"/>
                              <wpg:cNvGrpSpPr>
                                <a:grpSpLocks/>
                              </wpg:cNvGrpSpPr>
                              <wpg:grpSpPr bwMode="auto">
                                <a:xfrm>
                                  <a:off x="5796" y="803"/>
                                  <a:ext cx="29" cy="51"/>
                                  <a:chOff x="5796" y="803"/>
                                  <a:chExt cx="29" cy="51"/>
                                </a:xfrm>
                              </wpg:grpSpPr>
                              <wps:wsp>
                                <wps:cNvPr id="2260" name="Freeform 940"/>
                                <wps:cNvSpPr>
                                  <a:spLocks/>
                                </wps:cNvSpPr>
                                <wps:spPr bwMode="auto">
                                  <a:xfrm>
                                    <a:off x="5796" y="803"/>
                                    <a:ext cx="29" cy="51"/>
                                  </a:xfrm>
                                  <a:custGeom>
                                    <a:avLst/>
                                    <a:gdLst>
                                      <a:gd name="T0" fmla="+- 0 5796 5796"/>
                                      <a:gd name="T1" fmla="*/ T0 w 29"/>
                                      <a:gd name="T2" fmla="+- 0 803 803"/>
                                      <a:gd name="T3" fmla="*/ 803 h 51"/>
                                      <a:gd name="T4" fmla="+- 0 5825 5796"/>
                                      <a:gd name="T5" fmla="*/ T4 w 29"/>
                                      <a:gd name="T6" fmla="+- 0 853 803"/>
                                      <a:gd name="T7" fmla="*/ 853 h 51"/>
                                    </a:gdLst>
                                    <a:ahLst/>
                                    <a:cxnLst>
                                      <a:cxn ang="0">
                                        <a:pos x="T1" y="T3"/>
                                      </a:cxn>
                                      <a:cxn ang="0">
                                        <a:pos x="T5" y="T7"/>
                                      </a:cxn>
                                    </a:cxnLst>
                                    <a:rect l="0" t="0" r="r" b="b"/>
                                    <a:pathLst>
                                      <a:path w="29" h="51">
                                        <a:moveTo>
                                          <a:pt x="0" y="0"/>
                                        </a:moveTo>
                                        <a:lnTo>
                                          <a:pt x="29" y="5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941"/>
                              <wpg:cNvGrpSpPr>
                                <a:grpSpLocks/>
                              </wpg:cNvGrpSpPr>
                              <wpg:grpSpPr bwMode="auto">
                                <a:xfrm>
                                  <a:off x="3811" y="83"/>
                                  <a:ext cx="51" cy="29"/>
                                  <a:chOff x="3811" y="83"/>
                                  <a:chExt cx="51" cy="29"/>
                                </a:xfrm>
                              </wpg:grpSpPr>
                              <wps:wsp>
                                <wps:cNvPr id="2262" name="Freeform 942"/>
                                <wps:cNvSpPr>
                                  <a:spLocks/>
                                </wps:cNvSpPr>
                                <wps:spPr bwMode="auto">
                                  <a:xfrm>
                                    <a:off x="3811" y="83"/>
                                    <a:ext cx="51" cy="29"/>
                                  </a:xfrm>
                                  <a:custGeom>
                                    <a:avLst/>
                                    <a:gdLst>
                                      <a:gd name="T0" fmla="+- 0 3862 3811"/>
                                      <a:gd name="T1" fmla="*/ T0 w 51"/>
                                      <a:gd name="T2" fmla="+- 0 83 83"/>
                                      <a:gd name="T3" fmla="*/ 83 h 29"/>
                                      <a:gd name="T4" fmla="+- 0 3811 3811"/>
                                      <a:gd name="T5" fmla="*/ T4 w 51"/>
                                      <a:gd name="T6" fmla="+- 0 112 83"/>
                                      <a:gd name="T7" fmla="*/ 112 h 29"/>
                                    </a:gdLst>
                                    <a:ahLst/>
                                    <a:cxnLst>
                                      <a:cxn ang="0">
                                        <a:pos x="T1" y="T3"/>
                                      </a:cxn>
                                      <a:cxn ang="0">
                                        <a:pos x="T5" y="T7"/>
                                      </a:cxn>
                                    </a:cxnLst>
                                    <a:rect l="0" t="0" r="r" b="b"/>
                                    <a:pathLst>
                                      <a:path w="51" h="29">
                                        <a:moveTo>
                                          <a:pt x="51" y="0"/>
                                        </a:moveTo>
                                        <a:lnTo>
                                          <a:pt x="0" y="29"/>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943"/>
                              <wpg:cNvGrpSpPr>
                                <a:grpSpLocks/>
                              </wpg:cNvGrpSpPr>
                              <wpg:grpSpPr bwMode="auto">
                                <a:xfrm>
                                  <a:off x="2878" y="1619"/>
                                  <a:ext cx="44" cy="2"/>
                                  <a:chOff x="2878" y="1619"/>
                                  <a:chExt cx="44" cy="2"/>
                                </a:xfrm>
                              </wpg:grpSpPr>
                              <wps:wsp>
                                <wps:cNvPr id="2264" name="Freeform 944"/>
                                <wps:cNvSpPr>
                                  <a:spLocks/>
                                </wps:cNvSpPr>
                                <wps:spPr bwMode="auto">
                                  <a:xfrm>
                                    <a:off x="2878" y="1619"/>
                                    <a:ext cx="44" cy="2"/>
                                  </a:xfrm>
                                  <a:custGeom>
                                    <a:avLst/>
                                    <a:gdLst>
                                      <a:gd name="T0" fmla="+- 0 2878 2878"/>
                                      <a:gd name="T1" fmla="*/ T0 w 44"/>
                                      <a:gd name="T2" fmla="+- 0 2921 2878"/>
                                      <a:gd name="T3" fmla="*/ T2 w 44"/>
                                    </a:gdLst>
                                    <a:ahLst/>
                                    <a:cxnLst>
                                      <a:cxn ang="0">
                                        <a:pos x="T1" y="0"/>
                                      </a:cxn>
                                      <a:cxn ang="0">
                                        <a:pos x="T3" y="0"/>
                                      </a:cxn>
                                    </a:cxnLst>
                                    <a:rect l="0" t="0" r="r" b="b"/>
                                    <a:pathLst>
                                      <a:path w="44">
                                        <a:moveTo>
                                          <a:pt x="0" y="0"/>
                                        </a:moveTo>
                                        <a:lnTo>
                                          <a:pt x="43"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945"/>
                              <wpg:cNvGrpSpPr>
                                <a:grpSpLocks/>
                              </wpg:cNvGrpSpPr>
                              <wpg:grpSpPr bwMode="auto">
                                <a:xfrm>
                                  <a:off x="3019" y="1619"/>
                                  <a:ext cx="46" cy="2"/>
                                  <a:chOff x="3019" y="1619"/>
                                  <a:chExt cx="46" cy="2"/>
                                </a:xfrm>
                              </wpg:grpSpPr>
                              <wps:wsp>
                                <wps:cNvPr id="2266" name="Freeform 946"/>
                                <wps:cNvSpPr>
                                  <a:spLocks/>
                                </wps:cNvSpPr>
                                <wps:spPr bwMode="auto">
                                  <a:xfrm>
                                    <a:off x="3019" y="1619"/>
                                    <a:ext cx="46" cy="2"/>
                                  </a:xfrm>
                                  <a:custGeom>
                                    <a:avLst/>
                                    <a:gdLst>
                                      <a:gd name="T0" fmla="+- 0 3019 3019"/>
                                      <a:gd name="T1" fmla="*/ T0 w 46"/>
                                      <a:gd name="T2" fmla="+- 0 3065 3019"/>
                                      <a:gd name="T3" fmla="*/ T2 w 46"/>
                                    </a:gdLst>
                                    <a:ahLst/>
                                    <a:cxnLst>
                                      <a:cxn ang="0">
                                        <a:pos x="T1" y="0"/>
                                      </a:cxn>
                                      <a:cxn ang="0">
                                        <a:pos x="T3" y="0"/>
                                      </a:cxn>
                                    </a:cxnLst>
                                    <a:rect l="0" t="0" r="r" b="b"/>
                                    <a:pathLst>
                                      <a:path w="46">
                                        <a:moveTo>
                                          <a:pt x="0" y="0"/>
                                        </a:moveTo>
                                        <a:lnTo>
                                          <a:pt x="4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947"/>
                              <wpg:cNvGrpSpPr>
                                <a:grpSpLocks/>
                              </wpg:cNvGrpSpPr>
                              <wpg:grpSpPr bwMode="auto">
                                <a:xfrm>
                                  <a:off x="3161" y="1619"/>
                                  <a:ext cx="44" cy="2"/>
                                  <a:chOff x="3161" y="1619"/>
                                  <a:chExt cx="44" cy="2"/>
                                </a:xfrm>
                              </wpg:grpSpPr>
                              <wps:wsp>
                                <wps:cNvPr id="2268" name="Freeform 948"/>
                                <wps:cNvSpPr>
                                  <a:spLocks/>
                                </wps:cNvSpPr>
                                <wps:spPr bwMode="auto">
                                  <a:xfrm>
                                    <a:off x="3161" y="1619"/>
                                    <a:ext cx="44" cy="2"/>
                                  </a:xfrm>
                                  <a:custGeom>
                                    <a:avLst/>
                                    <a:gdLst>
                                      <a:gd name="T0" fmla="+- 0 3161 3161"/>
                                      <a:gd name="T1" fmla="*/ T0 w 44"/>
                                      <a:gd name="T2" fmla="+- 0 3204 3161"/>
                                      <a:gd name="T3" fmla="*/ T2 w 44"/>
                                    </a:gdLst>
                                    <a:ahLst/>
                                    <a:cxnLst>
                                      <a:cxn ang="0">
                                        <a:pos x="T1" y="0"/>
                                      </a:cxn>
                                      <a:cxn ang="0">
                                        <a:pos x="T3" y="0"/>
                                      </a:cxn>
                                    </a:cxnLst>
                                    <a:rect l="0" t="0" r="r" b="b"/>
                                    <a:pathLst>
                                      <a:path w="44">
                                        <a:moveTo>
                                          <a:pt x="0" y="0"/>
                                        </a:moveTo>
                                        <a:lnTo>
                                          <a:pt x="43"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949"/>
                              <wpg:cNvGrpSpPr>
                                <a:grpSpLocks/>
                              </wpg:cNvGrpSpPr>
                              <wpg:grpSpPr bwMode="auto">
                                <a:xfrm>
                                  <a:off x="3302" y="1619"/>
                                  <a:ext cx="46" cy="2"/>
                                  <a:chOff x="3302" y="1619"/>
                                  <a:chExt cx="46" cy="2"/>
                                </a:xfrm>
                              </wpg:grpSpPr>
                              <wps:wsp>
                                <wps:cNvPr id="2270" name="Freeform 950"/>
                                <wps:cNvSpPr>
                                  <a:spLocks/>
                                </wps:cNvSpPr>
                                <wps:spPr bwMode="auto">
                                  <a:xfrm>
                                    <a:off x="3302" y="1619"/>
                                    <a:ext cx="46" cy="2"/>
                                  </a:xfrm>
                                  <a:custGeom>
                                    <a:avLst/>
                                    <a:gdLst>
                                      <a:gd name="T0" fmla="+- 0 3302 3302"/>
                                      <a:gd name="T1" fmla="*/ T0 w 46"/>
                                      <a:gd name="T2" fmla="+- 0 3348 3302"/>
                                      <a:gd name="T3" fmla="*/ T2 w 46"/>
                                    </a:gdLst>
                                    <a:ahLst/>
                                    <a:cxnLst>
                                      <a:cxn ang="0">
                                        <a:pos x="T1" y="0"/>
                                      </a:cxn>
                                      <a:cxn ang="0">
                                        <a:pos x="T3" y="0"/>
                                      </a:cxn>
                                    </a:cxnLst>
                                    <a:rect l="0" t="0" r="r" b="b"/>
                                    <a:pathLst>
                                      <a:path w="46">
                                        <a:moveTo>
                                          <a:pt x="0" y="0"/>
                                        </a:moveTo>
                                        <a:lnTo>
                                          <a:pt x="4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951"/>
                              <wpg:cNvGrpSpPr>
                                <a:grpSpLocks/>
                              </wpg:cNvGrpSpPr>
                              <wpg:grpSpPr bwMode="auto">
                                <a:xfrm>
                                  <a:off x="3444" y="1619"/>
                                  <a:ext cx="46" cy="2"/>
                                  <a:chOff x="3444" y="1619"/>
                                  <a:chExt cx="46" cy="2"/>
                                </a:xfrm>
                              </wpg:grpSpPr>
                              <wps:wsp>
                                <wps:cNvPr id="2272" name="Freeform 952"/>
                                <wps:cNvSpPr>
                                  <a:spLocks/>
                                </wps:cNvSpPr>
                                <wps:spPr bwMode="auto">
                                  <a:xfrm>
                                    <a:off x="3444" y="1619"/>
                                    <a:ext cx="46" cy="2"/>
                                  </a:xfrm>
                                  <a:custGeom>
                                    <a:avLst/>
                                    <a:gdLst>
                                      <a:gd name="T0" fmla="+- 0 3444 3444"/>
                                      <a:gd name="T1" fmla="*/ T0 w 46"/>
                                      <a:gd name="T2" fmla="+- 0 3490 3444"/>
                                      <a:gd name="T3" fmla="*/ T2 w 46"/>
                                    </a:gdLst>
                                    <a:ahLst/>
                                    <a:cxnLst>
                                      <a:cxn ang="0">
                                        <a:pos x="T1" y="0"/>
                                      </a:cxn>
                                      <a:cxn ang="0">
                                        <a:pos x="T3" y="0"/>
                                      </a:cxn>
                                    </a:cxnLst>
                                    <a:rect l="0" t="0" r="r" b="b"/>
                                    <a:pathLst>
                                      <a:path w="46">
                                        <a:moveTo>
                                          <a:pt x="0" y="0"/>
                                        </a:moveTo>
                                        <a:lnTo>
                                          <a:pt x="4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953"/>
                              <wpg:cNvGrpSpPr>
                                <a:grpSpLocks/>
                              </wpg:cNvGrpSpPr>
                              <wpg:grpSpPr bwMode="auto">
                                <a:xfrm>
                                  <a:off x="3727" y="1619"/>
                                  <a:ext cx="46" cy="2"/>
                                  <a:chOff x="3727" y="1619"/>
                                  <a:chExt cx="46" cy="2"/>
                                </a:xfrm>
                              </wpg:grpSpPr>
                              <wps:wsp>
                                <wps:cNvPr id="2274" name="Freeform 954"/>
                                <wps:cNvSpPr>
                                  <a:spLocks/>
                                </wps:cNvSpPr>
                                <wps:spPr bwMode="auto">
                                  <a:xfrm>
                                    <a:off x="3727" y="1619"/>
                                    <a:ext cx="46" cy="2"/>
                                  </a:xfrm>
                                  <a:custGeom>
                                    <a:avLst/>
                                    <a:gdLst>
                                      <a:gd name="T0" fmla="+- 0 3727 3727"/>
                                      <a:gd name="T1" fmla="*/ T0 w 46"/>
                                      <a:gd name="T2" fmla="+- 0 3773 3727"/>
                                      <a:gd name="T3" fmla="*/ T2 w 46"/>
                                    </a:gdLst>
                                    <a:ahLst/>
                                    <a:cxnLst>
                                      <a:cxn ang="0">
                                        <a:pos x="T1" y="0"/>
                                      </a:cxn>
                                      <a:cxn ang="0">
                                        <a:pos x="T3" y="0"/>
                                      </a:cxn>
                                    </a:cxnLst>
                                    <a:rect l="0" t="0" r="r" b="b"/>
                                    <a:pathLst>
                                      <a:path w="46">
                                        <a:moveTo>
                                          <a:pt x="0" y="0"/>
                                        </a:moveTo>
                                        <a:lnTo>
                                          <a:pt x="4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955"/>
                              <wpg:cNvGrpSpPr>
                                <a:grpSpLocks/>
                              </wpg:cNvGrpSpPr>
                              <wpg:grpSpPr bwMode="auto">
                                <a:xfrm>
                                  <a:off x="3869" y="1619"/>
                                  <a:ext cx="46" cy="2"/>
                                  <a:chOff x="3869" y="1619"/>
                                  <a:chExt cx="46" cy="2"/>
                                </a:xfrm>
                              </wpg:grpSpPr>
                              <wps:wsp>
                                <wps:cNvPr id="2276" name="Freeform 956"/>
                                <wps:cNvSpPr>
                                  <a:spLocks/>
                                </wps:cNvSpPr>
                                <wps:spPr bwMode="auto">
                                  <a:xfrm>
                                    <a:off x="3869" y="1619"/>
                                    <a:ext cx="46" cy="2"/>
                                  </a:xfrm>
                                  <a:custGeom>
                                    <a:avLst/>
                                    <a:gdLst>
                                      <a:gd name="T0" fmla="+- 0 3869 3869"/>
                                      <a:gd name="T1" fmla="*/ T0 w 46"/>
                                      <a:gd name="T2" fmla="+- 0 3914 3869"/>
                                      <a:gd name="T3" fmla="*/ T2 w 46"/>
                                    </a:gdLst>
                                    <a:ahLst/>
                                    <a:cxnLst>
                                      <a:cxn ang="0">
                                        <a:pos x="T1" y="0"/>
                                      </a:cxn>
                                      <a:cxn ang="0">
                                        <a:pos x="T3" y="0"/>
                                      </a:cxn>
                                    </a:cxnLst>
                                    <a:rect l="0" t="0" r="r" b="b"/>
                                    <a:pathLst>
                                      <a:path w="46">
                                        <a:moveTo>
                                          <a:pt x="0" y="0"/>
                                        </a:moveTo>
                                        <a:lnTo>
                                          <a:pt x="4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957"/>
                              <wpg:cNvGrpSpPr>
                                <a:grpSpLocks/>
                              </wpg:cNvGrpSpPr>
                              <wpg:grpSpPr bwMode="auto">
                                <a:xfrm>
                                  <a:off x="4010" y="1619"/>
                                  <a:ext cx="46" cy="2"/>
                                  <a:chOff x="4010" y="1619"/>
                                  <a:chExt cx="46" cy="2"/>
                                </a:xfrm>
                              </wpg:grpSpPr>
                              <wps:wsp>
                                <wps:cNvPr id="2278" name="Freeform 958"/>
                                <wps:cNvSpPr>
                                  <a:spLocks/>
                                </wps:cNvSpPr>
                                <wps:spPr bwMode="auto">
                                  <a:xfrm>
                                    <a:off x="4010" y="1619"/>
                                    <a:ext cx="46" cy="2"/>
                                  </a:xfrm>
                                  <a:custGeom>
                                    <a:avLst/>
                                    <a:gdLst>
                                      <a:gd name="T0" fmla="+- 0 4010 4010"/>
                                      <a:gd name="T1" fmla="*/ T0 w 46"/>
                                      <a:gd name="T2" fmla="+- 0 4056 4010"/>
                                      <a:gd name="T3" fmla="*/ T2 w 46"/>
                                    </a:gdLst>
                                    <a:ahLst/>
                                    <a:cxnLst>
                                      <a:cxn ang="0">
                                        <a:pos x="T1" y="0"/>
                                      </a:cxn>
                                      <a:cxn ang="0">
                                        <a:pos x="T3" y="0"/>
                                      </a:cxn>
                                    </a:cxnLst>
                                    <a:rect l="0" t="0" r="r" b="b"/>
                                    <a:pathLst>
                                      <a:path w="46">
                                        <a:moveTo>
                                          <a:pt x="0" y="0"/>
                                        </a:moveTo>
                                        <a:lnTo>
                                          <a:pt x="4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959"/>
                              <wpg:cNvGrpSpPr>
                                <a:grpSpLocks/>
                              </wpg:cNvGrpSpPr>
                              <wpg:grpSpPr bwMode="auto">
                                <a:xfrm>
                                  <a:off x="4154" y="1619"/>
                                  <a:ext cx="44" cy="2"/>
                                  <a:chOff x="4154" y="1619"/>
                                  <a:chExt cx="44" cy="2"/>
                                </a:xfrm>
                              </wpg:grpSpPr>
                              <wps:wsp>
                                <wps:cNvPr id="2280" name="Freeform 960"/>
                                <wps:cNvSpPr>
                                  <a:spLocks/>
                                </wps:cNvSpPr>
                                <wps:spPr bwMode="auto">
                                  <a:xfrm>
                                    <a:off x="4154" y="1619"/>
                                    <a:ext cx="44" cy="2"/>
                                  </a:xfrm>
                                  <a:custGeom>
                                    <a:avLst/>
                                    <a:gdLst>
                                      <a:gd name="T0" fmla="+- 0 4154 4154"/>
                                      <a:gd name="T1" fmla="*/ T0 w 44"/>
                                      <a:gd name="T2" fmla="+- 0 4198 4154"/>
                                      <a:gd name="T3" fmla="*/ T2 w 44"/>
                                    </a:gdLst>
                                    <a:ahLst/>
                                    <a:cxnLst>
                                      <a:cxn ang="0">
                                        <a:pos x="T1" y="0"/>
                                      </a:cxn>
                                      <a:cxn ang="0">
                                        <a:pos x="T3" y="0"/>
                                      </a:cxn>
                                    </a:cxnLst>
                                    <a:rect l="0" t="0" r="r" b="b"/>
                                    <a:pathLst>
                                      <a:path w="44">
                                        <a:moveTo>
                                          <a:pt x="0" y="0"/>
                                        </a:moveTo>
                                        <a:lnTo>
                                          <a:pt x="44"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961"/>
                              <wpg:cNvGrpSpPr>
                                <a:grpSpLocks/>
                              </wpg:cNvGrpSpPr>
                              <wpg:grpSpPr bwMode="auto">
                                <a:xfrm>
                                  <a:off x="4296" y="1619"/>
                                  <a:ext cx="44" cy="2"/>
                                  <a:chOff x="4296" y="1619"/>
                                  <a:chExt cx="44" cy="2"/>
                                </a:xfrm>
                              </wpg:grpSpPr>
                              <wps:wsp>
                                <wps:cNvPr id="2282" name="Freeform 962"/>
                                <wps:cNvSpPr>
                                  <a:spLocks/>
                                </wps:cNvSpPr>
                                <wps:spPr bwMode="auto">
                                  <a:xfrm>
                                    <a:off x="4296" y="1619"/>
                                    <a:ext cx="44" cy="2"/>
                                  </a:xfrm>
                                  <a:custGeom>
                                    <a:avLst/>
                                    <a:gdLst>
                                      <a:gd name="T0" fmla="+- 0 4296 4296"/>
                                      <a:gd name="T1" fmla="*/ T0 w 44"/>
                                      <a:gd name="T2" fmla="+- 0 4339 4296"/>
                                      <a:gd name="T3" fmla="*/ T2 w 44"/>
                                    </a:gdLst>
                                    <a:ahLst/>
                                    <a:cxnLst>
                                      <a:cxn ang="0">
                                        <a:pos x="T1" y="0"/>
                                      </a:cxn>
                                      <a:cxn ang="0">
                                        <a:pos x="T3" y="0"/>
                                      </a:cxn>
                                    </a:cxnLst>
                                    <a:rect l="0" t="0" r="r" b="b"/>
                                    <a:pathLst>
                                      <a:path w="44">
                                        <a:moveTo>
                                          <a:pt x="0" y="0"/>
                                        </a:moveTo>
                                        <a:lnTo>
                                          <a:pt x="43"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963"/>
                              <wpg:cNvGrpSpPr>
                                <a:grpSpLocks/>
                              </wpg:cNvGrpSpPr>
                              <wpg:grpSpPr bwMode="auto">
                                <a:xfrm>
                                  <a:off x="3010" y="798"/>
                                  <a:ext cx="2" cy="58"/>
                                  <a:chOff x="3010" y="798"/>
                                  <a:chExt cx="2" cy="58"/>
                                </a:xfrm>
                              </wpg:grpSpPr>
                              <wps:wsp>
                                <wps:cNvPr id="2284" name="Freeform 964"/>
                                <wps:cNvSpPr>
                                  <a:spLocks/>
                                </wps:cNvSpPr>
                                <wps:spPr bwMode="auto">
                                  <a:xfrm>
                                    <a:off x="3010" y="798"/>
                                    <a:ext cx="2" cy="58"/>
                                  </a:xfrm>
                                  <a:custGeom>
                                    <a:avLst/>
                                    <a:gdLst>
                                      <a:gd name="T0" fmla="+- 0 856 798"/>
                                      <a:gd name="T1" fmla="*/ 856 h 58"/>
                                      <a:gd name="T2" fmla="+- 0 798 798"/>
                                      <a:gd name="T3" fmla="*/ 798 h 58"/>
                                    </a:gdLst>
                                    <a:ahLst/>
                                    <a:cxnLst>
                                      <a:cxn ang="0">
                                        <a:pos x="0" y="T1"/>
                                      </a:cxn>
                                      <a:cxn ang="0">
                                        <a:pos x="0" y="T3"/>
                                      </a:cxn>
                                    </a:cxnLst>
                                    <a:rect l="0" t="0" r="r" b="b"/>
                                    <a:pathLst>
                                      <a:path h="58">
                                        <a:moveTo>
                                          <a:pt x="0" y="58"/>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965"/>
                              <wpg:cNvGrpSpPr>
                                <a:grpSpLocks/>
                              </wpg:cNvGrpSpPr>
                              <wpg:grpSpPr bwMode="auto">
                                <a:xfrm>
                                  <a:off x="4207" y="798"/>
                                  <a:ext cx="2" cy="58"/>
                                  <a:chOff x="4207" y="798"/>
                                  <a:chExt cx="2" cy="58"/>
                                </a:xfrm>
                              </wpg:grpSpPr>
                              <wps:wsp>
                                <wps:cNvPr id="2286" name="Freeform 966"/>
                                <wps:cNvSpPr>
                                  <a:spLocks/>
                                </wps:cNvSpPr>
                                <wps:spPr bwMode="auto">
                                  <a:xfrm>
                                    <a:off x="4207" y="798"/>
                                    <a:ext cx="2" cy="58"/>
                                  </a:xfrm>
                                  <a:custGeom>
                                    <a:avLst/>
                                    <a:gdLst>
                                      <a:gd name="T0" fmla="+- 0 798 798"/>
                                      <a:gd name="T1" fmla="*/ 798 h 58"/>
                                      <a:gd name="T2" fmla="+- 0 856 798"/>
                                      <a:gd name="T3" fmla="*/ 856 h 58"/>
                                    </a:gdLst>
                                    <a:ahLst/>
                                    <a:cxnLst>
                                      <a:cxn ang="0">
                                        <a:pos x="0" y="T1"/>
                                      </a:cxn>
                                      <a:cxn ang="0">
                                        <a:pos x="0" y="T3"/>
                                      </a:cxn>
                                    </a:cxnLst>
                                    <a:rect l="0" t="0" r="r" b="b"/>
                                    <a:pathLst>
                                      <a:path h="58">
                                        <a:moveTo>
                                          <a:pt x="0" y="0"/>
                                        </a:moveTo>
                                        <a:lnTo>
                                          <a:pt x="0" y="58"/>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967"/>
                              <wpg:cNvGrpSpPr>
                                <a:grpSpLocks/>
                              </wpg:cNvGrpSpPr>
                              <wpg:grpSpPr bwMode="auto">
                                <a:xfrm>
                                  <a:off x="3571" y="1979"/>
                                  <a:ext cx="75" cy="2"/>
                                  <a:chOff x="3571" y="1979"/>
                                  <a:chExt cx="75" cy="2"/>
                                </a:xfrm>
                              </wpg:grpSpPr>
                              <wps:wsp>
                                <wps:cNvPr id="2288" name="Freeform 968"/>
                                <wps:cNvSpPr>
                                  <a:spLocks/>
                                </wps:cNvSpPr>
                                <wps:spPr bwMode="auto">
                                  <a:xfrm>
                                    <a:off x="3571" y="1979"/>
                                    <a:ext cx="75" cy="2"/>
                                  </a:xfrm>
                                  <a:custGeom>
                                    <a:avLst/>
                                    <a:gdLst>
                                      <a:gd name="T0" fmla="+- 0 3571 3571"/>
                                      <a:gd name="T1" fmla="*/ T0 w 75"/>
                                      <a:gd name="T2" fmla="+- 0 3646 3571"/>
                                      <a:gd name="T3" fmla="*/ T2 w 75"/>
                                    </a:gdLst>
                                    <a:ahLst/>
                                    <a:cxnLst>
                                      <a:cxn ang="0">
                                        <a:pos x="T1" y="0"/>
                                      </a:cxn>
                                      <a:cxn ang="0">
                                        <a:pos x="T3" y="0"/>
                                      </a:cxn>
                                    </a:cxnLst>
                                    <a:rect l="0" t="0" r="r" b="b"/>
                                    <a:pathLst>
                                      <a:path w="75">
                                        <a:moveTo>
                                          <a:pt x="0" y="0"/>
                                        </a:moveTo>
                                        <a:lnTo>
                                          <a:pt x="7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969"/>
                              <wpg:cNvGrpSpPr>
                                <a:grpSpLocks/>
                              </wpg:cNvGrpSpPr>
                              <wpg:grpSpPr bwMode="auto">
                                <a:xfrm>
                                  <a:off x="1558" y="563"/>
                                  <a:ext cx="130" cy="2"/>
                                  <a:chOff x="1558" y="563"/>
                                  <a:chExt cx="130" cy="2"/>
                                </a:xfrm>
                              </wpg:grpSpPr>
                              <wps:wsp>
                                <wps:cNvPr id="2290" name="Freeform 970"/>
                                <wps:cNvSpPr>
                                  <a:spLocks/>
                                </wps:cNvSpPr>
                                <wps:spPr bwMode="auto">
                                  <a:xfrm>
                                    <a:off x="1558" y="563"/>
                                    <a:ext cx="130" cy="2"/>
                                  </a:xfrm>
                                  <a:custGeom>
                                    <a:avLst/>
                                    <a:gdLst>
                                      <a:gd name="T0" fmla="+- 0 1558 1558"/>
                                      <a:gd name="T1" fmla="*/ T0 w 130"/>
                                      <a:gd name="T2" fmla="+- 0 1687 1558"/>
                                      <a:gd name="T3" fmla="*/ T2 w 130"/>
                                    </a:gdLst>
                                    <a:ahLst/>
                                    <a:cxnLst>
                                      <a:cxn ang="0">
                                        <a:pos x="T1" y="0"/>
                                      </a:cxn>
                                      <a:cxn ang="0">
                                        <a:pos x="T3" y="0"/>
                                      </a:cxn>
                                    </a:cxnLst>
                                    <a:rect l="0" t="0" r="r" b="b"/>
                                    <a:pathLst>
                                      <a:path w="130">
                                        <a:moveTo>
                                          <a:pt x="0" y="0"/>
                                        </a:moveTo>
                                        <a:lnTo>
                                          <a:pt x="129"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1" name="Group 971"/>
                              <wpg:cNvGrpSpPr>
                                <a:grpSpLocks/>
                              </wpg:cNvGrpSpPr>
                              <wpg:grpSpPr bwMode="auto">
                                <a:xfrm>
                                  <a:off x="1750" y="563"/>
                                  <a:ext cx="128" cy="2"/>
                                  <a:chOff x="1750" y="563"/>
                                  <a:chExt cx="128" cy="2"/>
                                </a:xfrm>
                              </wpg:grpSpPr>
                              <wps:wsp>
                                <wps:cNvPr id="2292" name="Freeform 972"/>
                                <wps:cNvSpPr>
                                  <a:spLocks/>
                                </wps:cNvSpPr>
                                <wps:spPr bwMode="auto">
                                  <a:xfrm>
                                    <a:off x="1750" y="563"/>
                                    <a:ext cx="128" cy="2"/>
                                  </a:xfrm>
                                  <a:custGeom>
                                    <a:avLst/>
                                    <a:gdLst>
                                      <a:gd name="T0" fmla="+- 0 1750 1750"/>
                                      <a:gd name="T1" fmla="*/ T0 w 128"/>
                                      <a:gd name="T2" fmla="+- 0 1877 1750"/>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3" name="Group 973"/>
                              <wpg:cNvGrpSpPr>
                                <a:grpSpLocks/>
                              </wpg:cNvGrpSpPr>
                              <wpg:grpSpPr bwMode="auto">
                                <a:xfrm>
                                  <a:off x="2129" y="563"/>
                                  <a:ext cx="125" cy="2"/>
                                  <a:chOff x="2129" y="563"/>
                                  <a:chExt cx="125" cy="2"/>
                                </a:xfrm>
                              </wpg:grpSpPr>
                              <wps:wsp>
                                <wps:cNvPr id="2294" name="Freeform 974"/>
                                <wps:cNvSpPr>
                                  <a:spLocks/>
                                </wps:cNvSpPr>
                                <wps:spPr bwMode="auto">
                                  <a:xfrm>
                                    <a:off x="2129" y="563"/>
                                    <a:ext cx="125" cy="2"/>
                                  </a:xfrm>
                                  <a:custGeom>
                                    <a:avLst/>
                                    <a:gdLst>
                                      <a:gd name="T0" fmla="+- 0 2129 2129"/>
                                      <a:gd name="T1" fmla="*/ T0 w 125"/>
                                      <a:gd name="T2" fmla="+- 0 2254 2129"/>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5" name="Group 975"/>
                              <wpg:cNvGrpSpPr>
                                <a:grpSpLocks/>
                              </wpg:cNvGrpSpPr>
                              <wpg:grpSpPr bwMode="auto">
                                <a:xfrm>
                                  <a:off x="2316" y="563"/>
                                  <a:ext cx="128" cy="2"/>
                                  <a:chOff x="2316" y="563"/>
                                  <a:chExt cx="128" cy="2"/>
                                </a:xfrm>
                              </wpg:grpSpPr>
                              <wps:wsp>
                                <wps:cNvPr id="2296" name="Freeform 976"/>
                                <wps:cNvSpPr>
                                  <a:spLocks/>
                                </wps:cNvSpPr>
                                <wps:spPr bwMode="auto">
                                  <a:xfrm>
                                    <a:off x="2316" y="563"/>
                                    <a:ext cx="128" cy="2"/>
                                  </a:xfrm>
                                  <a:custGeom>
                                    <a:avLst/>
                                    <a:gdLst>
                                      <a:gd name="T0" fmla="+- 0 2316 2316"/>
                                      <a:gd name="T1" fmla="*/ T0 w 128"/>
                                      <a:gd name="T2" fmla="+- 0 2443 2316"/>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7" name="Group 977"/>
                              <wpg:cNvGrpSpPr>
                                <a:grpSpLocks/>
                              </wpg:cNvGrpSpPr>
                              <wpg:grpSpPr bwMode="auto">
                                <a:xfrm>
                                  <a:off x="2506" y="563"/>
                                  <a:ext cx="128" cy="2"/>
                                  <a:chOff x="2506" y="563"/>
                                  <a:chExt cx="128" cy="2"/>
                                </a:xfrm>
                              </wpg:grpSpPr>
                              <wps:wsp>
                                <wps:cNvPr id="2298" name="Freeform 978"/>
                                <wps:cNvSpPr>
                                  <a:spLocks/>
                                </wps:cNvSpPr>
                                <wps:spPr bwMode="auto">
                                  <a:xfrm>
                                    <a:off x="2506" y="563"/>
                                    <a:ext cx="128" cy="2"/>
                                  </a:xfrm>
                                  <a:custGeom>
                                    <a:avLst/>
                                    <a:gdLst>
                                      <a:gd name="T0" fmla="+- 0 2506 2506"/>
                                      <a:gd name="T1" fmla="*/ T0 w 128"/>
                                      <a:gd name="T2" fmla="+- 0 2633 2506"/>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9" name="Group 979"/>
                              <wpg:cNvGrpSpPr>
                                <a:grpSpLocks/>
                              </wpg:cNvGrpSpPr>
                              <wpg:grpSpPr bwMode="auto">
                                <a:xfrm>
                                  <a:off x="2695" y="563"/>
                                  <a:ext cx="125" cy="2"/>
                                  <a:chOff x="2695" y="563"/>
                                  <a:chExt cx="125" cy="2"/>
                                </a:xfrm>
                              </wpg:grpSpPr>
                              <wps:wsp>
                                <wps:cNvPr id="2300" name="Freeform 980"/>
                                <wps:cNvSpPr>
                                  <a:spLocks/>
                                </wps:cNvSpPr>
                                <wps:spPr bwMode="auto">
                                  <a:xfrm>
                                    <a:off x="2695" y="563"/>
                                    <a:ext cx="125" cy="2"/>
                                  </a:xfrm>
                                  <a:custGeom>
                                    <a:avLst/>
                                    <a:gdLst>
                                      <a:gd name="T0" fmla="+- 0 2695 2695"/>
                                      <a:gd name="T1" fmla="*/ T0 w 125"/>
                                      <a:gd name="T2" fmla="+- 0 2820 2695"/>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981"/>
                              <wpg:cNvGrpSpPr>
                                <a:grpSpLocks/>
                              </wpg:cNvGrpSpPr>
                              <wpg:grpSpPr bwMode="auto">
                                <a:xfrm>
                                  <a:off x="2885" y="563"/>
                                  <a:ext cx="125" cy="2"/>
                                  <a:chOff x="2885" y="563"/>
                                  <a:chExt cx="125" cy="2"/>
                                </a:xfrm>
                              </wpg:grpSpPr>
                              <wps:wsp>
                                <wps:cNvPr id="2302" name="Freeform 982"/>
                                <wps:cNvSpPr>
                                  <a:spLocks/>
                                </wps:cNvSpPr>
                                <wps:spPr bwMode="auto">
                                  <a:xfrm>
                                    <a:off x="2885" y="563"/>
                                    <a:ext cx="125" cy="2"/>
                                  </a:xfrm>
                                  <a:custGeom>
                                    <a:avLst/>
                                    <a:gdLst>
                                      <a:gd name="T0" fmla="+- 0 2885 2885"/>
                                      <a:gd name="T1" fmla="*/ T0 w 125"/>
                                      <a:gd name="T2" fmla="+- 0 3010 2885"/>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983"/>
                              <wpg:cNvGrpSpPr>
                                <a:grpSpLocks/>
                              </wpg:cNvGrpSpPr>
                              <wpg:grpSpPr bwMode="auto">
                                <a:xfrm>
                                  <a:off x="3072" y="563"/>
                                  <a:ext cx="128" cy="2"/>
                                  <a:chOff x="3072" y="563"/>
                                  <a:chExt cx="128" cy="2"/>
                                </a:xfrm>
                              </wpg:grpSpPr>
                              <wps:wsp>
                                <wps:cNvPr id="2304" name="Freeform 984"/>
                                <wps:cNvSpPr>
                                  <a:spLocks/>
                                </wps:cNvSpPr>
                                <wps:spPr bwMode="auto">
                                  <a:xfrm>
                                    <a:off x="3072" y="563"/>
                                    <a:ext cx="128" cy="2"/>
                                  </a:xfrm>
                                  <a:custGeom>
                                    <a:avLst/>
                                    <a:gdLst>
                                      <a:gd name="T0" fmla="+- 0 3072 3072"/>
                                      <a:gd name="T1" fmla="*/ T0 w 128"/>
                                      <a:gd name="T2" fmla="+- 0 3199 3072"/>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985"/>
                              <wpg:cNvGrpSpPr>
                                <a:grpSpLocks/>
                              </wpg:cNvGrpSpPr>
                              <wpg:grpSpPr bwMode="auto">
                                <a:xfrm>
                                  <a:off x="3262" y="563"/>
                                  <a:ext cx="128" cy="2"/>
                                  <a:chOff x="3262" y="563"/>
                                  <a:chExt cx="128" cy="2"/>
                                </a:xfrm>
                              </wpg:grpSpPr>
                              <wps:wsp>
                                <wps:cNvPr id="2306" name="Freeform 986"/>
                                <wps:cNvSpPr>
                                  <a:spLocks/>
                                </wps:cNvSpPr>
                                <wps:spPr bwMode="auto">
                                  <a:xfrm>
                                    <a:off x="3262" y="563"/>
                                    <a:ext cx="128" cy="2"/>
                                  </a:xfrm>
                                  <a:custGeom>
                                    <a:avLst/>
                                    <a:gdLst>
                                      <a:gd name="T0" fmla="+- 0 3262 3262"/>
                                      <a:gd name="T1" fmla="*/ T0 w 128"/>
                                      <a:gd name="T2" fmla="+- 0 3389 3262"/>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7" name="Group 987"/>
                              <wpg:cNvGrpSpPr>
                                <a:grpSpLocks/>
                              </wpg:cNvGrpSpPr>
                              <wpg:grpSpPr bwMode="auto">
                                <a:xfrm>
                                  <a:off x="3451" y="563"/>
                                  <a:ext cx="125" cy="2"/>
                                  <a:chOff x="3451" y="563"/>
                                  <a:chExt cx="125" cy="2"/>
                                </a:xfrm>
                              </wpg:grpSpPr>
                              <wps:wsp>
                                <wps:cNvPr id="2308" name="Freeform 988"/>
                                <wps:cNvSpPr>
                                  <a:spLocks/>
                                </wps:cNvSpPr>
                                <wps:spPr bwMode="auto">
                                  <a:xfrm>
                                    <a:off x="3451" y="563"/>
                                    <a:ext cx="125" cy="2"/>
                                  </a:xfrm>
                                  <a:custGeom>
                                    <a:avLst/>
                                    <a:gdLst>
                                      <a:gd name="T0" fmla="+- 0 3451 3451"/>
                                      <a:gd name="T1" fmla="*/ T0 w 125"/>
                                      <a:gd name="T2" fmla="+- 0 3576 3451"/>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9" name="Group 989"/>
                              <wpg:cNvGrpSpPr>
                                <a:grpSpLocks/>
                              </wpg:cNvGrpSpPr>
                              <wpg:grpSpPr bwMode="auto">
                                <a:xfrm>
                                  <a:off x="3641" y="563"/>
                                  <a:ext cx="125" cy="2"/>
                                  <a:chOff x="3641" y="563"/>
                                  <a:chExt cx="125" cy="2"/>
                                </a:xfrm>
                              </wpg:grpSpPr>
                              <wps:wsp>
                                <wps:cNvPr id="2310" name="Freeform 990"/>
                                <wps:cNvSpPr>
                                  <a:spLocks/>
                                </wps:cNvSpPr>
                                <wps:spPr bwMode="auto">
                                  <a:xfrm>
                                    <a:off x="3641" y="563"/>
                                    <a:ext cx="125" cy="2"/>
                                  </a:xfrm>
                                  <a:custGeom>
                                    <a:avLst/>
                                    <a:gdLst>
                                      <a:gd name="T0" fmla="+- 0 3641 3641"/>
                                      <a:gd name="T1" fmla="*/ T0 w 125"/>
                                      <a:gd name="T2" fmla="+- 0 3766 3641"/>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1" name="Group 991"/>
                              <wpg:cNvGrpSpPr>
                                <a:grpSpLocks/>
                              </wpg:cNvGrpSpPr>
                              <wpg:grpSpPr bwMode="auto">
                                <a:xfrm>
                                  <a:off x="3828" y="563"/>
                                  <a:ext cx="128" cy="2"/>
                                  <a:chOff x="3828" y="563"/>
                                  <a:chExt cx="128" cy="2"/>
                                </a:xfrm>
                              </wpg:grpSpPr>
                              <wps:wsp>
                                <wps:cNvPr id="2312" name="Freeform 992"/>
                                <wps:cNvSpPr>
                                  <a:spLocks/>
                                </wps:cNvSpPr>
                                <wps:spPr bwMode="auto">
                                  <a:xfrm>
                                    <a:off x="3828" y="563"/>
                                    <a:ext cx="128" cy="2"/>
                                  </a:xfrm>
                                  <a:custGeom>
                                    <a:avLst/>
                                    <a:gdLst>
                                      <a:gd name="T0" fmla="+- 0 3828 3828"/>
                                      <a:gd name="T1" fmla="*/ T0 w 128"/>
                                      <a:gd name="T2" fmla="+- 0 3955 3828"/>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3" name="Group 993"/>
                              <wpg:cNvGrpSpPr>
                                <a:grpSpLocks/>
                              </wpg:cNvGrpSpPr>
                              <wpg:grpSpPr bwMode="auto">
                                <a:xfrm>
                                  <a:off x="4018" y="563"/>
                                  <a:ext cx="128" cy="2"/>
                                  <a:chOff x="4018" y="563"/>
                                  <a:chExt cx="128" cy="2"/>
                                </a:xfrm>
                              </wpg:grpSpPr>
                              <wps:wsp>
                                <wps:cNvPr id="2314" name="Freeform 994"/>
                                <wps:cNvSpPr>
                                  <a:spLocks/>
                                </wps:cNvSpPr>
                                <wps:spPr bwMode="auto">
                                  <a:xfrm>
                                    <a:off x="4018" y="563"/>
                                    <a:ext cx="128" cy="2"/>
                                  </a:xfrm>
                                  <a:custGeom>
                                    <a:avLst/>
                                    <a:gdLst>
                                      <a:gd name="T0" fmla="+- 0 4018 4018"/>
                                      <a:gd name="T1" fmla="*/ T0 w 128"/>
                                      <a:gd name="T2" fmla="+- 0 4145 4018"/>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5" name="Group 995"/>
                              <wpg:cNvGrpSpPr>
                                <a:grpSpLocks/>
                              </wpg:cNvGrpSpPr>
                              <wpg:grpSpPr bwMode="auto">
                                <a:xfrm>
                                  <a:off x="4207" y="563"/>
                                  <a:ext cx="128" cy="2"/>
                                  <a:chOff x="4207" y="563"/>
                                  <a:chExt cx="128" cy="2"/>
                                </a:xfrm>
                              </wpg:grpSpPr>
                              <wps:wsp>
                                <wps:cNvPr id="2316" name="Freeform 996"/>
                                <wps:cNvSpPr>
                                  <a:spLocks/>
                                </wps:cNvSpPr>
                                <wps:spPr bwMode="auto">
                                  <a:xfrm>
                                    <a:off x="4207" y="563"/>
                                    <a:ext cx="128" cy="2"/>
                                  </a:xfrm>
                                  <a:custGeom>
                                    <a:avLst/>
                                    <a:gdLst>
                                      <a:gd name="T0" fmla="+- 0 4207 4207"/>
                                      <a:gd name="T1" fmla="*/ T0 w 128"/>
                                      <a:gd name="T2" fmla="+- 0 4334 4207"/>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7" name="Group 997"/>
                              <wpg:cNvGrpSpPr>
                                <a:grpSpLocks/>
                              </wpg:cNvGrpSpPr>
                              <wpg:grpSpPr bwMode="auto">
                                <a:xfrm>
                                  <a:off x="4397" y="563"/>
                                  <a:ext cx="125" cy="2"/>
                                  <a:chOff x="4397" y="563"/>
                                  <a:chExt cx="125" cy="2"/>
                                </a:xfrm>
                              </wpg:grpSpPr>
                              <wps:wsp>
                                <wps:cNvPr id="2318" name="Freeform 998"/>
                                <wps:cNvSpPr>
                                  <a:spLocks/>
                                </wps:cNvSpPr>
                                <wps:spPr bwMode="auto">
                                  <a:xfrm>
                                    <a:off x="4397" y="563"/>
                                    <a:ext cx="125" cy="2"/>
                                  </a:xfrm>
                                  <a:custGeom>
                                    <a:avLst/>
                                    <a:gdLst>
                                      <a:gd name="T0" fmla="+- 0 4397 4397"/>
                                      <a:gd name="T1" fmla="*/ T0 w 125"/>
                                      <a:gd name="T2" fmla="+- 0 4522 4397"/>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999"/>
                              <wpg:cNvGrpSpPr>
                                <a:grpSpLocks/>
                              </wpg:cNvGrpSpPr>
                              <wpg:grpSpPr bwMode="auto">
                                <a:xfrm>
                                  <a:off x="4584" y="563"/>
                                  <a:ext cx="128" cy="2"/>
                                  <a:chOff x="4584" y="563"/>
                                  <a:chExt cx="128" cy="2"/>
                                </a:xfrm>
                              </wpg:grpSpPr>
                              <wps:wsp>
                                <wps:cNvPr id="2320" name="Freeform 1000"/>
                                <wps:cNvSpPr>
                                  <a:spLocks/>
                                </wps:cNvSpPr>
                                <wps:spPr bwMode="auto">
                                  <a:xfrm>
                                    <a:off x="4584" y="563"/>
                                    <a:ext cx="128" cy="2"/>
                                  </a:xfrm>
                                  <a:custGeom>
                                    <a:avLst/>
                                    <a:gdLst>
                                      <a:gd name="T0" fmla="+- 0 4584 4584"/>
                                      <a:gd name="T1" fmla="*/ T0 w 128"/>
                                      <a:gd name="T2" fmla="+- 0 4711 4584"/>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1001"/>
                              <wpg:cNvGrpSpPr>
                                <a:grpSpLocks/>
                              </wpg:cNvGrpSpPr>
                              <wpg:grpSpPr bwMode="auto">
                                <a:xfrm>
                                  <a:off x="4774" y="563"/>
                                  <a:ext cx="128" cy="2"/>
                                  <a:chOff x="4774" y="563"/>
                                  <a:chExt cx="128" cy="2"/>
                                </a:xfrm>
                              </wpg:grpSpPr>
                              <wps:wsp>
                                <wps:cNvPr id="2322" name="Freeform 1002"/>
                                <wps:cNvSpPr>
                                  <a:spLocks/>
                                </wps:cNvSpPr>
                                <wps:spPr bwMode="auto">
                                  <a:xfrm>
                                    <a:off x="4774" y="563"/>
                                    <a:ext cx="128" cy="2"/>
                                  </a:xfrm>
                                  <a:custGeom>
                                    <a:avLst/>
                                    <a:gdLst>
                                      <a:gd name="T0" fmla="+- 0 4774 4774"/>
                                      <a:gd name="T1" fmla="*/ T0 w 128"/>
                                      <a:gd name="T2" fmla="+- 0 4901 4774"/>
                                      <a:gd name="T3" fmla="*/ T2 w 128"/>
                                    </a:gdLst>
                                    <a:ahLst/>
                                    <a:cxnLst>
                                      <a:cxn ang="0">
                                        <a:pos x="T1" y="0"/>
                                      </a:cxn>
                                      <a:cxn ang="0">
                                        <a:pos x="T3" y="0"/>
                                      </a:cxn>
                                    </a:cxnLst>
                                    <a:rect l="0" t="0" r="r" b="b"/>
                                    <a:pathLst>
                                      <a:path w="128">
                                        <a:moveTo>
                                          <a:pt x="0" y="0"/>
                                        </a:moveTo>
                                        <a:lnTo>
                                          <a:pt x="12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1003"/>
                              <wpg:cNvGrpSpPr>
                                <a:grpSpLocks/>
                              </wpg:cNvGrpSpPr>
                              <wpg:grpSpPr bwMode="auto">
                                <a:xfrm>
                                  <a:off x="5153" y="563"/>
                                  <a:ext cx="125" cy="2"/>
                                  <a:chOff x="5153" y="563"/>
                                  <a:chExt cx="125" cy="2"/>
                                </a:xfrm>
                              </wpg:grpSpPr>
                              <wps:wsp>
                                <wps:cNvPr id="2324" name="Freeform 1004"/>
                                <wps:cNvSpPr>
                                  <a:spLocks/>
                                </wps:cNvSpPr>
                                <wps:spPr bwMode="auto">
                                  <a:xfrm>
                                    <a:off x="5153" y="563"/>
                                    <a:ext cx="125" cy="2"/>
                                  </a:xfrm>
                                  <a:custGeom>
                                    <a:avLst/>
                                    <a:gdLst>
                                      <a:gd name="T0" fmla="+- 0 5153 5153"/>
                                      <a:gd name="T1" fmla="*/ T0 w 125"/>
                                      <a:gd name="T2" fmla="+- 0 5278 5153"/>
                                      <a:gd name="T3" fmla="*/ T2 w 125"/>
                                    </a:gdLst>
                                    <a:ahLst/>
                                    <a:cxnLst>
                                      <a:cxn ang="0">
                                        <a:pos x="T1" y="0"/>
                                      </a:cxn>
                                      <a:cxn ang="0">
                                        <a:pos x="T3" y="0"/>
                                      </a:cxn>
                                    </a:cxnLst>
                                    <a:rect l="0" t="0" r="r" b="b"/>
                                    <a:pathLst>
                                      <a:path w="125">
                                        <a:moveTo>
                                          <a:pt x="0" y="0"/>
                                        </a:moveTo>
                                        <a:lnTo>
                                          <a:pt x="12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1005"/>
                              <wpg:cNvGrpSpPr>
                                <a:grpSpLocks/>
                              </wpg:cNvGrpSpPr>
                              <wpg:grpSpPr bwMode="auto">
                                <a:xfrm>
                                  <a:off x="3274" y="289"/>
                                  <a:ext cx="540" cy="228"/>
                                  <a:chOff x="3274" y="289"/>
                                  <a:chExt cx="540" cy="228"/>
                                </a:xfrm>
                              </wpg:grpSpPr>
                              <wps:wsp>
                                <wps:cNvPr id="2326" name="Freeform 1006"/>
                                <wps:cNvSpPr>
                                  <a:spLocks/>
                                </wps:cNvSpPr>
                                <wps:spPr bwMode="auto">
                                  <a:xfrm>
                                    <a:off x="3274" y="289"/>
                                    <a:ext cx="540" cy="228"/>
                                  </a:xfrm>
                                  <a:custGeom>
                                    <a:avLst/>
                                    <a:gdLst>
                                      <a:gd name="T0" fmla="+- 0 3814 3274"/>
                                      <a:gd name="T1" fmla="*/ T0 w 540"/>
                                      <a:gd name="T2" fmla="+- 0 402 289"/>
                                      <a:gd name="T3" fmla="*/ 402 h 228"/>
                                      <a:gd name="T4" fmla="+- 0 3502 3274"/>
                                      <a:gd name="T5" fmla="*/ T4 w 540"/>
                                      <a:gd name="T6" fmla="+- 0 402 289"/>
                                      <a:gd name="T7" fmla="*/ 402 h 228"/>
                                      <a:gd name="T8" fmla="+- 0 3499 3274"/>
                                      <a:gd name="T9" fmla="*/ T8 w 540"/>
                                      <a:gd name="T10" fmla="+- 0 381 289"/>
                                      <a:gd name="T11" fmla="*/ 381 h 228"/>
                                      <a:gd name="T12" fmla="+- 0 3492 3274"/>
                                      <a:gd name="T13" fmla="*/ T12 w 540"/>
                                      <a:gd name="T14" fmla="+- 0 359 289"/>
                                      <a:gd name="T15" fmla="*/ 359 h 228"/>
                                      <a:gd name="T16" fmla="+- 0 3451 3274"/>
                                      <a:gd name="T17" fmla="*/ T16 w 540"/>
                                      <a:gd name="T18" fmla="+- 0 309 289"/>
                                      <a:gd name="T19" fmla="*/ 309 h 228"/>
                                      <a:gd name="T20" fmla="+- 0 3386 3274"/>
                                      <a:gd name="T21" fmla="*/ T20 w 540"/>
                                      <a:gd name="T22" fmla="+- 0 289 289"/>
                                      <a:gd name="T23" fmla="*/ 289 h 228"/>
                                      <a:gd name="T24" fmla="+- 0 3365 3274"/>
                                      <a:gd name="T25" fmla="*/ T24 w 540"/>
                                      <a:gd name="T26" fmla="+- 0 292 289"/>
                                      <a:gd name="T27" fmla="*/ 292 h 228"/>
                                      <a:gd name="T28" fmla="+- 0 3307 3274"/>
                                      <a:gd name="T29" fmla="*/ T28 w 540"/>
                                      <a:gd name="T30" fmla="+- 0 323 289"/>
                                      <a:gd name="T31" fmla="*/ 323 h 228"/>
                                      <a:gd name="T32" fmla="+- 0 3276 3274"/>
                                      <a:gd name="T33" fmla="*/ T32 w 540"/>
                                      <a:gd name="T34" fmla="+- 0 381 289"/>
                                      <a:gd name="T35" fmla="*/ 381 h 228"/>
                                      <a:gd name="T36" fmla="+- 0 3274 3274"/>
                                      <a:gd name="T37" fmla="*/ T36 w 540"/>
                                      <a:gd name="T38" fmla="+- 0 402 289"/>
                                      <a:gd name="T39" fmla="*/ 402 h 228"/>
                                      <a:gd name="T40" fmla="+- 0 3276 3274"/>
                                      <a:gd name="T41" fmla="*/ T40 w 540"/>
                                      <a:gd name="T42" fmla="+- 0 426 289"/>
                                      <a:gd name="T43" fmla="*/ 426 h 228"/>
                                      <a:gd name="T44" fmla="+- 0 3307 3274"/>
                                      <a:gd name="T45" fmla="*/ T44 w 540"/>
                                      <a:gd name="T46" fmla="+- 0 484 289"/>
                                      <a:gd name="T47" fmla="*/ 484 h 228"/>
                                      <a:gd name="T48" fmla="+- 0 3365 3274"/>
                                      <a:gd name="T49" fmla="*/ T48 w 540"/>
                                      <a:gd name="T50" fmla="+- 0 515 289"/>
                                      <a:gd name="T51" fmla="*/ 515 h 228"/>
                                      <a:gd name="T52" fmla="+- 0 3386 3274"/>
                                      <a:gd name="T53" fmla="*/ T52 w 540"/>
                                      <a:gd name="T54" fmla="+- 0 517 289"/>
                                      <a:gd name="T55" fmla="*/ 517 h 228"/>
                                      <a:gd name="T56" fmla="+- 0 3410 3274"/>
                                      <a:gd name="T57" fmla="*/ T56 w 540"/>
                                      <a:gd name="T58" fmla="+- 0 515 289"/>
                                      <a:gd name="T59" fmla="*/ 515 h 228"/>
                                      <a:gd name="T60" fmla="+- 0 3468 3274"/>
                                      <a:gd name="T61" fmla="*/ T60 w 540"/>
                                      <a:gd name="T62" fmla="+- 0 484 289"/>
                                      <a:gd name="T63" fmla="*/ 484 h 228"/>
                                      <a:gd name="T64" fmla="+- 0 3499 3274"/>
                                      <a:gd name="T65" fmla="*/ T64 w 540"/>
                                      <a:gd name="T66" fmla="+- 0 426 289"/>
                                      <a:gd name="T67" fmla="*/ 426 h 228"/>
                                      <a:gd name="T68" fmla="+- 0 3502 3274"/>
                                      <a:gd name="T69" fmla="*/ T68 w 540"/>
                                      <a:gd name="T70" fmla="+- 0 402 289"/>
                                      <a:gd name="T71" fmla="*/ 402 h 228"/>
                                      <a:gd name="T72" fmla="+- 0 3814 3274"/>
                                      <a:gd name="T73" fmla="*/ T72 w 540"/>
                                      <a:gd name="T74" fmla="+- 0 402 289"/>
                                      <a:gd name="T75" fmla="*/ 402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40" h="228">
                                        <a:moveTo>
                                          <a:pt x="540" y="113"/>
                                        </a:moveTo>
                                        <a:lnTo>
                                          <a:pt x="228" y="113"/>
                                        </a:lnTo>
                                        <a:lnTo>
                                          <a:pt x="225" y="92"/>
                                        </a:lnTo>
                                        <a:lnTo>
                                          <a:pt x="218" y="70"/>
                                        </a:lnTo>
                                        <a:lnTo>
                                          <a:pt x="177" y="20"/>
                                        </a:lnTo>
                                        <a:lnTo>
                                          <a:pt x="112" y="0"/>
                                        </a:lnTo>
                                        <a:lnTo>
                                          <a:pt x="91" y="3"/>
                                        </a:lnTo>
                                        <a:lnTo>
                                          <a:pt x="33" y="34"/>
                                        </a:lnTo>
                                        <a:lnTo>
                                          <a:pt x="2" y="92"/>
                                        </a:lnTo>
                                        <a:lnTo>
                                          <a:pt x="0" y="113"/>
                                        </a:lnTo>
                                        <a:lnTo>
                                          <a:pt x="2" y="137"/>
                                        </a:lnTo>
                                        <a:lnTo>
                                          <a:pt x="33" y="195"/>
                                        </a:lnTo>
                                        <a:lnTo>
                                          <a:pt x="91" y="226"/>
                                        </a:lnTo>
                                        <a:lnTo>
                                          <a:pt x="112" y="228"/>
                                        </a:lnTo>
                                        <a:lnTo>
                                          <a:pt x="136" y="226"/>
                                        </a:lnTo>
                                        <a:lnTo>
                                          <a:pt x="194" y="195"/>
                                        </a:lnTo>
                                        <a:lnTo>
                                          <a:pt x="225" y="137"/>
                                        </a:lnTo>
                                        <a:lnTo>
                                          <a:pt x="228" y="113"/>
                                        </a:lnTo>
                                        <a:lnTo>
                                          <a:pt x="540" y="113"/>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1007"/>
                              <wpg:cNvGrpSpPr>
                                <a:grpSpLocks/>
                              </wpg:cNvGrpSpPr>
                              <wpg:grpSpPr bwMode="auto">
                                <a:xfrm>
                                  <a:off x="3324" y="340"/>
                                  <a:ext cx="29" cy="128"/>
                                  <a:chOff x="3324" y="340"/>
                                  <a:chExt cx="29" cy="128"/>
                                </a:xfrm>
                              </wpg:grpSpPr>
                              <wps:wsp>
                                <wps:cNvPr id="2328" name="Freeform 1008"/>
                                <wps:cNvSpPr>
                                  <a:spLocks/>
                                </wps:cNvSpPr>
                                <wps:spPr bwMode="auto">
                                  <a:xfrm>
                                    <a:off x="3324" y="340"/>
                                    <a:ext cx="29" cy="128"/>
                                  </a:xfrm>
                                  <a:custGeom>
                                    <a:avLst/>
                                    <a:gdLst>
                                      <a:gd name="T0" fmla="+- 0 3353 3324"/>
                                      <a:gd name="T1" fmla="*/ T0 w 29"/>
                                      <a:gd name="T2" fmla="+- 0 467 340"/>
                                      <a:gd name="T3" fmla="*/ 467 h 128"/>
                                      <a:gd name="T4" fmla="+- 0 3353 3324"/>
                                      <a:gd name="T5" fmla="*/ T4 w 29"/>
                                      <a:gd name="T6" fmla="+- 0 340 340"/>
                                      <a:gd name="T7" fmla="*/ 340 h 128"/>
                                      <a:gd name="T8" fmla="+- 0 3324 3324"/>
                                      <a:gd name="T9" fmla="*/ T8 w 29"/>
                                      <a:gd name="T10" fmla="+- 0 369 340"/>
                                      <a:gd name="T11" fmla="*/ 369 h 128"/>
                                    </a:gdLst>
                                    <a:ahLst/>
                                    <a:cxnLst>
                                      <a:cxn ang="0">
                                        <a:pos x="T1" y="T3"/>
                                      </a:cxn>
                                      <a:cxn ang="0">
                                        <a:pos x="T5" y="T7"/>
                                      </a:cxn>
                                      <a:cxn ang="0">
                                        <a:pos x="T9" y="T11"/>
                                      </a:cxn>
                                    </a:cxnLst>
                                    <a:rect l="0" t="0" r="r" b="b"/>
                                    <a:pathLst>
                                      <a:path w="29" h="128">
                                        <a:moveTo>
                                          <a:pt x="29" y="127"/>
                                        </a:moveTo>
                                        <a:lnTo>
                                          <a:pt x="29" y="0"/>
                                        </a:lnTo>
                                        <a:lnTo>
                                          <a:pt x="0" y="29"/>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1009"/>
                              <wpg:cNvGrpSpPr>
                                <a:grpSpLocks/>
                              </wpg:cNvGrpSpPr>
                              <wpg:grpSpPr bwMode="auto">
                                <a:xfrm>
                                  <a:off x="3396" y="347"/>
                                  <a:ext cx="12" cy="113"/>
                                  <a:chOff x="3396" y="347"/>
                                  <a:chExt cx="12" cy="113"/>
                                </a:xfrm>
                              </wpg:grpSpPr>
                              <wps:wsp>
                                <wps:cNvPr id="2330" name="Freeform 1010"/>
                                <wps:cNvSpPr>
                                  <a:spLocks/>
                                </wps:cNvSpPr>
                                <wps:spPr bwMode="auto">
                                  <a:xfrm>
                                    <a:off x="3396" y="347"/>
                                    <a:ext cx="12" cy="113"/>
                                  </a:xfrm>
                                  <a:custGeom>
                                    <a:avLst/>
                                    <a:gdLst>
                                      <a:gd name="T0" fmla="+- 0 3408 3396"/>
                                      <a:gd name="T1" fmla="*/ T0 w 12"/>
                                      <a:gd name="T2" fmla="+- 0 347 347"/>
                                      <a:gd name="T3" fmla="*/ 347 h 113"/>
                                      <a:gd name="T4" fmla="+- 0 3398 3396"/>
                                      <a:gd name="T5" fmla="*/ T4 w 12"/>
                                      <a:gd name="T6" fmla="+- 0 369 347"/>
                                      <a:gd name="T7" fmla="*/ 369 h 113"/>
                                      <a:gd name="T8" fmla="+- 0 3396 3396"/>
                                      <a:gd name="T9" fmla="*/ T8 w 12"/>
                                      <a:gd name="T10" fmla="+- 0 390 347"/>
                                      <a:gd name="T11" fmla="*/ 390 h 113"/>
                                      <a:gd name="T12" fmla="+- 0 3396 3396"/>
                                      <a:gd name="T13" fmla="*/ T12 w 12"/>
                                      <a:gd name="T14" fmla="+- 0 414 347"/>
                                      <a:gd name="T15" fmla="*/ 414 h 113"/>
                                      <a:gd name="T16" fmla="+- 0 3398 3396"/>
                                      <a:gd name="T17" fmla="*/ T16 w 12"/>
                                      <a:gd name="T18" fmla="+- 0 438 347"/>
                                      <a:gd name="T19" fmla="*/ 438 h 113"/>
                                      <a:gd name="T20" fmla="+- 0 3408 3396"/>
                                      <a:gd name="T21" fmla="*/ T20 w 12"/>
                                      <a:gd name="T22" fmla="+- 0 460 347"/>
                                      <a:gd name="T23" fmla="*/ 460 h 113"/>
                                    </a:gdLst>
                                    <a:ahLst/>
                                    <a:cxnLst>
                                      <a:cxn ang="0">
                                        <a:pos x="T1" y="T3"/>
                                      </a:cxn>
                                      <a:cxn ang="0">
                                        <a:pos x="T5" y="T7"/>
                                      </a:cxn>
                                      <a:cxn ang="0">
                                        <a:pos x="T9" y="T11"/>
                                      </a:cxn>
                                      <a:cxn ang="0">
                                        <a:pos x="T13" y="T15"/>
                                      </a:cxn>
                                      <a:cxn ang="0">
                                        <a:pos x="T17" y="T19"/>
                                      </a:cxn>
                                      <a:cxn ang="0">
                                        <a:pos x="T21" y="T23"/>
                                      </a:cxn>
                                    </a:cxnLst>
                                    <a:rect l="0" t="0" r="r" b="b"/>
                                    <a:pathLst>
                                      <a:path w="12" h="113">
                                        <a:moveTo>
                                          <a:pt x="12" y="0"/>
                                        </a:moveTo>
                                        <a:lnTo>
                                          <a:pt x="2" y="22"/>
                                        </a:lnTo>
                                        <a:lnTo>
                                          <a:pt x="0" y="43"/>
                                        </a:lnTo>
                                        <a:lnTo>
                                          <a:pt x="0" y="67"/>
                                        </a:lnTo>
                                        <a:lnTo>
                                          <a:pt x="2" y="91"/>
                                        </a:lnTo>
                                        <a:lnTo>
                                          <a:pt x="12" y="113"/>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1011"/>
                              <wpg:cNvGrpSpPr>
                                <a:grpSpLocks/>
                              </wpg:cNvGrpSpPr>
                              <wpg:grpSpPr bwMode="auto">
                                <a:xfrm>
                                  <a:off x="3408" y="340"/>
                                  <a:ext cx="29" cy="8"/>
                                  <a:chOff x="3408" y="340"/>
                                  <a:chExt cx="29" cy="8"/>
                                </a:xfrm>
                              </wpg:grpSpPr>
                              <wps:wsp>
                                <wps:cNvPr id="2332" name="Freeform 1012"/>
                                <wps:cNvSpPr>
                                  <a:spLocks/>
                                </wps:cNvSpPr>
                                <wps:spPr bwMode="auto">
                                  <a:xfrm>
                                    <a:off x="3408" y="340"/>
                                    <a:ext cx="29" cy="8"/>
                                  </a:xfrm>
                                  <a:custGeom>
                                    <a:avLst/>
                                    <a:gdLst>
                                      <a:gd name="T0" fmla="+- 0 3437 3408"/>
                                      <a:gd name="T1" fmla="*/ T0 w 29"/>
                                      <a:gd name="T2" fmla="+- 0 347 340"/>
                                      <a:gd name="T3" fmla="*/ 347 h 8"/>
                                      <a:gd name="T4" fmla="+- 0 3430 3408"/>
                                      <a:gd name="T5" fmla="*/ T4 w 29"/>
                                      <a:gd name="T6" fmla="+- 0 342 340"/>
                                      <a:gd name="T7" fmla="*/ 342 h 8"/>
                                      <a:gd name="T8" fmla="+- 0 3422 3408"/>
                                      <a:gd name="T9" fmla="*/ T8 w 29"/>
                                      <a:gd name="T10" fmla="+- 0 340 340"/>
                                      <a:gd name="T11" fmla="*/ 340 h 8"/>
                                      <a:gd name="T12" fmla="+- 0 3415 3408"/>
                                      <a:gd name="T13" fmla="*/ T12 w 29"/>
                                      <a:gd name="T14" fmla="+- 0 342 340"/>
                                      <a:gd name="T15" fmla="*/ 342 h 8"/>
                                      <a:gd name="T16" fmla="+- 0 3408 3408"/>
                                      <a:gd name="T17" fmla="*/ T16 w 29"/>
                                      <a:gd name="T18" fmla="+- 0 347 340"/>
                                      <a:gd name="T19" fmla="*/ 347 h 8"/>
                                    </a:gdLst>
                                    <a:ahLst/>
                                    <a:cxnLst>
                                      <a:cxn ang="0">
                                        <a:pos x="T1" y="T3"/>
                                      </a:cxn>
                                      <a:cxn ang="0">
                                        <a:pos x="T5" y="T7"/>
                                      </a:cxn>
                                      <a:cxn ang="0">
                                        <a:pos x="T9" y="T11"/>
                                      </a:cxn>
                                      <a:cxn ang="0">
                                        <a:pos x="T13" y="T15"/>
                                      </a:cxn>
                                      <a:cxn ang="0">
                                        <a:pos x="T17" y="T19"/>
                                      </a:cxn>
                                    </a:cxnLst>
                                    <a:rect l="0" t="0" r="r" b="b"/>
                                    <a:pathLst>
                                      <a:path w="29" h="8">
                                        <a:moveTo>
                                          <a:pt x="29" y="7"/>
                                        </a:moveTo>
                                        <a:lnTo>
                                          <a:pt x="22" y="2"/>
                                        </a:lnTo>
                                        <a:lnTo>
                                          <a:pt x="14" y="0"/>
                                        </a:lnTo>
                                        <a:lnTo>
                                          <a:pt x="7" y="2"/>
                                        </a:lnTo>
                                        <a:lnTo>
                                          <a:pt x="0" y="7"/>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1013"/>
                              <wpg:cNvGrpSpPr>
                                <a:grpSpLocks/>
                              </wpg:cNvGrpSpPr>
                              <wpg:grpSpPr bwMode="auto">
                                <a:xfrm>
                                  <a:off x="3437" y="347"/>
                                  <a:ext cx="15" cy="113"/>
                                  <a:chOff x="3437" y="347"/>
                                  <a:chExt cx="15" cy="113"/>
                                </a:xfrm>
                              </wpg:grpSpPr>
                              <wps:wsp>
                                <wps:cNvPr id="2334" name="Freeform 1014"/>
                                <wps:cNvSpPr>
                                  <a:spLocks/>
                                </wps:cNvSpPr>
                                <wps:spPr bwMode="auto">
                                  <a:xfrm>
                                    <a:off x="3437" y="347"/>
                                    <a:ext cx="15" cy="113"/>
                                  </a:xfrm>
                                  <a:custGeom>
                                    <a:avLst/>
                                    <a:gdLst>
                                      <a:gd name="T0" fmla="+- 0 3437 3437"/>
                                      <a:gd name="T1" fmla="*/ T0 w 15"/>
                                      <a:gd name="T2" fmla="+- 0 460 347"/>
                                      <a:gd name="T3" fmla="*/ 460 h 113"/>
                                      <a:gd name="T4" fmla="+- 0 3446 3437"/>
                                      <a:gd name="T5" fmla="*/ T4 w 15"/>
                                      <a:gd name="T6" fmla="+- 0 438 347"/>
                                      <a:gd name="T7" fmla="*/ 438 h 113"/>
                                      <a:gd name="T8" fmla="+- 0 3451 3437"/>
                                      <a:gd name="T9" fmla="*/ T8 w 15"/>
                                      <a:gd name="T10" fmla="+- 0 414 347"/>
                                      <a:gd name="T11" fmla="*/ 414 h 113"/>
                                      <a:gd name="T12" fmla="+- 0 3451 3437"/>
                                      <a:gd name="T13" fmla="*/ T12 w 15"/>
                                      <a:gd name="T14" fmla="+- 0 390 347"/>
                                      <a:gd name="T15" fmla="*/ 390 h 113"/>
                                      <a:gd name="T16" fmla="+- 0 3446 3437"/>
                                      <a:gd name="T17" fmla="*/ T16 w 15"/>
                                      <a:gd name="T18" fmla="+- 0 369 347"/>
                                      <a:gd name="T19" fmla="*/ 369 h 113"/>
                                      <a:gd name="T20" fmla="+- 0 3437 3437"/>
                                      <a:gd name="T21" fmla="*/ T20 w 15"/>
                                      <a:gd name="T22" fmla="+- 0 347 347"/>
                                      <a:gd name="T23" fmla="*/ 347 h 113"/>
                                    </a:gdLst>
                                    <a:ahLst/>
                                    <a:cxnLst>
                                      <a:cxn ang="0">
                                        <a:pos x="T1" y="T3"/>
                                      </a:cxn>
                                      <a:cxn ang="0">
                                        <a:pos x="T5" y="T7"/>
                                      </a:cxn>
                                      <a:cxn ang="0">
                                        <a:pos x="T9" y="T11"/>
                                      </a:cxn>
                                      <a:cxn ang="0">
                                        <a:pos x="T13" y="T15"/>
                                      </a:cxn>
                                      <a:cxn ang="0">
                                        <a:pos x="T17" y="T19"/>
                                      </a:cxn>
                                      <a:cxn ang="0">
                                        <a:pos x="T21" y="T23"/>
                                      </a:cxn>
                                    </a:cxnLst>
                                    <a:rect l="0" t="0" r="r" b="b"/>
                                    <a:pathLst>
                                      <a:path w="15" h="113">
                                        <a:moveTo>
                                          <a:pt x="0" y="113"/>
                                        </a:moveTo>
                                        <a:lnTo>
                                          <a:pt x="9" y="91"/>
                                        </a:lnTo>
                                        <a:lnTo>
                                          <a:pt x="14" y="67"/>
                                        </a:lnTo>
                                        <a:lnTo>
                                          <a:pt x="14" y="43"/>
                                        </a:lnTo>
                                        <a:lnTo>
                                          <a:pt x="9" y="22"/>
                                        </a:lnTo>
                                        <a:lnTo>
                                          <a:pt x="0"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1015"/>
                              <wpg:cNvGrpSpPr>
                                <a:grpSpLocks/>
                              </wpg:cNvGrpSpPr>
                              <wpg:grpSpPr bwMode="auto">
                                <a:xfrm>
                                  <a:off x="3408" y="460"/>
                                  <a:ext cx="29" cy="8"/>
                                  <a:chOff x="3408" y="460"/>
                                  <a:chExt cx="29" cy="8"/>
                                </a:xfrm>
                              </wpg:grpSpPr>
                              <wps:wsp>
                                <wps:cNvPr id="2336" name="Freeform 1016"/>
                                <wps:cNvSpPr>
                                  <a:spLocks/>
                                </wps:cNvSpPr>
                                <wps:spPr bwMode="auto">
                                  <a:xfrm>
                                    <a:off x="3408" y="460"/>
                                    <a:ext cx="29" cy="8"/>
                                  </a:xfrm>
                                  <a:custGeom>
                                    <a:avLst/>
                                    <a:gdLst>
                                      <a:gd name="T0" fmla="+- 0 3408 3408"/>
                                      <a:gd name="T1" fmla="*/ T0 w 29"/>
                                      <a:gd name="T2" fmla="+- 0 460 460"/>
                                      <a:gd name="T3" fmla="*/ 460 h 8"/>
                                      <a:gd name="T4" fmla="+- 0 3415 3408"/>
                                      <a:gd name="T5" fmla="*/ T4 w 29"/>
                                      <a:gd name="T6" fmla="+- 0 465 460"/>
                                      <a:gd name="T7" fmla="*/ 465 h 8"/>
                                      <a:gd name="T8" fmla="+- 0 3422 3408"/>
                                      <a:gd name="T9" fmla="*/ T8 w 29"/>
                                      <a:gd name="T10" fmla="+- 0 467 460"/>
                                      <a:gd name="T11" fmla="*/ 467 h 8"/>
                                      <a:gd name="T12" fmla="+- 0 3430 3408"/>
                                      <a:gd name="T13" fmla="*/ T12 w 29"/>
                                      <a:gd name="T14" fmla="+- 0 465 460"/>
                                      <a:gd name="T15" fmla="*/ 465 h 8"/>
                                      <a:gd name="T16" fmla="+- 0 3437 3408"/>
                                      <a:gd name="T17" fmla="*/ T16 w 29"/>
                                      <a:gd name="T18" fmla="+- 0 460 460"/>
                                      <a:gd name="T19" fmla="*/ 460 h 8"/>
                                    </a:gdLst>
                                    <a:ahLst/>
                                    <a:cxnLst>
                                      <a:cxn ang="0">
                                        <a:pos x="T1" y="T3"/>
                                      </a:cxn>
                                      <a:cxn ang="0">
                                        <a:pos x="T5" y="T7"/>
                                      </a:cxn>
                                      <a:cxn ang="0">
                                        <a:pos x="T9" y="T11"/>
                                      </a:cxn>
                                      <a:cxn ang="0">
                                        <a:pos x="T13" y="T15"/>
                                      </a:cxn>
                                      <a:cxn ang="0">
                                        <a:pos x="T17" y="T19"/>
                                      </a:cxn>
                                    </a:cxnLst>
                                    <a:rect l="0" t="0" r="r" b="b"/>
                                    <a:pathLst>
                                      <a:path w="29" h="8">
                                        <a:moveTo>
                                          <a:pt x="0" y="0"/>
                                        </a:moveTo>
                                        <a:lnTo>
                                          <a:pt x="7" y="5"/>
                                        </a:lnTo>
                                        <a:lnTo>
                                          <a:pt x="14" y="7"/>
                                        </a:lnTo>
                                        <a:lnTo>
                                          <a:pt x="22" y="5"/>
                                        </a:lnTo>
                                        <a:lnTo>
                                          <a:pt x="29" y="0"/>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1017"/>
                              <wpg:cNvGrpSpPr>
                                <a:grpSpLocks/>
                              </wpg:cNvGrpSpPr>
                              <wpg:grpSpPr bwMode="auto">
                                <a:xfrm>
                                  <a:off x="3814" y="402"/>
                                  <a:ext cx="80" cy="161"/>
                                  <a:chOff x="3814" y="402"/>
                                  <a:chExt cx="80" cy="161"/>
                                </a:xfrm>
                              </wpg:grpSpPr>
                              <wps:wsp>
                                <wps:cNvPr id="2338" name="Freeform 1018"/>
                                <wps:cNvSpPr>
                                  <a:spLocks/>
                                </wps:cNvSpPr>
                                <wps:spPr bwMode="auto">
                                  <a:xfrm>
                                    <a:off x="3814" y="402"/>
                                    <a:ext cx="80" cy="161"/>
                                  </a:xfrm>
                                  <a:custGeom>
                                    <a:avLst/>
                                    <a:gdLst>
                                      <a:gd name="T0" fmla="+- 0 3893 3814"/>
                                      <a:gd name="T1" fmla="*/ T0 w 80"/>
                                      <a:gd name="T2" fmla="+- 0 563 402"/>
                                      <a:gd name="T3" fmla="*/ 563 h 161"/>
                                      <a:gd name="T4" fmla="+- 0 3814 3814"/>
                                      <a:gd name="T5" fmla="*/ T4 w 80"/>
                                      <a:gd name="T6" fmla="+- 0 402 402"/>
                                      <a:gd name="T7" fmla="*/ 402 h 161"/>
                                    </a:gdLst>
                                    <a:ahLst/>
                                    <a:cxnLst>
                                      <a:cxn ang="0">
                                        <a:pos x="T1" y="T3"/>
                                      </a:cxn>
                                      <a:cxn ang="0">
                                        <a:pos x="T5" y="T7"/>
                                      </a:cxn>
                                    </a:cxnLst>
                                    <a:rect l="0" t="0" r="r" b="b"/>
                                    <a:pathLst>
                                      <a:path w="80" h="161">
                                        <a:moveTo>
                                          <a:pt x="79" y="161"/>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1019"/>
                              <wpg:cNvGrpSpPr>
                                <a:grpSpLocks/>
                              </wpg:cNvGrpSpPr>
                              <wpg:grpSpPr bwMode="auto">
                                <a:xfrm>
                                  <a:off x="3893" y="402"/>
                                  <a:ext cx="80" cy="161"/>
                                  <a:chOff x="3893" y="402"/>
                                  <a:chExt cx="80" cy="161"/>
                                </a:xfrm>
                              </wpg:grpSpPr>
                              <wps:wsp>
                                <wps:cNvPr id="2340" name="Freeform 1020"/>
                                <wps:cNvSpPr>
                                  <a:spLocks/>
                                </wps:cNvSpPr>
                                <wps:spPr bwMode="auto">
                                  <a:xfrm>
                                    <a:off x="3893" y="402"/>
                                    <a:ext cx="80" cy="161"/>
                                  </a:xfrm>
                                  <a:custGeom>
                                    <a:avLst/>
                                    <a:gdLst>
                                      <a:gd name="T0" fmla="+- 0 3893 3893"/>
                                      <a:gd name="T1" fmla="*/ T0 w 80"/>
                                      <a:gd name="T2" fmla="+- 0 563 402"/>
                                      <a:gd name="T3" fmla="*/ 563 h 161"/>
                                      <a:gd name="T4" fmla="+- 0 3972 3893"/>
                                      <a:gd name="T5" fmla="*/ T4 w 80"/>
                                      <a:gd name="T6" fmla="+- 0 402 402"/>
                                      <a:gd name="T7" fmla="*/ 402 h 161"/>
                                    </a:gdLst>
                                    <a:ahLst/>
                                    <a:cxnLst>
                                      <a:cxn ang="0">
                                        <a:pos x="T1" y="T3"/>
                                      </a:cxn>
                                      <a:cxn ang="0">
                                        <a:pos x="T5" y="T7"/>
                                      </a:cxn>
                                    </a:cxnLst>
                                    <a:rect l="0" t="0" r="r" b="b"/>
                                    <a:pathLst>
                                      <a:path w="80" h="161">
                                        <a:moveTo>
                                          <a:pt x="0" y="161"/>
                                        </a:moveTo>
                                        <a:lnTo>
                                          <a:pt x="79"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1021"/>
                              <wpg:cNvGrpSpPr>
                                <a:grpSpLocks/>
                              </wpg:cNvGrpSpPr>
                              <wpg:grpSpPr bwMode="auto">
                                <a:xfrm>
                                  <a:off x="3814" y="402"/>
                                  <a:ext cx="159" cy="2"/>
                                  <a:chOff x="3814" y="402"/>
                                  <a:chExt cx="159" cy="2"/>
                                </a:xfrm>
                              </wpg:grpSpPr>
                              <wps:wsp>
                                <wps:cNvPr id="2342" name="Freeform 1022"/>
                                <wps:cNvSpPr>
                                  <a:spLocks/>
                                </wps:cNvSpPr>
                                <wps:spPr bwMode="auto">
                                  <a:xfrm>
                                    <a:off x="3814" y="402"/>
                                    <a:ext cx="159" cy="2"/>
                                  </a:xfrm>
                                  <a:custGeom>
                                    <a:avLst/>
                                    <a:gdLst>
                                      <a:gd name="T0" fmla="+- 0 3814 3814"/>
                                      <a:gd name="T1" fmla="*/ T0 w 159"/>
                                      <a:gd name="T2" fmla="+- 0 3972 3814"/>
                                      <a:gd name="T3" fmla="*/ T2 w 159"/>
                                    </a:gdLst>
                                    <a:ahLst/>
                                    <a:cxnLst>
                                      <a:cxn ang="0">
                                        <a:pos x="T1" y="0"/>
                                      </a:cxn>
                                      <a:cxn ang="0">
                                        <a:pos x="T3" y="0"/>
                                      </a:cxn>
                                    </a:cxnLst>
                                    <a:rect l="0" t="0" r="r" b="b"/>
                                    <a:pathLst>
                                      <a:path w="159">
                                        <a:moveTo>
                                          <a:pt x="0" y="0"/>
                                        </a:moveTo>
                                        <a:lnTo>
                                          <a:pt x="158"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1023"/>
                              <wpg:cNvGrpSpPr>
                                <a:grpSpLocks/>
                              </wpg:cNvGrpSpPr>
                              <wpg:grpSpPr bwMode="auto">
                                <a:xfrm>
                                  <a:off x="3274" y="923"/>
                                  <a:ext cx="540" cy="228"/>
                                  <a:chOff x="3274" y="923"/>
                                  <a:chExt cx="540" cy="228"/>
                                </a:xfrm>
                              </wpg:grpSpPr>
                              <wps:wsp>
                                <wps:cNvPr id="2344" name="Freeform 1024"/>
                                <wps:cNvSpPr>
                                  <a:spLocks/>
                                </wps:cNvSpPr>
                                <wps:spPr bwMode="auto">
                                  <a:xfrm>
                                    <a:off x="3274" y="923"/>
                                    <a:ext cx="540" cy="228"/>
                                  </a:xfrm>
                                  <a:custGeom>
                                    <a:avLst/>
                                    <a:gdLst>
                                      <a:gd name="T0" fmla="+- 0 3814 3274"/>
                                      <a:gd name="T1" fmla="*/ T0 w 540"/>
                                      <a:gd name="T2" fmla="+- 0 1038 923"/>
                                      <a:gd name="T3" fmla="*/ 1038 h 228"/>
                                      <a:gd name="T4" fmla="+- 0 3502 3274"/>
                                      <a:gd name="T5" fmla="*/ T4 w 540"/>
                                      <a:gd name="T6" fmla="+- 0 1038 923"/>
                                      <a:gd name="T7" fmla="*/ 1038 h 228"/>
                                      <a:gd name="T8" fmla="+- 0 3499 3274"/>
                                      <a:gd name="T9" fmla="*/ T8 w 540"/>
                                      <a:gd name="T10" fmla="+- 0 1014 923"/>
                                      <a:gd name="T11" fmla="*/ 1014 h 228"/>
                                      <a:gd name="T12" fmla="+- 0 3492 3274"/>
                                      <a:gd name="T13" fmla="*/ T12 w 540"/>
                                      <a:gd name="T14" fmla="+- 0 995 923"/>
                                      <a:gd name="T15" fmla="*/ 995 h 228"/>
                                      <a:gd name="T16" fmla="+- 0 3451 3274"/>
                                      <a:gd name="T17" fmla="*/ T16 w 540"/>
                                      <a:gd name="T18" fmla="+- 0 942 923"/>
                                      <a:gd name="T19" fmla="*/ 942 h 228"/>
                                      <a:gd name="T20" fmla="+- 0 3386 3274"/>
                                      <a:gd name="T21" fmla="*/ T20 w 540"/>
                                      <a:gd name="T22" fmla="+- 0 923 923"/>
                                      <a:gd name="T23" fmla="*/ 923 h 228"/>
                                      <a:gd name="T24" fmla="+- 0 3365 3274"/>
                                      <a:gd name="T25" fmla="*/ T24 w 540"/>
                                      <a:gd name="T26" fmla="+- 0 925 923"/>
                                      <a:gd name="T27" fmla="*/ 925 h 228"/>
                                      <a:gd name="T28" fmla="+- 0 3307 3274"/>
                                      <a:gd name="T29" fmla="*/ T28 w 540"/>
                                      <a:gd name="T30" fmla="+- 0 957 923"/>
                                      <a:gd name="T31" fmla="*/ 957 h 228"/>
                                      <a:gd name="T32" fmla="+- 0 3276 3274"/>
                                      <a:gd name="T33" fmla="*/ T32 w 540"/>
                                      <a:gd name="T34" fmla="+- 0 1014 923"/>
                                      <a:gd name="T35" fmla="*/ 1014 h 228"/>
                                      <a:gd name="T36" fmla="+- 0 3274 3274"/>
                                      <a:gd name="T37" fmla="*/ T36 w 540"/>
                                      <a:gd name="T38" fmla="+- 0 1038 923"/>
                                      <a:gd name="T39" fmla="*/ 1038 h 228"/>
                                      <a:gd name="T40" fmla="+- 0 3276 3274"/>
                                      <a:gd name="T41" fmla="*/ T40 w 540"/>
                                      <a:gd name="T42" fmla="+- 0 1060 923"/>
                                      <a:gd name="T43" fmla="*/ 1060 h 228"/>
                                      <a:gd name="T44" fmla="+- 0 3307 3274"/>
                                      <a:gd name="T45" fmla="*/ T44 w 540"/>
                                      <a:gd name="T46" fmla="+- 0 1117 923"/>
                                      <a:gd name="T47" fmla="*/ 1117 h 228"/>
                                      <a:gd name="T48" fmla="+- 0 3365 3274"/>
                                      <a:gd name="T49" fmla="*/ T48 w 540"/>
                                      <a:gd name="T50" fmla="+- 0 1149 923"/>
                                      <a:gd name="T51" fmla="*/ 1149 h 228"/>
                                      <a:gd name="T52" fmla="+- 0 3386 3274"/>
                                      <a:gd name="T53" fmla="*/ T52 w 540"/>
                                      <a:gd name="T54" fmla="+- 0 1151 923"/>
                                      <a:gd name="T55" fmla="*/ 1151 h 228"/>
                                      <a:gd name="T56" fmla="+- 0 3410 3274"/>
                                      <a:gd name="T57" fmla="*/ T56 w 540"/>
                                      <a:gd name="T58" fmla="+- 0 1149 923"/>
                                      <a:gd name="T59" fmla="*/ 1149 h 228"/>
                                      <a:gd name="T60" fmla="+- 0 3468 3274"/>
                                      <a:gd name="T61" fmla="*/ T60 w 540"/>
                                      <a:gd name="T62" fmla="+- 0 1117 923"/>
                                      <a:gd name="T63" fmla="*/ 1117 h 228"/>
                                      <a:gd name="T64" fmla="+- 0 3499 3274"/>
                                      <a:gd name="T65" fmla="*/ T64 w 540"/>
                                      <a:gd name="T66" fmla="+- 0 1060 923"/>
                                      <a:gd name="T67" fmla="*/ 1060 h 228"/>
                                      <a:gd name="T68" fmla="+- 0 3502 3274"/>
                                      <a:gd name="T69" fmla="*/ T68 w 540"/>
                                      <a:gd name="T70" fmla="+- 0 1038 923"/>
                                      <a:gd name="T71" fmla="*/ 1038 h 228"/>
                                      <a:gd name="T72" fmla="+- 0 3814 3274"/>
                                      <a:gd name="T73" fmla="*/ T72 w 540"/>
                                      <a:gd name="T74" fmla="+- 0 1038 923"/>
                                      <a:gd name="T75" fmla="*/ 1038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40" h="228">
                                        <a:moveTo>
                                          <a:pt x="540" y="115"/>
                                        </a:moveTo>
                                        <a:lnTo>
                                          <a:pt x="228" y="115"/>
                                        </a:lnTo>
                                        <a:lnTo>
                                          <a:pt x="225" y="91"/>
                                        </a:lnTo>
                                        <a:lnTo>
                                          <a:pt x="218" y="72"/>
                                        </a:lnTo>
                                        <a:lnTo>
                                          <a:pt x="177" y="19"/>
                                        </a:lnTo>
                                        <a:lnTo>
                                          <a:pt x="112" y="0"/>
                                        </a:lnTo>
                                        <a:lnTo>
                                          <a:pt x="91" y="2"/>
                                        </a:lnTo>
                                        <a:lnTo>
                                          <a:pt x="33" y="34"/>
                                        </a:lnTo>
                                        <a:lnTo>
                                          <a:pt x="2" y="91"/>
                                        </a:lnTo>
                                        <a:lnTo>
                                          <a:pt x="0" y="115"/>
                                        </a:lnTo>
                                        <a:lnTo>
                                          <a:pt x="2" y="137"/>
                                        </a:lnTo>
                                        <a:lnTo>
                                          <a:pt x="33" y="194"/>
                                        </a:lnTo>
                                        <a:lnTo>
                                          <a:pt x="91" y="226"/>
                                        </a:lnTo>
                                        <a:lnTo>
                                          <a:pt x="112" y="228"/>
                                        </a:lnTo>
                                        <a:lnTo>
                                          <a:pt x="136" y="226"/>
                                        </a:lnTo>
                                        <a:lnTo>
                                          <a:pt x="194" y="194"/>
                                        </a:lnTo>
                                        <a:lnTo>
                                          <a:pt x="225" y="137"/>
                                        </a:lnTo>
                                        <a:lnTo>
                                          <a:pt x="228" y="115"/>
                                        </a:lnTo>
                                        <a:lnTo>
                                          <a:pt x="540" y="115"/>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1025"/>
                              <wpg:cNvGrpSpPr>
                                <a:grpSpLocks/>
                              </wpg:cNvGrpSpPr>
                              <wpg:grpSpPr bwMode="auto">
                                <a:xfrm>
                                  <a:off x="3338" y="973"/>
                                  <a:ext cx="29" cy="128"/>
                                  <a:chOff x="3338" y="973"/>
                                  <a:chExt cx="29" cy="128"/>
                                </a:xfrm>
                              </wpg:grpSpPr>
                              <wps:wsp>
                                <wps:cNvPr id="2346" name="Freeform 1026"/>
                                <wps:cNvSpPr>
                                  <a:spLocks/>
                                </wps:cNvSpPr>
                                <wps:spPr bwMode="auto">
                                  <a:xfrm>
                                    <a:off x="3338" y="973"/>
                                    <a:ext cx="29" cy="128"/>
                                  </a:xfrm>
                                  <a:custGeom>
                                    <a:avLst/>
                                    <a:gdLst>
                                      <a:gd name="T0" fmla="+- 0 3367 3338"/>
                                      <a:gd name="T1" fmla="*/ T0 w 29"/>
                                      <a:gd name="T2" fmla="+- 0 1101 973"/>
                                      <a:gd name="T3" fmla="*/ 1101 h 128"/>
                                      <a:gd name="T4" fmla="+- 0 3367 3338"/>
                                      <a:gd name="T5" fmla="*/ T4 w 29"/>
                                      <a:gd name="T6" fmla="+- 0 973 973"/>
                                      <a:gd name="T7" fmla="*/ 973 h 128"/>
                                      <a:gd name="T8" fmla="+- 0 3338 3338"/>
                                      <a:gd name="T9" fmla="*/ T8 w 29"/>
                                      <a:gd name="T10" fmla="+- 0 1002 973"/>
                                      <a:gd name="T11" fmla="*/ 1002 h 128"/>
                                    </a:gdLst>
                                    <a:ahLst/>
                                    <a:cxnLst>
                                      <a:cxn ang="0">
                                        <a:pos x="T1" y="T3"/>
                                      </a:cxn>
                                      <a:cxn ang="0">
                                        <a:pos x="T5" y="T7"/>
                                      </a:cxn>
                                      <a:cxn ang="0">
                                        <a:pos x="T9" y="T11"/>
                                      </a:cxn>
                                    </a:cxnLst>
                                    <a:rect l="0" t="0" r="r" b="b"/>
                                    <a:pathLst>
                                      <a:path w="29" h="128">
                                        <a:moveTo>
                                          <a:pt x="29" y="128"/>
                                        </a:moveTo>
                                        <a:lnTo>
                                          <a:pt x="29" y="0"/>
                                        </a:lnTo>
                                        <a:lnTo>
                                          <a:pt x="0" y="29"/>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1027"/>
                              <wpg:cNvGrpSpPr>
                                <a:grpSpLocks/>
                              </wpg:cNvGrpSpPr>
                              <wpg:grpSpPr bwMode="auto">
                                <a:xfrm>
                                  <a:off x="3408" y="973"/>
                                  <a:ext cx="29" cy="128"/>
                                  <a:chOff x="3408" y="973"/>
                                  <a:chExt cx="29" cy="128"/>
                                </a:xfrm>
                              </wpg:grpSpPr>
                              <wps:wsp>
                                <wps:cNvPr id="2348" name="Freeform 1028"/>
                                <wps:cNvSpPr>
                                  <a:spLocks/>
                                </wps:cNvSpPr>
                                <wps:spPr bwMode="auto">
                                  <a:xfrm>
                                    <a:off x="3408" y="973"/>
                                    <a:ext cx="29" cy="128"/>
                                  </a:xfrm>
                                  <a:custGeom>
                                    <a:avLst/>
                                    <a:gdLst>
                                      <a:gd name="T0" fmla="+- 0 3437 3408"/>
                                      <a:gd name="T1" fmla="*/ T0 w 29"/>
                                      <a:gd name="T2" fmla="+- 0 1101 973"/>
                                      <a:gd name="T3" fmla="*/ 1101 h 128"/>
                                      <a:gd name="T4" fmla="+- 0 3437 3408"/>
                                      <a:gd name="T5" fmla="*/ T4 w 29"/>
                                      <a:gd name="T6" fmla="+- 0 973 973"/>
                                      <a:gd name="T7" fmla="*/ 973 h 128"/>
                                      <a:gd name="T8" fmla="+- 0 3408 3408"/>
                                      <a:gd name="T9" fmla="*/ T8 w 29"/>
                                      <a:gd name="T10" fmla="+- 0 1002 973"/>
                                      <a:gd name="T11" fmla="*/ 1002 h 128"/>
                                    </a:gdLst>
                                    <a:ahLst/>
                                    <a:cxnLst>
                                      <a:cxn ang="0">
                                        <a:pos x="T1" y="T3"/>
                                      </a:cxn>
                                      <a:cxn ang="0">
                                        <a:pos x="T5" y="T7"/>
                                      </a:cxn>
                                      <a:cxn ang="0">
                                        <a:pos x="T9" y="T11"/>
                                      </a:cxn>
                                    </a:cxnLst>
                                    <a:rect l="0" t="0" r="r" b="b"/>
                                    <a:pathLst>
                                      <a:path w="29" h="128">
                                        <a:moveTo>
                                          <a:pt x="29" y="128"/>
                                        </a:moveTo>
                                        <a:lnTo>
                                          <a:pt x="29" y="0"/>
                                        </a:lnTo>
                                        <a:lnTo>
                                          <a:pt x="0" y="29"/>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1029"/>
                              <wpg:cNvGrpSpPr>
                                <a:grpSpLocks/>
                              </wpg:cNvGrpSpPr>
                              <wpg:grpSpPr bwMode="auto">
                                <a:xfrm>
                                  <a:off x="3814" y="1038"/>
                                  <a:ext cx="80" cy="159"/>
                                  <a:chOff x="3814" y="1038"/>
                                  <a:chExt cx="80" cy="159"/>
                                </a:xfrm>
                              </wpg:grpSpPr>
                              <wps:wsp>
                                <wps:cNvPr id="2350" name="Freeform 1030"/>
                                <wps:cNvSpPr>
                                  <a:spLocks/>
                                </wps:cNvSpPr>
                                <wps:spPr bwMode="auto">
                                  <a:xfrm>
                                    <a:off x="3814" y="1038"/>
                                    <a:ext cx="80" cy="159"/>
                                  </a:xfrm>
                                  <a:custGeom>
                                    <a:avLst/>
                                    <a:gdLst>
                                      <a:gd name="T0" fmla="+- 0 3893 3814"/>
                                      <a:gd name="T1" fmla="*/ T0 w 80"/>
                                      <a:gd name="T2" fmla="+- 0 1197 1038"/>
                                      <a:gd name="T3" fmla="*/ 1197 h 159"/>
                                      <a:gd name="T4" fmla="+- 0 3814 3814"/>
                                      <a:gd name="T5" fmla="*/ T4 w 80"/>
                                      <a:gd name="T6" fmla="+- 0 1038 1038"/>
                                      <a:gd name="T7" fmla="*/ 1038 h 159"/>
                                    </a:gdLst>
                                    <a:ahLst/>
                                    <a:cxnLst>
                                      <a:cxn ang="0">
                                        <a:pos x="T1" y="T3"/>
                                      </a:cxn>
                                      <a:cxn ang="0">
                                        <a:pos x="T5" y="T7"/>
                                      </a:cxn>
                                    </a:cxnLst>
                                    <a:rect l="0" t="0" r="r" b="b"/>
                                    <a:pathLst>
                                      <a:path w="80" h="159">
                                        <a:moveTo>
                                          <a:pt x="79" y="159"/>
                                        </a:moveTo>
                                        <a:lnTo>
                                          <a:pt x="0"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1031"/>
                              <wpg:cNvGrpSpPr>
                                <a:grpSpLocks/>
                              </wpg:cNvGrpSpPr>
                              <wpg:grpSpPr bwMode="auto">
                                <a:xfrm>
                                  <a:off x="3893" y="1038"/>
                                  <a:ext cx="80" cy="159"/>
                                  <a:chOff x="3893" y="1038"/>
                                  <a:chExt cx="80" cy="159"/>
                                </a:xfrm>
                              </wpg:grpSpPr>
                              <wps:wsp>
                                <wps:cNvPr id="2352" name="Freeform 1032"/>
                                <wps:cNvSpPr>
                                  <a:spLocks/>
                                </wps:cNvSpPr>
                                <wps:spPr bwMode="auto">
                                  <a:xfrm>
                                    <a:off x="3893" y="1038"/>
                                    <a:ext cx="80" cy="159"/>
                                  </a:xfrm>
                                  <a:custGeom>
                                    <a:avLst/>
                                    <a:gdLst>
                                      <a:gd name="T0" fmla="+- 0 3893 3893"/>
                                      <a:gd name="T1" fmla="*/ T0 w 80"/>
                                      <a:gd name="T2" fmla="+- 0 1197 1038"/>
                                      <a:gd name="T3" fmla="*/ 1197 h 159"/>
                                      <a:gd name="T4" fmla="+- 0 3972 3893"/>
                                      <a:gd name="T5" fmla="*/ T4 w 80"/>
                                      <a:gd name="T6" fmla="+- 0 1038 1038"/>
                                      <a:gd name="T7" fmla="*/ 1038 h 159"/>
                                    </a:gdLst>
                                    <a:ahLst/>
                                    <a:cxnLst>
                                      <a:cxn ang="0">
                                        <a:pos x="T1" y="T3"/>
                                      </a:cxn>
                                      <a:cxn ang="0">
                                        <a:pos x="T5" y="T7"/>
                                      </a:cxn>
                                    </a:cxnLst>
                                    <a:rect l="0" t="0" r="r" b="b"/>
                                    <a:pathLst>
                                      <a:path w="80" h="159">
                                        <a:moveTo>
                                          <a:pt x="0" y="159"/>
                                        </a:moveTo>
                                        <a:lnTo>
                                          <a:pt x="79"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1033"/>
                              <wpg:cNvGrpSpPr>
                                <a:grpSpLocks/>
                              </wpg:cNvGrpSpPr>
                              <wpg:grpSpPr bwMode="auto">
                                <a:xfrm>
                                  <a:off x="3814" y="1038"/>
                                  <a:ext cx="159" cy="2"/>
                                  <a:chOff x="3814" y="1038"/>
                                  <a:chExt cx="159" cy="2"/>
                                </a:xfrm>
                              </wpg:grpSpPr>
                              <wps:wsp>
                                <wps:cNvPr id="2354" name="Freeform 1034"/>
                                <wps:cNvSpPr>
                                  <a:spLocks/>
                                </wps:cNvSpPr>
                                <wps:spPr bwMode="auto">
                                  <a:xfrm>
                                    <a:off x="3814" y="1038"/>
                                    <a:ext cx="159" cy="2"/>
                                  </a:xfrm>
                                  <a:custGeom>
                                    <a:avLst/>
                                    <a:gdLst>
                                      <a:gd name="T0" fmla="+- 0 3814 3814"/>
                                      <a:gd name="T1" fmla="*/ T0 w 159"/>
                                      <a:gd name="T2" fmla="+- 0 3972 3814"/>
                                      <a:gd name="T3" fmla="*/ T2 w 159"/>
                                    </a:gdLst>
                                    <a:ahLst/>
                                    <a:cxnLst>
                                      <a:cxn ang="0">
                                        <a:pos x="T1" y="0"/>
                                      </a:cxn>
                                      <a:cxn ang="0">
                                        <a:pos x="T3" y="0"/>
                                      </a:cxn>
                                    </a:cxnLst>
                                    <a:rect l="0" t="0" r="r" b="b"/>
                                    <a:pathLst>
                                      <a:path w="159">
                                        <a:moveTo>
                                          <a:pt x="0" y="0"/>
                                        </a:moveTo>
                                        <a:lnTo>
                                          <a:pt x="158" y="0"/>
                                        </a:lnTo>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1035"/>
                              <wpg:cNvGrpSpPr>
                                <a:grpSpLocks/>
                              </wpg:cNvGrpSpPr>
                              <wpg:grpSpPr bwMode="auto">
                                <a:xfrm>
                                  <a:off x="2494" y="1384"/>
                                  <a:ext cx="528" cy="444"/>
                                  <a:chOff x="2494" y="1384"/>
                                  <a:chExt cx="528" cy="444"/>
                                </a:xfrm>
                              </wpg:grpSpPr>
                              <wps:wsp>
                                <wps:cNvPr id="2356" name="Freeform 1036"/>
                                <wps:cNvSpPr>
                                  <a:spLocks/>
                                </wps:cNvSpPr>
                                <wps:spPr bwMode="auto">
                                  <a:xfrm>
                                    <a:off x="2494" y="1384"/>
                                    <a:ext cx="528" cy="444"/>
                                  </a:xfrm>
                                  <a:custGeom>
                                    <a:avLst/>
                                    <a:gdLst>
                                      <a:gd name="T0" fmla="+- 0 3022 2494"/>
                                      <a:gd name="T1" fmla="*/ T0 w 528"/>
                                      <a:gd name="T2" fmla="+- 0 1384 1384"/>
                                      <a:gd name="T3" fmla="*/ 1384 h 444"/>
                                      <a:gd name="T4" fmla="+- 0 2494 2494"/>
                                      <a:gd name="T5" fmla="*/ T4 w 528"/>
                                      <a:gd name="T6" fmla="+- 0 1828 1384"/>
                                      <a:gd name="T7" fmla="*/ 1828 h 444"/>
                                    </a:gdLst>
                                    <a:ahLst/>
                                    <a:cxnLst>
                                      <a:cxn ang="0">
                                        <a:pos x="T1" y="T3"/>
                                      </a:cxn>
                                      <a:cxn ang="0">
                                        <a:pos x="T5" y="T7"/>
                                      </a:cxn>
                                    </a:cxnLst>
                                    <a:rect l="0" t="0" r="r" b="b"/>
                                    <a:pathLst>
                                      <a:path w="528" h="444">
                                        <a:moveTo>
                                          <a:pt x="528" y="0"/>
                                        </a:moveTo>
                                        <a:lnTo>
                                          <a:pt x="0" y="444"/>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1037"/>
                              <wpg:cNvGrpSpPr>
                                <a:grpSpLocks/>
                              </wpg:cNvGrpSpPr>
                              <wpg:grpSpPr bwMode="auto">
                                <a:xfrm>
                                  <a:off x="3005" y="1367"/>
                                  <a:ext cx="34" cy="34"/>
                                  <a:chOff x="3005" y="1367"/>
                                  <a:chExt cx="34" cy="34"/>
                                </a:xfrm>
                              </wpg:grpSpPr>
                              <wps:wsp>
                                <wps:cNvPr id="2358" name="Freeform 1038"/>
                                <wps:cNvSpPr>
                                  <a:spLocks/>
                                </wps:cNvSpPr>
                                <wps:spPr bwMode="auto">
                                  <a:xfrm>
                                    <a:off x="3005" y="1367"/>
                                    <a:ext cx="34" cy="34"/>
                                  </a:xfrm>
                                  <a:custGeom>
                                    <a:avLst/>
                                    <a:gdLst>
                                      <a:gd name="T0" fmla="+- 0 3038 3005"/>
                                      <a:gd name="T1" fmla="*/ T0 w 34"/>
                                      <a:gd name="T2" fmla="+- 0 1384 1367"/>
                                      <a:gd name="T3" fmla="*/ 1384 h 34"/>
                                      <a:gd name="T4" fmla="+- 0 3036 3005"/>
                                      <a:gd name="T5" fmla="*/ T4 w 34"/>
                                      <a:gd name="T6" fmla="+- 0 1377 1367"/>
                                      <a:gd name="T7" fmla="*/ 1377 h 34"/>
                                      <a:gd name="T8" fmla="+- 0 3031 3005"/>
                                      <a:gd name="T9" fmla="*/ T8 w 34"/>
                                      <a:gd name="T10" fmla="+- 0 1369 1367"/>
                                      <a:gd name="T11" fmla="*/ 1369 h 34"/>
                                      <a:gd name="T12" fmla="+- 0 3022 3005"/>
                                      <a:gd name="T13" fmla="*/ T12 w 34"/>
                                      <a:gd name="T14" fmla="+- 0 1367 1367"/>
                                      <a:gd name="T15" fmla="*/ 1367 h 34"/>
                                      <a:gd name="T16" fmla="+- 0 3014 3005"/>
                                      <a:gd name="T17" fmla="*/ T16 w 34"/>
                                      <a:gd name="T18" fmla="+- 0 1369 1367"/>
                                      <a:gd name="T19" fmla="*/ 1369 h 34"/>
                                      <a:gd name="T20" fmla="+- 0 3007 3005"/>
                                      <a:gd name="T21" fmla="*/ T20 w 34"/>
                                      <a:gd name="T22" fmla="+- 0 1377 1367"/>
                                      <a:gd name="T23" fmla="*/ 1377 h 34"/>
                                      <a:gd name="T24" fmla="+- 0 3005 3005"/>
                                      <a:gd name="T25" fmla="*/ T24 w 34"/>
                                      <a:gd name="T26" fmla="+- 0 1384 1367"/>
                                      <a:gd name="T27" fmla="*/ 1384 h 34"/>
                                      <a:gd name="T28" fmla="+- 0 3007 3005"/>
                                      <a:gd name="T29" fmla="*/ T28 w 34"/>
                                      <a:gd name="T30" fmla="+- 0 1393 1367"/>
                                      <a:gd name="T31" fmla="*/ 1393 h 34"/>
                                      <a:gd name="T32" fmla="+- 0 3014 3005"/>
                                      <a:gd name="T33" fmla="*/ T32 w 34"/>
                                      <a:gd name="T34" fmla="+- 0 1398 1367"/>
                                      <a:gd name="T35" fmla="*/ 1398 h 34"/>
                                      <a:gd name="T36" fmla="+- 0 3022 3005"/>
                                      <a:gd name="T37" fmla="*/ T36 w 34"/>
                                      <a:gd name="T38" fmla="+- 0 1401 1367"/>
                                      <a:gd name="T39" fmla="*/ 1401 h 34"/>
                                      <a:gd name="T40" fmla="+- 0 3031 3005"/>
                                      <a:gd name="T41" fmla="*/ T40 w 34"/>
                                      <a:gd name="T42" fmla="+- 0 1398 1367"/>
                                      <a:gd name="T43" fmla="*/ 1398 h 34"/>
                                      <a:gd name="T44" fmla="+- 0 3036 3005"/>
                                      <a:gd name="T45" fmla="*/ T44 w 34"/>
                                      <a:gd name="T46" fmla="+- 0 1393 1367"/>
                                      <a:gd name="T47" fmla="*/ 1393 h 34"/>
                                      <a:gd name="T48" fmla="+- 0 3038 3005"/>
                                      <a:gd name="T49" fmla="*/ T48 w 34"/>
                                      <a:gd name="T50" fmla="+- 0 1384 1367"/>
                                      <a:gd name="T51" fmla="*/ 1384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 h="34">
                                        <a:moveTo>
                                          <a:pt x="33" y="17"/>
                                        </a:moveTo>
                                        <a:lnTo>
                                          <a:pt x="31" y="10"/>
                                        </a:lnTo>
                                        <a:lnTo>
                                          <a:pt x="26" y="2"/>
                                        </a:lnTo>
                                        <a:lnTo>
                                          <a:pt x="17" y="0"/>
                                        </a:lnTo>
                                        <a:lnTo>
                                          <a:pt x="9" y="2"/>
                                        </a:lnTo>
                                        <a:lnTo>
                                          <a:pt x="2" y="10"/>
                                        </a:lnTo>
                                        <a:lnTo>
                                          <a:pt x="0" y="17"/>
                                        </a:lnTo>
                                        <a:lnTo>
                                          <a:pt x="2" y="26"/>
                                        </a:lnTo>
                                        <a:lnTo>
                                          <a:pt x="9" y="31"/>
                                        </a:lnTo>
                                        <a:lnTo>
                                          <a:pt x="17" y="34"/>
                                        </a:lnTo>
                                        <a:lnTo>
                                          <a:pt x="26" y="31"/>
                                        </a:lnTo>
                                        <a:lnTo>
                                          <a:pt x="31" y="26"/>
                                        </a:lnTo>
                                        <a:lnTo>
                                          <a:pt x="33" y="17"/>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1039"/>
                              <wpg:cNvGrpSpPr>
                                <a:grpSpLocks/>
                              </wpg:cNvGrpSpPr>
                              <wpg:grpSpPr bwMode="auto">
                                <a:xfrm>
                                  <a:off x="3012" y="1372"/>
                                  <a:ext cx="22" cy="24"/>
                                  <a:chOff x="3012" y="1372"/>
                                  <a:chExt cx="22" cy="24"/>
                                </a:xfrm>
                              </wpg:grpSpPr>
                              <wps:wsp>
                                <wps:cNvPr id="2360" name="Freeform 1040"/>
                                <wps:cNvSpPr>
                                  <a:spLocks/>
                                </wps:cNvSpPr>
                                <wps:spPr bwMode="auto">
                                  <a:xfrm>
                                    <a:off x="3012" y="1372"/>
                                    <a:ext cx="22" cy="24"/>
                                  </a:xfrm>
                                  <a:custGeom>
                                    <a:avLst/>
                                    <a:gdLst>
                                      <a:gd name="T0" fmla="+- 0 3034 3012"/>
                                      <a:gd name="T1" fmla="*/ T0 w 22"/>
                                      <a:gd name="T2" fmla="+- 0 1384 1372"/>
                                      <a:gd name="T3" fmla="*/ 1384 h 24"/>
                                      <a:gd name="T4" fmla="+- 0 3029 3012"/>
                                      <a:gd name="T5" fmla="*/ T4 w 22"/>
                                      <a:gd name="T6" fmla="+- 0 1374 1372"/>
                                      <a:gd name="T7" fmla="*/ 1374 h 24"/>
                                      <a:gd name="T8" fmla="+- 0 3022 3012"/>
                                      <a:gd name="T9" fmla="*/ T8 w 22"/>
                                      <a:gd name="T10" fmla="+- 0 1372 1372"/>
                                      <a:gd name="T11" fmla="*/ 1372 h 24"/>
                                      <a:gd name="T12" fmla="+- 0 3017 3012"/>
                                      <a:gd name="T13" fmla="*/ T12 w 22"/>
                                      <a:gd name="T14" fmla="+- 0 1374 1372"/>
                                      <a:gd name="T15" fmla="*/ 1374 h 24"/>
                                      <a:gd name="T16" fmla="+- 0 3012 3012"/>
                                      <a:gd name="T17" fmla="*/ T16 w 22"/>
                                      <a:gd name="T18" fmla="+- 0 1379 1372"/>
                                      <a:gd name="T19" fmla="*/ 1379 h 24"/>
                                      <a:gd name="T20" fmla="+- 0 3012 3012"/>
                                      <a:gd name="T21" fmla="*/ T20 w 22"/>
                                      <a:gd name="T22" fmla="+- 0 1391 1372"/>
                                      <a:gd name="T23" fmla="*/ 1391 h 24"/>
                                      <a:gd name="T24" fmla="+- 0 3022 3012"/>
                                      <a:gd name="T25" fmla="*/ T24 w 22"/>
                                      <a:gd name="T26" fmla="+- 0 1396 1372"/>
                                      <a:gd name="T27" fmla="*/ 1396 h 24"/>
                                      <a:gd name="T28" fmla="+- 0 3029 3012"/>
                                      <a:gd name="T29" fmla="*/ T28 w 22"/>
                                      <a:gd name="T30" fmla="+- 0 1393 1372"/>
                                      <a:gd name="T31" fmla="*/ 1393 h 24"/>
                                      <a:gd name="T32" fmla="+- 0 3031 3012"/>
                                      <a:gd name="T33" fmla="*/ T32 w 22"/>
                                      <a:gd name="T34" fmla="+- 0 1391 1372"/>
                                      <a:gd name="T35" fmla="*/ 1391 h 24"/>
                                      <a:gd name="T36" fmla="+- 0 3034 3012"/>
                                      <a:gd name="T37" fmla="*/ T36 w 22"/>
                                      <a:gd name="T38" fmla="+- 0 1384 1372"/>
                                      <a:gd name="T39" fmla="*/ 1384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2" h="24">
                                        <a:moveTo>
                                          <a:pt x="22" y="12"/>
                                        </a:moveTo>
                                        <a:lnTo>
                                          <a:pt x="17" y="2"/>
                                        </a:lnTo>
                                        <a:lnTo>
                                          <a:pt x="10" y="0"/>
                                        </a:lnTo>
                                        <a:lnTo>
                                          <a:pt x="5" y="2"/>
                                        </a:lnTo>
                                        <a:lnTo>
                                          <a:pt x="0" y="7"/>
                                        </a:lnTo>
                                        <a:lnTo>
                                          <a:pt x="0" y="19"/>
                                        </a:lnTo>
                                        <a:lnTo>
                                          <a:pt x="10" y="24"/>
                                        </a:lnTo>
                                        <a:lnTo>
                                          <a:pt x="17" y="21"/>
                                        </a:lnTo>
                                        <a:lnTo>
                                          <a:pt x="19" y="19"/>
                                        </a:lnTo>
                                        <a:lnTo>
                                          <a:pt x="22" y="12"/>
                                        </a:lnTo>
                                        <a:close/>
                                      </a:path>
                                    </a:pathLst>
                                  </a:custGeom>
                                  <a:noFill/>
                                  <a:ln w="124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1041"/>
                              <wpg:cNvGrpSpPr>
                                <a:grpSpLocks/>
                              </wpg:cNvGrpSpPr>
                              <wpg:grpSpPr bwMode="auto">
                                <a:xfrm>
                                  <a:off x="2378" y="1828"/>
                                  <a:ext cx="116" cy="2"/>
                                  <a:chOff x="2378" y="1828"/>
                                  <a:chExt cx="116" cy="2"/>
                                </a:xfrm>
                              </wpg:grpSpPr>
                              <wps:wsp>
                                <wps:cNvPr id="2362" name="Freeform 1042"/>
                                <wps:cNvSpPr>
                                  <a:spLocks/>
                                </wps:cNvSpPr>
                                <wps:spPr bwMode="auto">
                                  <a:xfrm>
                                    <a:off x="2378" y="1828"/>
                                    <a:ext cx="116" cy="2"/>
                                  </a:xfrm>
                                  <a:custGeom>
                                    <a:avLst/>
                                    <a:gdLst>
                                      <a:gd name="T0" fmla="+- 0 2494 2378"/>
                                      <a:gd name="T1" fmla="*/ T0 w 116"/>
                                      <a:gd name="T2" fmla="+- 0 2378 2378"/>
                                      <a:gd name="T3" fmla="*/ T2 w 116"/>
                                    </a:gdLst>
                                    <a:ahLst/>
                                    <a:cxnLst>
                                      <a:cxn ang="0">
                                        <a:pos x="T1" y="0"/>
                                      </a:cxn>
                                      <a:cxn ang="0">
                                        <a:pos x="T3" y="0"/>
                                      </a:cxn>
                                    </a:cxnLst>
                                    <a:rect l="0" t="0" r="r" b="b"/>
                                    <a:pathLst>
                                      <a:path w="116">
                                        <a:moveTo>
                                          <a:pt x="116" y="0"/>
                                        </a:moveTo>
                                        <a:lnTo>
                                          <a:pt x="0"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3" name="Group 1043"/>
                              <wpg:cNvGrpSpPr>
                                <a:grpSpLocks/>
                              </wpg:cNvGrpSpPr>
                              <wpg:grpSpPr bwMode="auto">
                                <a:xfrm>
                                  <a:off x="2239" y="1765"/>
                                  <a:ext cx="56" cy="128"/>
                                  <a:chOff x="2239" y="1765"/>
                                  <a:chExt cx="56" cy="128"/>
                                </a:xfrm>
                              </wpg:grpSpPr>
                              <wps:wsp>
                                <wps:cNvPr id="2364" name="Freeform 1044"/>
                                <wps:cNvSpPr>
                                  <a:spLocks/>
                                </wps:cNvSpPr>
                                <wps:spPr bwMode="auto">
                                  <a:xfrm>
                                    <a:off x="2239" y="1765"/>
                                    <a:ext cx="56" cy="128"/>
                                  </a:xfrm>
                                  <a:custGeom>
                                    <a:avLst/>
                                    <a:gdLst>
                                      <a:gd name="T0" fmla="+- 0 2280 2239"/>
                                      <a:gd name="T1" fmla="*/ T0 w 56"/>
                                      <a:gd name="T2" fmla="+- 0 1765 1765"/>
                                      <a:gd name="T3" fmla="*/ 1765 h 128"/>
                                      <a:gd name="T4" fmla="+- 0 2266 2239"/>
                                      <a:gd name="T5" fmla="*/ T4 w 56"/>
                                      <a:gd name="T6" fmla="+- 0 1773 1765"/>
                                      <a:gd name="T7" fmla="*/ 1773 h 128"/>
                                      <a:gd name="T8" fmla="+- 0 2251 2239"/>
                                      <a:gd name="T9" fmla="*/ T8 w 56"/>
                                      <a:gd name="T10" fmla="+- 0 1787 1765"/>
                                      <a:gd name="T11" fmla="*/ 1787 h 128"/>
                                      <a:gd name="T12" fmla="+- 0 2242 2239"/>
                                      <a:gd name="T13" fmla="*/ T12 w 56"/>
                                      <a:gd name="T14" fmla="+- 0 1804 1765"/>
                                      <a:gd name="T15" fmla="*/ 1804 h 128"/>
                                      <a:gd name="T16" fmla="+- 0 2239 2239"/>
                                      <a:gd name="T17" fmla="*/ T16 w 56"/>
                                      <a:gd name="T18" fmla="+- 0 1821 1765"/>
                                      <a:gd name="T19" fmla="*/ 1821 h 128"/>
                                      <a:gd name="T20" fmla="+- 0 2239 2239"/>
                                      <a:gd name="T21" fmla="*/ T20 w 56"/>
                                      <a:gd name="T22" fmla="+- 0 1864 1765"/>
                                      <a:gd name="T23" fmla="*/ 1864 h 128"/>
                                      <a:gd name="T24" fmla="+- 0 2242 2239"/>
                                      <a:gd name="T25" fmla="*/ T24 w 56"/>
                                      <a:gd name="T26" fmla="+- 0 1876 1765"/>
                                      <a:gd name="T27" fmla="*/ 1876 h 128"/>
                                      <a:gd name="T28" fmla="+- 0 2246 2239"/>
                                      <a:gd name="T29" fmla="*/ T28 w 56"/>
                                      <a:gd name="T30" fmla="+- 0 1885 1765"/>
                                      <a:gd name="T31" fmla="*/ 1885 h 128"/>
                                      <a:gd name="T32" fmla="+- 0 2256 2239"/>
                                      <a:gd name="T33" fmla="*/ T32 w 56"/>
                                      <a:gd name="T34" fmla="+- 0 1890 1765"/>
                                      <a:gd name="T35" fmla="*/ 1890 h 128"/>
                                      <a:gd name="T36" fmla="+- 0 2266 2239"/>
                                      <a:gd name="T37" fmla="*/ T36 w 56"/>
                                      <a:gd name="T38" fmla="+- 0 1893 1765"/>
                                      <a:gd name="T39" fmla="*/ 1893 h 128"/>
                                      <a:gd name="T40" fmla="+- 0 2278 2239"/>
                                      <a:gd name="T41" fmla="*/ T40 w 56"/>
                                      <a:gd name="T42" fmla="+- 0 1890 1765"/>
                                      <a:gd name="T43" fmla="*/ 1890 h 128"/>
                                      <a:gd name="T44" fmla="+- 0 2287 2239"/>
                                      <a:gd name="T45" fmla="*/ T44 w 56"/>
                                      <a:gd name="T46" fmla="+- 0 1885 1765"/>
                                      <a:gd name="T47" fmla="*/ 1885 h 128"/>
                                      <a:gd name="T48" fmla="+- 0 2292 2239"/>
                                      <a:gd name="T49" fmla="*/ T48 w 56"/>
                                      <a:gd name="T50" fmla="+- 0 1876 1765"/>
                                      <a:gd name="T51" fmla="*/ 1876 h 128"/>
                                      <a:gd name="T52" fmla="+- 0 2294 2239"/>
                                      <a:gd name="T53" fmla="*/ T52 w 56"/>
                                      <a:gd name="T54" fmla="+- 0 1864 1765"/>
                                      <a:gd name="T55" fmla="*/ 1864 h 128"/>
                                      <a:gd name="T56" fmla="+- 0 2294 2239"/>
                                      <a:gd name="T57" fmla="*/ T56 w 56"/>
                                      <a:gd name="T58" fmla="+- 0 1840 1765"/>
                                      <a:gd name="T59" fmla="*/ 1840 h 128"/>
                                      <a:gd name="T60" fmla="+- 0 2285 2239"/>
                                      <a:gd name="T61" fmla="*/ T60 w 56"/>
                                      <a:gd name="T62" fmla="+- 0 1825 1765"/>
                                      <a:gd name="T63" fmla="*/ 1825 h 128"/>
                                      <a:gd name="T64" fmla="+- 0 2266 2239"/>
                                      <a:gd name="T65" fmla="*/ T64 w 56"/>
                                      <a:gd name="T66" fmla="+- 0 1821 1765"/>
                                      <a:gd name="T67" fmla="*/ 1821 h 128"/>
                                      <a:gd name="T68" fmla="+- 0 2239 2239"/>
                                      <a:gd name="T69" fmla="*/ T68 w 56"/>
                                      <a:gd name="T70" fmla="+- 0 1821 1765"/>
                                      <a:gd name="T71" fmla="*/ 182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6" h="128">
                                        <a:moveTo>
                                          <a:pt x="41" y="0"/>
                                        </a:moveTo>
                                        <a:lnTo>
                                          <a:pt x="27" y="8"/>
                                        </a:lnTo>
                                        <a:lnTo>
                                          <a:pt x="12" y="22"/>
                                        </a:lnTo>
                                        <a:lnTo>
                                          <a:pt x="3" y="39"/>
                                        </a:lnTo>
                                        <a:lnTo>
                                          <a:pt x="0" y="56"/>
                                        </a:lnTo>
                                        <a:lnTo>
                                          <a:pt x="0" y="99"/>
                                        </a:lnTo>
                                        <a:lnTo>
                                          <a:pt x="3" y="111"/>
                                        </a:lnTo>
                                        <a:lnTo>
                                          <a:pt x="7" y="120"/>
                                        </a:lnTo>
                                        <a:lnTo>
                                          <a:pt x="17" y="125"/>
                                        </a:lnTo>
                                        <a:lnTo>
                                          <a:pt x="27" y="128"/>
                                        </a:lnTo>
                                        <a:lnTo>
                                          <a:pt x="39" y="125"/>
                                        </a:lnTo>
                                        <a:lnTo>
                                          <a:pt x="48" y="120"/>
                                        </a:lnTo>
                                        <a:lnTo>
                                          <a:pt x="53" y="111"/>
                                        </a:lnTo>
                                        <a:lnTo>
                                          <a:pt x="55" y="99"/>
                                        </a:lnTo>
                                        <a:lnTo>
                                          <a:pt x="55" y="75"/>
                                        </a:lnTo>
                                        <a:lnTo>
                                          <a:pt x="46" y="60"/>
                                        </a:lnTo>
                                        <a:lnTo>
                                          <a:pt x="27" y="56"/>
                                        </a:lnTo>
                                        <a:lnTo>
                                          <a:pt x="0" y="56"/>
                                        </a:lnTo>
                                      </a:path>
                                    </a:pathLst>
                                  </a:custGeom>
                                  <a:noFill/>
                                  <a:ln w="87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5" name="Group 1045"/>
                              <wpg:cNvGrpSpPr>
                                <a:grpSpLocks/>
                              </wpg:cNvGrpSpPr>
                              <wpg:grpSpPr bwMode="auto">
                                <a:xfrm>
                                  <a:off x="2153" y="1715"/>
                                  <a:ext cx="226" cy="228"/>
                                  <a:chOff x="2153" y="1715"/>
                                  <a:chExt cx="226" cy="228"/>
                                </a:xfrm>
                              </wpg:grpSpPr>
                              <wps:wsp>
                                <wps:cNvPr id="2366" name="Freeform 1046"/>
                                <wps:cNvSpPr>
                                  <a:spLocks/>
                                </wps:cNvSpPr>
                                <wps:spPr bwMode="auto">
                                  <a:xfrm>
                                    <a:off x="2153" y="1715"/>
                                    <a:ext cx="226" cy="228"/>
                                  </a:xfrm>
                                  <a:custGeom>
                                    <a:avLst/>
                                    <a:gdLst>
                                      <a:gd name="T0" fmla="+- 0 2378 2153"/>
                                      <a:gd name="T1" fmla="*/ T0 w 226"/>
                                      <a:gd name="T2" fmla="+- 0 1828 1715"/>
                                      <a:gd name="T3" fmla="*/ 1828 h 228"/>
                                      <a:gd name="T4" fmla="+- 0 2359 2153"/>
                                      <a:gd name="T5" fmla="*/ T4 w 226"/>
                                      <a:gd name="T6" fmla="+- 0 1765 1715"/>
                                      <a:gd name="T7" fmla="*/ 1765 h 228"/>
                                      <a:gd name="T8" fmla="+- 0 2309 2153"/>
                                      <a:gd name="T9" fmla="*/ T8 w 226"/>
                                      <a:gd name="T10" fmla="+- 0 1725 1715"/>
                                      <a:gd name="T11" fmla="*/ 1725 h 228"/>
                                      <a:gd name="T12" fmla="+- 0 2266 2153"/>
                                      <a:gd name="T13" fmla="*/ T12 w 226"/>
                                      <a:gd name="T14" fmla="+- 0 1715 1715"/>
                                      <a:gd name="T15" fmla="*/ 1715 h 228"/>
                                      <a:gd name="T16" fmla="+- 0 2244 2153"/>
                                      <a:gd name="T17" fmla="*/ T16 w 226"/>
                                      <a:gd name="T18" fmla="+- 0 1717 1715"/>
                                      <a:gd name="T19" fmla="*/ 1717 h 228"/>
                                      <a:gd name="T20" fmla="+- 0 2186 2153"/>
                                      <a:gd name="T21" fmla="*/ T20 w 226"/>
                                      <a:gd name="T22" fmla="+- 0 1749 1715"/>
                                      <a:gd name="T23" fmla="*/ 1749 h 228"/>
                                      <a:gd name="T24" fmla="+- 0 2155 2153"/>
                                      <a:gd name="T25" fmla="*/ T24 w 226"/>
                                      <a:gd name="T26" fmla="+- 0 1806 1715"/>
                                      <a:gd name="T27" fmla="*/ 1806 h 228"/>
                                      <a:gd name="T28" fmla="+- 0 2153 2153"/>
                                      <a:gd name="T29" fmla="*/ T28 w 226"/>
                                      <a:gd name="T30" fmla="+- 0 1828 1715"/>
                                      <a:gd name="T31" fmla="*/ 1828 h 228"/>
                                      <a:gd name="T32" fmla="+- 0 2155 2153"/>
                                      <a:gd name="T33" fmla="*/ T32 w 226"/>
                                      <a:gd name="T34" fmla="+- 0 1852 1715"/>
                                      <a:gd name="T35" fmla="*/ 1852 h 228"/>
                                      <a:gd name="T36" fmla="+- 0 2186 2153"/>
                                      <a:gd name="T37" fmla="*/ T36 w 226"/>
                                      <a:gd name="T38" fmla="+- 0 1909 1715"/>
                                      <a:gd name="T39" fmla="*/ 1909 h 228"/>
                                      <a:gd name="T40" fmla="+- 0 2244 2153"/>
                                      <a:gd name="T41" fmla="*/ T40 w 226"/>
                                      <a:gd name="T42" fmla="+- 0 1941 1715"/>
                                      <a:gd name="T43" fmla="*/ 1941 h 228"/>
                                      <a:gd name="T44" fmla="+- 0 2266 2153"/>
                                      <a:gd name="T45" fmla="*/ T44 w 226"/>
                                      <a:gd name="T46" fmla="+- 0 1943 1715"/>
                                      <a:gd name="T47" fmla="*/ 1943 h 228"/>
                                      <a:gd name="T48" fmla="+- 0 2287 2153"/>
                                      <a:gd name="T49" fmla="*/ T48 w 226"/>
                                      <a:gd name="T50" fmla="+- 0 1941 1715"/>
                                      <a:gd name="T51" fmla="*/ 1941 h 228"/>
                                      <a:gd name="T52" fmla="+- 0 2347 2153"/>
                                      <a:gd name="T53" fmla="*/ T52 w 226"/>
                                      <a:gd name="T54" fmla="+- 0 1909 1715"/>
                                      <a:gd name="T55" fmla="*/ 1909 h 228"/>
                                      <a:gd name="T56" fmla="+- 0 2376 2153"/>
                                      <a:gd name="T57" fmla="*/ T56 w 226"/>
                                      <a:gd name="T58" fmla="+- 0 1852 1715"/>
                                      <a:gd name="T59" fmla="*/ 1852 h 228"/>
                                      <a:gd name="T60" fmla="+- 0 2378 2153"/>
                                      <a:gd name="T61" fmla="*/ T60 w 226"/>
                                      <a:gd name="T62" fmla="+- 0 1828 1715"/>
                                      <a:gd name="T63" fmla="*/ 1828 h 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6" h="228">
                                        <a:moveTo>
                                          <a:pt x="225" y="113"/>
                                        </a:moveTo>
                                        <a:lnTo>
                                          <a:pt x="206" y="50"/>
                                        </a:lnTo>
                                        <a:lnTo>
                                          <a:pt x="156" y="10"/>
                                        </a:lnTo>
                                        <a:lnTo>
                                          <a:pt x="113" y="0"/>
                                        </a:lnTo>
                                        <a:lnTo>
                                          <a:pt x="91" y="2"/>
                                        </a:lnTo>
                                        <a:lnTo>
                                          <a:pt x="33" y="34"/>
                                        </a:lnTo>
                                        <a:lnTo>
                                          <a:pt x="2" y="91"/>
                                        </a:lnTo>
                                        <a:lnTo>
                                          <a:pt x="0" y="113"/>
                                        </a:lnTo>
                                        <a:lnTo>
                                          <a:pt x="2" y="137"/>
                                        </a:lnTo>
                                        <a:lnTo>
                                          <a:pt x="33" y="194"/>
                                        </a:lnTo>
                                        <a:lnTo>
                                          <a:pt x="91" y="226"/>
                                        </a:lnTo>
                                        <a:lnTo>
                                          <a:pt x="113" y="228"/>
                                        </a:lnTo>
                                        <a:lnTo>
                                          <a:pt x="134" y="226"/>
                                        </a:lnTo>
                                        <a:lnTo>
                                          <a:pt x="194" y="194"/>
                                        </a:lnTo>
                                        <a:lnTo>
                                          <a:pt x="223" y="137"/>
                                        </a:lnTo>
                                        <a:lnTo>
                                          <a:pt x="225" y="113"/>
                                        </a:lnTo>
                                        <a:close/>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0" o:spid="_x0000_s1026" style="width:265.35pt;height:121.95pt;mso-position-horizontal-relative:char;mso-position-vertical-relative:line" coordorigin="1039,-318" coordsize="5307,2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">
                      <v:group id="Group 11" o:spid="_x0000_s1027" style="position:absolute;left:1558;top:193;width:634;height:2" coordorigin="1558,193" coordsize="6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12" o:spid="_x0000_s1028" style="position:absolute;left:1558;top:193;width:634;height:2;visibility:visible;mso-wrap-style:square;v-text-anchor:top" coordsize="6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cAMUA&#10;AADbAAAADwAAAGRycy9kb3ducmV2LnhtbESPQWvCQBSE7wX/w/KEXkrdVKpIdJVUKS14EDXQ6yP7&#10;zKbNvg3ZjcZ/7xYEj8PMfMMsVr2txZlaXzlW8DZKQBAXTldcKsiPn68zED4ga6wdk4IreVgtB08L&#10;TLW78J7Oh1CKCGGfogITQpNK6QtDFv3INcTRO7nWYoiyLaVu8RLhtpbjJJlKixXHBYMNrQ0Vf4fO&#10;KtjKl8xvu/y93mQ/3Uf+uzNfx51Sz8M+m4MI1IdH+N7+1gomY/j/En+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BxwAxQAAANsAAAAPAAAAAAAAAAAAAAAAAJgCAABkcnMv&#10;ZG93bnJldi54bWxQSwUGAAAAAAQABAD1AAAAigMAAAAA&#10;" path="m,l633,e" filled="f" strokeweight=".34678mm">
                          <v:path arrowok="t" o:connecttype="custom" o:connectlocs="0,0;633,0" o:connectangles="0,0"/>
                        </v:shape>
                      </v:group>
                      <v:group id="Group 13" o:spid="_x0000_s1029" style="position:absolute;left:1558;top:1506;width:32;height:29" coordorigin="1558,1506" coordsize="3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Freeform 14" o:spid="_x0000_s1030" style="position:absolute;left:1558;top:1506;width:32;height:29;visibility:visible;mso-wrap-style:square;v-text-anchor:top" coordsize="32,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8E0cUA&#10;AADbAAAADwAAAGRycy9kb3ducmV2LnhtbESPQWvCQBSE74L/YXlCL6KbhrSU1FVKaaEgok2D0Nsj&#10;+0yC2bchu03iv3eFgsdhZr5hVpvRNKKnztWWFTwuIxDEhdU1lwryn8/FCwjnkTU2lknBhRxs1tPJ&#10;ClNtB/6mPvOlCBB2KSqovG9TKV1RkUG3tC1x8E62M+iD7EqpOxwC3DQyjqJnabDmsFBhS+8VFefs&#10;zyhw+XZnfzFujjLZf8RyfqC2Pyj1MBvfXkF4Gv09/N/+0gqeErh9CT9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bwTRxQAAANsAAAAPAAAAAAAAAAAAAAAAAJgCAABkcnMv&#10;ZG93bnJldi54bWxQSwUGAAAAAAQABAD1AAAAigMAAAAA&#10;" path="m31,29l,e" filled="f" strokeweight=".17322mm">
                          <v:path arrowok="t" o:connecttype="custom" o:connectlocs="31,1535;0,1506" o:connectangles="0,0"/>
                        </v:shape>
                      </v:group>
                      <v:group id="Group 15" o:spid="_x0000_s1031" style="position:absolute;left:1558;top:1379;width:159;height:156" coordorigin="1558,1379" coordsize="159,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16" o:spid="_x0000_s1032" style="position:absolute;left:1558;top:1379;width:159;height:156;visibility:visible;mso-wrap-style:square;v-text-anchor:top" coordsize="159,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z0L8A&#10;AADbAAAADwAAAGRycy9kb3ducmV2LnhtbESPzQrCMBCE74LvEFbwZlMFRapRtCAIHsQfxOPSrG2x&#10;2ZQman17Iwgeh5n5hpkvW1OJJzWutKxgGMUgiDOrS84VnE+bwRSE88gaK8uk4E0OlotuZ46Jti8+&#10;0PPocxEg7BJUUHhfJ1K6rCCDLrI1cfButjHog2xyqRt8Bbip5CiOJ9JgyWGhwJrSgrL78WEU5Jf3&#10;zRzWqa523ur1Pr0O984q1e+1qxkIT63/h3/trVYwnsD3S/gBcvE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tzPQvwAAANsAAAAPAAAAAAAAAAAAAAAAAJgCAABkcnMvZG93bnJl&#10;di54bWxQSwUGAAAAAAQABAD1AAAAhAMAAAAA&#10;" path="m158,156l,e" filled="f" strokeweight=".17322mm">
                          <v:path arrowok="t" o:connecttype="custom" o:connectlocs="158,1535;0,1379" o:connectangles="0,0"/>
                        </v:shape>
                      </v:group>
                      <v:group id="Group 17" o:spid="_x0000_s1033" style="position:absolute;left:1558;top:1252;width:286;height:284" coordorigin="1558,1252" coordsize="286,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18" o:spid="_x0000_s1034" style="position:absolute;left:1558;top:1252;width:286;height:284;visibility:visible;mso-wrap-style:square;v-text-anchor:top" coordsize="286,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dwHcEA&#10;AADbAAAADwAAAGRycy9kb3ducmV2LnhtbERP3WrCMBS+H+wdwhG8W1MtulGNsg0EQTaY6wMcm2Nb&#10;bE5KEmvr05uLwS4/vv/1djCt6Mn5xrKCWZKCIC6tbrhSUPzuXt5A+ICssbVMCkbysN08P60x1/bG&#10;P9QfQyViCPscFdQhdLmUvqzJoE9sRxy5s3UGQ4SuktrhLYabVs7TdCkNNhwbauzos6bycrwaBekp&#10;+9LF3V4yNz99f/BhfF26UanpZHhfgQg0hH/xn3uvFSzi2Pgl/gC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3cB3BAAAA2wAAAA8AAAAAAAAAAAAAAAAAmAIAAGRycy9kb3du&#10;cmV2LnhtbFBLBQYAAAAABAAEAPUAAACGAwAAAAA=&#10;" path="m285,283l,e" filled="f" strokeweight=".17322mm">
                          <v:path arrowok="t" o:connecttype="custom" o:connectlocs="285,1535;0,1252" o:connectangles="0,0"/>
                        </v:shape>
                      </v:group>
                      <v:group id="Group 19" o:spid="_x0000_s1035" style="position:absolute;left:1558;top:1122;width:413;height:413" coordorigin="1558,1122" coordsize="413,4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20" o:spid="_x0000_s1036" style="position:absolute;left:1558;top:1122;width:413;height:413;visibility:visible;mso-wrap-style:square;v-text-anchor:top" coordsize="413,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x74cAA&#10;AADbAAAADwAAAGRycy9kb3ducmV2LnhtbERPPWvDMBDdA/kP4grdErmhmOJGDkkgUOhQ6mTJdrHO&#10;lql1ciTVdv99NRQ6Pt73djfbXozkQ+dYwdM6A0FcO91xq+ByPq1eQISIrLF3TAp+KMCuXC62WGg3&#10;8SeNVWxFCuFQoAIT41BIGWpDFsPaDcSJa5y3GBP0rdQepxRue7nJslxa7Dg1GBzoaKj+qr6tAnzO&#10;+HqupuaD74e7m9/tzbNV6vFh3r+CiDTHf/Gf+00ryNP69CX9AF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Jx74cAAAADbAAAADwAAAAAAAAAAAAAAAACYAgAAZHJzL2Rvd25y&#10;ZXYueG1sUEsFBgAAAAAEAAQA9QAAAIUDAAAAAA==&#10;" path="m412,413l,e" filled="f" strokeweight=".17322mm">
                          <v:path arrowok="t" o:connecttype="custom" o:connectlocs="412,1535;0,1122" o:connectangles="0,0"/>
                        </v:shape>
                      </v:group>
                      <v:group id="Group 21" o:spid="_x0000_s1037" style="position:absolute;left:1558;top:995;width:540;height:540" coordorigin="1558,995" coordsize="54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Freeform 22" o:spid="_x0000_s1038" style="position:absolute;left:1558;top:995;width:540;height:540;visibility:visible;mso-wrap-style:square;v-text-anchor:top" coordsize="54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bO8MA&#10;AADbAAAADwAAAGRycy9kb3ducmV2LnhtbESPzWqDQBSF94W8w3AD2TVjXEhrM5EipHHRTU2yyO7i&#10;3KrUuSPOVE2evhMIdHn4zg9nm82mEyMNrrWsYLOOQBBXVrdcKzgd988vIJxH1thZJgVXcpDtFk9b&#10;TLWd+IvG0tcilLBLUUHjfZ9K6aqGDLq17YkD+7aDQR/kUEs94BTKTSfjKEqkwZbDQoM95Q1VP+Wv&#10;URC/5jT789RF9eV4w4/581BMlVKr5fz+BsIH+G9+pAutIInh/iX8A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bO8MAAADbAAAADwAAAAAAAAAAAAAAAACYAgAAZHJzL2Rv&#10;d25yZXYueG1sUEsFBgAAAAAEAAQA9QAAAIgDAAAAAA==&#10;" path="m540,540l,e" filled="f" strokeweight=".17322mm">
                          <v:path arrowok="t" o:connecttype="custom" o:connectlocs="540,1535;0,995" o:connectangles="0,0"/>
                        </v:shape>
                      </v:group>
                      <v:group id="Group 23" o:spid="_x0000_s1039" style="position:absolute;left:1558;top:870;width:668;height:665" coordorigin="1558,870" coordsize="668,6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24" o:spid="_x0000_s1040" style="position:absolute;left:1558;top:870;width:668;height:665;visibility:visible;mso-wrap-style:square;v-text-anchor:top" coordsize="668,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Oo2MUA&#10;AADdAAAADwAAAGRycy9kb3ducmV2LnhtbERPTWvCQBC9F/oflin0IrpbKyIxG2kFoVg8mFbwOGSn&#10;SUh2NmRXE/99t1DwNo/3OelmtK24Uu9rxxpeZgoEceFMzaWG76/ddAXCB2SDrWPScCMPm+zxIcXE&#10;uIGPdM1DKWII+wQ1VCF0iZS+qMiin7mOOHI/rrcYIuxLaXocYrht5VyppbRYc2yosKNtRUWTX6yG&#10;8XDY0/v52Kw+3XDaTaRqJlul9fPT+LYGEWgMd/G/+8PE+a+LBfx9E0+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6jYxQAAAN0AAAAPAAAAAAAAAAAAAAAAAJgCAABkcnMv&#10;ZG93bnJldi54bWxQSwUGAAAAAAQABAD1AAAAigMAAAAA&#10;" path="m667,665l,e" filled="f" strokeweight=".17322mm">
                          <v:path arrowok="t" o:connecttype="custom" o:connectlocs="667,1535;0,870" o:connectangles="0,0"/>
                        </v:shape>
                      </v:group>
                      <v:group id="Group 25" o:spid="_x0000_s1041" style="position:absolute;left:1632;top:817;width:720;height:718" coordorigin="1632,817" coordsize="720,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ISR8UAAADdAAAADwAAAGRycy9kb3ducmV2LnhtbERPTWvCQBC9F/wPyxS8&#10;NZtoUyTNKiJVPIRCVSi9DdkxCWZnQ3abxH/fLRR6m8f7nHwzmVYM1LvGsoIkikEQl1Y3XCm4nPdP&#10;KxDOI2tsLZOCOznYrGcPOWbajvxBw8lXIoSwy1BB7X2XSenKmgy6yHbEgbva3qAPsK+k7nEM4aaV&#10;izh+kQYbDg01drSrqbydvo2Cw4jjdpm8DcXturt/ndP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iEkfFAAAA3QAA&#10;AA8AAAAAAAAAAAAAAAAAqgIAAGRycy9kb3ducmV2LnhtbFBLBQYAAAAABAAEAPoAAACcAwAAAAA=&#10;">
                        <v:shape id="Freeform 26" o:spid="_x0000_s1042" style="position:absolute;left:1632;top:817;width:720;height:718;visibility:visible;mso-wrap-style:square;v-text-anchor:top" coordsize="720,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YKcUA&#10;AADdAAAADwAAAGRycy9kb3ducmV2LnhtbESPQWsCMRCF7wX/Q5iCt5qtyiJbo4hQqIJgt/U+bKab&#10;4Gay3aTu+u+NIPQ2w3vvmzfL9eAacaEuWM8KXicZCOLKa8u1gu+v95cFiBCRNTaeScGVAqxXo6cl&#10;Ftr3/EmXMtYiQTgUqMDE2BZShsqQwzDxLXHSfnznMKa1q6XusE9w18hpluXSoeV0wWBLW0PVufxz&#10;idKb/HCy+piXZjftT/Pqd28XSo2fh80biEhD/Dc/0h861Z/Nc7h/k0a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BgpxQAAAN0AAAAPAAAAAAAAAAAAAAAAAJgCAABkcnMv&#10;ZG93bnJldi54bWxQSwUGAAAAAAQABAD1AAAAigMAAAAA&#10;" path="m720,718l,e" filled="f" strokeweight=".17322mm">
                          <v:path arrowok="t" o:connecttype="custom" o:connectlocs="720,1535;0,817" o:connectangles="0,0"/>
                        </v:shape>
                      </v:group>
                      <v:group id="Group 27" o:spid="_x0000_s1043" style="position:absolute;left:1759;top:817;width:720;height:718" coordorigin="1759,817" coordsize="720,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wpq8QAAADdAAAADwAAAGRycy9kb3ducmV2LnhtbERPTWvCQBC9F/wPywje&#10;dBO1WqKriKh4kEK1UHobsmMSzM6G7JrEf+8WhN7m8T5nue5MKRqqXWFZQTyKQBCnVhecKfi+7Icf&#10;IJxH1lhaJgUPcrBe9d6WmGjb8hc1Z5+JEMIuQQW591UipUtzMuhGtiIO3NXWBn2AdSZ1jW0IN6Uc&#10;R9FMGiw4NORY0Tan9Ha+GwWHFtvNJN41p9t1+/i9vH/+nGJSatDvNgsQnjr/L365jzrMn0z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Twpq8QAAADdAAAA&#10;DwAAAAAAAAAAAAAAAACqAgAAZHJzL2Rvd25yZXYueG1sUEsFBgAAAAAEAAQA+gAAAJsDAAAAAA==&#10;">
                        <v:shape id="Freeform 28" o:spid="_x0000_s1044" style="position:absolute;left:1759;top:817;width:720;height:718;visibility:visible;mso-wrap-style:square;v-text-anchor:top" coordsize="720,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cpwMUA&#10;AADdAAAADwAAAGRycy9kb3ducmV2LnhtbESPQUvDQBCF70L/wzIFb3ZjLaGk3RYRBBUETdv7kJ1m&#10;l2ZnY3Zt4r93DoK3N8ybb97b7qfQqSsNyUc2cL8oQBE30XpuDRwPz3drUCkjW+wik4EfSrDfzW62&#10;WNk48idd69wqgXCq0IDLua+0To2jgGkRe2LZneMQMMs4tNoOOAo8dHpZFKUO6Fk+OOzpyVFzqb+D&#10;UEZXvp+8/Shr97ocT6vm682vjbmdT48bUJmm/G/+u36xEv9hJXGljUjQu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pynAxQAAAN0AAAAPAAAAAAAAAAAAAAAAAJgCAABkcnMv&#10;ZG93bnJldi54bWxQSwUGAAAAAAQABAD1AAAAigMAAAAA&#10;" path="m720,718l,e" filled="f" strokeweight=".17322mm">
                          <v:path arrowok="t" o:connecttype="custom" o:connectlocs="720,1535;0,817" o:connectangles="0,0"/>
                        </v:shape>
                      </v:group>
                      <v:group id="Group 29" o:spid="_x0000_s1045" style="position:absolute;left:1889;top:817;width:718;height:718" coordorigin="1889,817" coordsize="718,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YQsQAAADdAAAADwAAAGRycy9kb3ducmV2LnhtbERPTWvCQBC9F/wPywje&#10;dBO1YqOriKh4kEK1UHobsmMSzM6G7JrEf+8WhN7m8T5nue5MKRqqXWFZQTyKQBCnVhecKfi+7Idz&#10;EM4jaywtk4IHOVivem9LTLRt+Yuas89ECGGXoILc+yqR0qU5GXQjWxEH7mprgz7AOpO6xjaEm1KO&#10;o2gmDRYcGnKsaJtTejvfjYJDi+1mEu+a0+26ffxe3j9/TjEpNeh3mwUIT53/F7/cRx3mT6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8YQsQAAADdAAAA&#10;DwAAAAAAAAAAAAAAAACqAgAAZHJzL2Rvd25yZXYueG1sUEsFBgAAAAAEAAQA+gAAAJsDAAAAAA==&#10;">
                        <v:shape id="Freeform 30" o:spid="_x0000_s1046" style="position:absolute;left:1889;top:817;width:718;height:718;visibility:visible;mso-wrap-style:square;v-text-anchor:top" coordsize="718,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hzr8cA&#10;AADdAAAADwAAAGRycy9kb3ducmV2LnhtbESPQWvCQBCF74L/YZlCL1I3tVhK6ipSUBQPEm3B4zQ7&#10;3YRmZ0N2q+m/dw6Ctxnem/e+mS1636gzdbEObOB5nIEiLoOt2Rn4PK6e3kDFhGyxCUwG/inCYj4c&#10;zDC34cIFnQ/JKQnhmKOBKqU21zqWFXmM49ASi/YTOo9J1s5p2+FFwn2jJ1n2qj3WLA0VtvRRUfl7&#10;+PMG2un6VDu93lP0x6/Cnb6L0XZnzONDv3wHlahPd/PtemMF/2Uq/PKNjK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4c6/HAAAA3QAAAA8AAAAAAAAAAAAAAAAAmAIAAGRy&#10;cy9kb3ducmV2LnhtbFBLBQYAAAAABAAEAPUAAACMAwAAAAA=&#10;" path="m717,718l,e" filled="f" strokeweight=".17322mm">
                          <v:path arrowok="t" o:connecttype="custom" o:connectlocs="717,1535;0,817" o:connectangles="0,0"/>
                        </v:shape>
                      </v:group>
                      <v:group id="Group 31" o:spid="_x0000_s1047" style="position:absolute;left:2014;top:817;width:720;height:718" coordorigin="2014,817" coordsize="720,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CCmcMAAADdAAAADwAAAGRycy9kb3ducmV2LnhtbERPTYvCMBC9C/6HMMLe&#10;NO2KItUoIuuyBxGsC4u3oRnbYjMpTWzrv98Igrd5vM9ZbXpTiZYaV1pWEE8iEMSZ1SXnCn7P+/EC&#10;hPPIGivLpOBBDjbr4WCFibYdn6hNfS5CCLsEFRTe14mULivIoJvYmjhwV9sY9AE2udQNdiHcVPIz&#10;iubSYMmhocCadgVlt/RuFHx32G2n8Vd7uF13j8t5dvw7xKTUx6jfLkF46v1b/HL/6DB/Oov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QIKZwwAAAN0AAAAP&#10;AAAAAAAAAAAAAAAAAKoCAABkcnMvZG93bnJldi54bWxQSwUGAAAAAAQABAD6AAAAmgMAAAAA&#10;">
                        <v:shape id="Freeform 32" o:spid="_x0000_s1048" style="position:absolute;left:2014;top:817;width:720;height:718;visibility:visible;mso-wrap-style:square;v-text-anchor:top" coordsize="720,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I98UA&#10;AADdAAAADwAAAGRycy9kb3ducmV2LnhtbESPQWvDMAyF74P+B6PCbquzbAslq1tKodANClva3kWs&#10;xWaxnMZuk/37ejDYTeK99+lpsRpdK67UB+tZweMsA0Fce225UXA8bB/mIEJE1th6JgU/FGC1nNwt&#10;sNR+4E+6VrERCcKhRAUmxq6UMtSGHIaZ74iT9uV7hzGtfSN1j0OCu1bmWVZIh5bTBYMdbQzV39XF&#10;Jcpgiv3J6o+iMm/5cHquz+92rtT9dFy/gog0xn/zX3qnU/2nlxx+v0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loj3xQAAAN0AAAAPAAAAAAAAAAAAAAAAAJgCAABkcnMv&#10;ZG93bnJldi54bWxQSwUGAAAAAAQABAD1AAAAigMAAAAA&#10;" path="m720,718l,e" filled="f" strokeweight=".17322mm">
                          <v:path arrowok="t" o:connecttype="custom" o:connectlocs="720,1535;0,817" o:connectangles="0,0"/>
                        </v:shape>
                      </v:group>
                      <v:group id="Group 33" o:spid="_x0000_s1049" style="position:absolute;left:2141;top:817;width:720;height:718" coordorigin="2141,817" coordsize="720,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965dcMAAADdAAAADwAAAGRycy9kb3ducmV2LnhtbERPTYvCMBC9L/gfwgje&#10;1rQWF6lGEVHxIAurgngbmrEtNpPSxLb+e7OwsLd5vM9ZrHpTiZYaV1pWEI8jEMSZ1SXnCi7n3ecM&#10;hPPIGivLpOBFDlbLwccCU207/qH25HMRQtilqKDwvk6ldFlBBt3Y1sSBu9vGoA+wyaVusAvhppKT&#10;KPqSBksODQXWtCkoe5yeRsG+w26dxNv2+LhvXrfz9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3rl1wwAAAN0AAAAP&#10;AAAAAAAAAAAAAAAAAKoCAABkcnMvZG93bnJldi54bWxQSwUGAAAAAAQABAD6AAAAmgMAAAAA&#10;">
                        <v:shape id="Freeform 34" o:spid="_x0000_s1050" style="position:absolute;left:2141;top:817;width:720;height:718;visibility:visible;mso-wrap-style:square;v-text-anchor:top" coordsize="720,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O1GMYA&#10;AADdAAAADwAAAGRycy9kb3ducmV2LnhtbESPzWrDMBCE74W8g9hAb42cn5rgRgmhUEgDhcZp7ou1&#10;tUStlWupsfP2VSCQ2y4z8+3sajO4RpypC9azgukkA0FceW25VvB1fHtagggRWWPjmRRcKMBmPXpY&#10;YaF9zwc6l7EWCcKhQAUmxraQMlSGHIaJb4mT9u07hzGtXS11h32Cu0bOsiyXDi2nCwZbejVU/ZR/&#10;LlF6k3+crP7MS/M+60+L6ndvl0o9joftC4hIQ7ybb+mdTvXnzwu4fpNG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O1GMYAAADdAAAADwAAAAAAAAAAAAAAAACYAgAAZHJz&#10;L2Rvd25yZXYueG1sUEsFBgAAAAAEAAQA9QAAAIsDAAAAAA==&#10;" path="m720,718l,e" filled="f" strokeweight=".17322mm">
                          <v:path arrowok="t" o:connecttype="custom" o:connectlocs="720,1535;0,817" o:connectangles="0,0"/>
                        </v:shape>
                      </v:group>
                      <v:group id="Group 35" o:spid="_x0000_s1051" style="position:absolute;left:2270;top:817;width:718;height:718" coordorigin="2270,817" coordsize="718,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uEmsMAAADdAAAADwAAAGRycy9kb3ducmV2LnhtbERPTYvCMBC9L/gfwgje&#10;1rRKF6lGEVHxIAurgngbmrEtNpPSxLb+e7OwsLd5vM9ZrHpTiZYaV1pWEI8jEMSZ1SXnCi7n3ecM&#10;hPPIGivLpOBFDlbLwccCU207/qH25HMRQtilqKDwvk6ldFlBBt3Y1sSBu9vGoA+wyaVusAvhppKT&#10;KPqSBksODQXWtCkoe5yeRsG+w249jbft8XHfvG7n5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e4SawwAAAN0AAAAP&#10;AAAAAAAAAAAAAAAAAKoCAABkcnMvZG93bnJldi54bWxQSwUGAAAAAAQABAD6AAAAmgMAAAAA&#10;">
                        <v:shape id="Freeform 36" o:spid="_x0000_s1052" style="position:absolute;left:2270;top:817;width:718;height:718;visibility:visible;mso-wrap-style:square;v-text-anchor:top" coordsize="718,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1OQMQA&#10;AADdAAAADwAAAGRycy9kb3ducmV2LnhtbERPS2vCQBC+C/0PyxR6EbNpiyIxq5RCpcWDxAd4HLPj&#10;JjQ7G7JbTf+9Kwje5uN7Tr7obSPO1PnasYLXJAVBXDpds1Gw236NpiB8QNbYOCYF/+RhMX8a5Jhp&#10;d+GCzptgRAxhn6GCKoQ2k9KXFVn0iWuJI3dyncUQYWek7vASw20j39J0Ii3WHBsqbOmzovJ382cV&#10;tOPloTZyuSZvt/vCHI7F8Gel1Mtz/zEDEagPD/Hd/a3j/PfxBG7fxBP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dTkDEAAAA3QAAAA8AAAAAAAAAAAAAAAAAmAIAAGRycy9k&#10;b3ducmV2LnhtbFBLBQYAAAAABAAEAPUAAACJAwAAAAA=&#10;" path="m718,718l629,632,,e" filled="f" strokeweight=".17322mm">
                          <v:path arrowok="t" o:connecttype="custom" o:connectlocs="718,1535;629,1449;0,817" o:connectangles="0,0,0"/>
                        </v:shape>
                      </v:group>
                      <v:group id="Group 37" o:spid="_x0000_s1053" style="position:absolute;left:2398;top:817;width:718;height:718" coordorigin="2398,817" coordsize="718,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W/dsUAAADdAAAADwAAAGRycy9kb3ducmV2LnhtbERPTWvCQBC9F/wPyxS8&#10;NZsoaSXNKiJVPIRCVSi9DdkxCWZnQ3abxH/fLRR6m8f7nHwzmVYM1LvGsoIkikEQl1Y3XCm4nPdP&#10;KxDOI2tsLZOCOznYrGcPOWbajvxBw8lXIoSwy1BB7X2XSenKmgy6yHbEgbva3qAPsK+k7nEM4aaV&#10;izh+lgYbDg01drSrqbydvo2Cw4jjdpm8DcXturt/ndP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lv3bFAAAA3QAA&#10;AA8AAAAAAAAAAAAAAAAAqgIAAGRycy9kb3ducmV2LnhtbFBLBQYAAAAABAAEAPoAAACcAwAAAAA=&#10;">
                        <v:shape id="Freeform 38" o:spid="_x0000_s1054" style="position:absolute;left:2398;top:817;width:718;height:718;visibility:visible;mso-wrap-style:square;v-text-anchor:top" coordsize="718,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5/qccA&#10;AADdAAAADwAAAGRycy9kb3ducmV2LnhtbESPQWvCQBCF74L/YZlCL1I3tVhK6ipSUBQPEm3B4zQ7&#10;3YRmZ0N2q+m/dw6Ctxnem/e+mS1636gzdbEObOB5nIEiLoOt2Rn4PK6e3kDFhGyxCUwG/inCYj4c&#10;zDC34cIFnQ/JKQnhmKOBKqU21zqWFXmM49ASi/YTOo9J1s5p2+FFwn2jJ1n2qj3WLA0VtvRRUfl7&#10;+PMG2un6VDu93lP0x6/Cnb6L0XZnzONDv3wHlahPd/PtemMF/2UquPKNjK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Of6nHAAAA3QAAAA8AAAAAAAAAAAAAAAAAmAIAAGRy&#10;cy9kb3ducmV2LnhtbFBLBQYAAAAABAAEAPUAAACMAwAAAAA=&#10;" path="m717,718l501,504,,e" filled="f" strokeweight=".17322mm">
                          <v:path arrowok="t" o:connecttype="custom" o:connectlocs="717,1535;501,1321;0,817" o:connectangles="0,0,0"/>
                        </v:shape>
                      </v:group>
                      <v:group id="Group 39" o:spid="_x0000_s1055" style="position:absolute;left:2902;top:1197;width:341;height:339" coordorigin="2902,1197" coordsize="341,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aOn8UAAADdAAAADwAAAGRycy9kb3ducmV2LnhtbERPTWvCQBC9F/wPyxS8&#10;NZsoKTXNKiJVPIRCVSi9DdkxCWZnQ3abxH/fLRR6m8f7nHwzmVYM1LvGsoIkikEQl1Y3XCm4nPdP&#10;LyCcR9bYWiYFd3KwWc8ecsy0HfmDhpOvRAhhl6GC2vsuk9KVNRl0ke2IA3e1vUEfYF9J3eMYwk0r&#10;F3H8LA02HBpq7GhXU3k7fRsFhxHH7TJ5G4rbdXf/Oqf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2jp/FAAAA3QAA&#10;AA8AAAAAAAAAAAAAAAAAqgIAAGRycy9kb3ducmV2LnhtbFBLBQYAAAAABAAEAPoAAACcAwAAAAA=&#10;">
                        <v:shape id="Freeform 40" o:spid="_x0000_s1056" style="position:absolute;left:2902;top:1197;width:341;height:339;visibility:visible;mso-wrap-style:square;v-text-anchor:top" coordsize="341,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PCcYA&#10;AADdAAAADwAAAGRycy9kb3ducmV2LnhtbESPQWvCQBCF7wX/wzJCb3WTClKiqxRBsCAFYyl4m2bH&#10;JG12NmQ3Jv575yD0NsN78943q83oGnWlLtSeDaSzBBRx4W3NpYGv0+7lDVSIyBYbz2TgRgE268nT&#10;CjPrBz7SNY+lkhAOGRqoYmwzrUNRkcMw8y2xaBffOYyydqW2HQ4S7hr9miQL7bBmaaiwpW1FxV/e&#10;OwO/37q+pEN6HvKffNx+nPo+OXwa8zwd35egIo3x3/y43lvBny+EX76REf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zPCcYAAADdAAAADwAAAAAAAAAAAAAAAACYAgAAZHJz&#10;L2Rvd25yZXYueG1sUEsFBgAAAAAEAAQA9QAAAIsDAAAAAA==&#10;" path="m340,338l,e" filled="f" strokeweight=".17322mm">
                          <v:path arrowok="t" o:connecttype="custom" o:connectlocs="340,1535;0,1197" o:connectangles="0,0"/>
                        </v:shape>
                      </v:group>
                      <v:group id="Group 41" o:spid="_x0000_s1057" style="position:absolute;left:3029;top:1197;width:341;height:339" coordorigin="3029,1197" coordsize="341,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xIJMIAAADdAAAADwAAAGRycy9kb3ducmV2LnhtbERPTYvCMBC9L/gfwgje&#10;1rTKilSjiKh4EGFVEG9DM7bFZlKa2NZ/bxaEvc3jfc582ZlSNFS7wrKCeBiBIE6tLjhTcDlvv6cg&#10;nEfWWFomBS9ysFz0vuaYaNvyLzUnn4kQwi5BBbn3VSKlS3My6Ia2Ig7c3dYGfYB1JnWNbQg3pRxF&#10;0UQaLDg05FjROqf0cXoaBbsW29U43jSHx339up1/jtdDTEoN+t1qBsJT5//FH/deh/njSQ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YsSCTCAAAA3QAAAA8A&#10;AAAAAAAAAAAAAAAAqgIAAGRycy9kb3ducmV2LnhtbFBLBQYAAAAABAAEAPoAAACZAwAAAAA=&#10;">
                        <v:shape id="Freeform 42" o:spid="_x0000_s1058" style="position:absolute;left:3029;top:1197;width:341;height:339;visibility:visible;mso-wrap-style:square;v-text-anchor:top" coordsize="341,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05cQA&#10;AADdAAAADwAAAGRycy9kb3ducmV2LnhtbERPyWrDMBC9F/IPYgK5NbIdCMWNHEogkEIJ1CmF3ibW&#10;eEmtkbHkJX9fFQq9zeOts9vPphUj9a6xrCBeRyCIC6sbrhR8XI6PTyCcR9bYWiYFd3KwzxYPO0y1&#10;nfidxtxXIoSwS1FB7X2XSumKmgy6te2IA1fa3qAPsK+k7nEK4aaVSRRtpcGGQ0ONHR1qKr7zwSi4&#10;fcqmjKf4a8qv+Xx4vQxD9HZWarWcX55BeJr9v/jPfdJh/mabwO834QSZ/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y9OXEAAAA3QAAAA8AAAAAAAAAAAAAAAAAmAIAAGRycy9k&#10;b3ducmV2LnhtbFBLBQYAAAAABAAEAPUAAACJAwAAAAA=&#10;" path="m341,338l,e" filled="f" strokeweight=".17322mm">
                          <v:path arrowok="t" o:connecttype="custom" o:connectlocs="341,1535;0,1197" o:connectangles="0,0"/>
                        </v:shape>
                      </v:group>
                      <v:group id="Group 43" o:spid="_x0000_s1059" style="position:absolute;left:3158;top:1197;width:339;height:339" coordorigin="3158,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JzyMMAAADdAAAADwAAAGRycy9kb3ducmV2LnhtbERPTYvCMBC9L/gfwgje&#10;1rSWFalGEVHxIAurgngbmrEtNpPSxLb+e7OwsLd5vM9ZrHpTiZYaV1pWEI8jEMSZ1SXnCi7n3ecM&#10;hPPIGivLpOBFDlbLwccCU207/qH25HMRQtilqKDwvk6ldFlBBt3Y1sSBu9vGoA+wyaVusAvhppKT&#10;KJpKgyWHhgJr2hSUPU5Po2DfYbdO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nPIwwAAAN0AAAAP&#10;AAAAAAAAAAAAAAAAAKoCAABkcnMvZG93bnJldi54bWxQSwUGAAAAAAQABAD6AAAAmgMAAAAA&#10;">
                        <v:shape id="Freeform 44" o:spid="_x0000_s1060" style="position:absolute;left:3158;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vrcYA&#10;AADdAAAADwAAAGRycy9kb3ducmV2LnhtbERP30sCQRB+D/wflhF6kdwrReJyFYksjQqyE1+H23H3&#10;8Hb2uN307K9vA6G3+fh+znTeuVocqQ2VZwW3wwwEcel1xUZB8bW8uQcRIrLG2jMpOFOA+ax3NcVc&#10;+xN/0nETjUghHHJUYGNscilDaclhGPqGOHF73zqMCbZG6hZPKdzV8i7LJtJhxanBYkOPlsrD5tsp&#10;WB4+BsXbs8Htz9PamveXXbF6ZaWu+93iAUSkLv6LL+6VTvNHkzH8fZNO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zvrcYAAADdAAAADwAAAAAAAAAAAAAAAACYAgAAZHJz&#10;L2Rvd25yZXYueG1sUEsFBgAAAAAEAAQA9QAAAIsDAAAAAA==&#10;" path="m339,338l,e" filled="f" strokeweight=".17322mm">
                          <v:path arrowok="t" o:connecttype="custom" o:connectlocs="339,1535;0,1197" o:connectangles="0,0"/>
                        </v:shape>
                      </v:group>
                      <v:group id="Group 45" o:spid="_x0000_s1061" style="position:absolute;left:3283;top:1197;width:341;height:339" coordorigin="3283,1197" coordsize="341,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dOJ8QAAADdAAAADwAAAGRycy9kb3ducmV2LnhtbERPTWuDQBC9F/oflin0&#10;1qw2KMVmIxLa0kMIxBRKb4M7UYk7K+5Wzb/PBgK5zeN9ziqfTSdGGlxrWUG8iEAQV1a3XCv4OXy+&#10;vIFwHlljZ5kUnMlBvn58WGGm7cR7GktfixDCLkMFjfd9JqWrGjLoFrYnDtzRDgZ9gEMt9YBTCDed&#10;fI2iVBpsOTQ02NOmoepU/hsFXxNOxTL+GLen4+b8d0h2v9uYlHp+mot3EJ5mfxff3N86zF+m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RdOJ8QAAADdAAAA&#10;DwAAAAAAAAAAAAAAAACqAgAAZHJzL2Rvd25yZXYueG1sUEsFBgAAAAAEAAQA+gAAAJsDAAAAAA==&#10;">
                        <v:shape id="Freeform 46" o:spid="_x0000_s1062" style="position:absolute;left:3283;top:1197;width:341;height:339;visibility:visible;mso-wrap-style:square;v-text-anchor:top" coordsize="341,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ny5sQA&#10;AADdAAAADwAAAGRycy9kb3ducmV2LnhtbERP22rCQBB9L/gPywi+1U0qhJK6igSECiI0iuDbNDsm&#10;abOzIbu5+PfdQqFvczjXWW8n04iBOldbVhAvIxDEhdU1lwou5/3zKwjnkTU2lknBgxxsN7OnNaba&#10;jvxBQ+5LEULYpaig8r5NpXRFRQbd0rbEgbvbzqAPsCul7nAM4aaRL1GUSIM1h4YKW8oqKr7z3ij4&#10;usr6Ho/xbcw/8yk7nPs+Op6UWsyn3RsIT5P/F/+533WYv0oS+P0mnC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J8ubEAAAA3QAAAA8AAAAAAAAAAAAAAAAAmAIAAGRycy9k&#10;b3ducmV2LnhtbFBLBQYAAAAABAAEAPUAAACJAwAAAAA=&#10;" path="m341,338l,e" filled="f" strokeweight=".17322mm">
                          <v:path arrowok="t" o:connecttype="custom" o:connectlocs="341,1535;0,1197" o:connectangles="0,0"/>
                        </v:shape>
                      </v:group>
                      <v:group id="Group 47" o:spid="_x0000_s1063" style="position:absolute;left:3410;top:1197;width:341;height:339" coordorigin="3410,1197" coordsize="341,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l1y8UAAADdAAAADwAAAGRycy9kb3ducmV2LnhtbERPTWvCQBC9F/wPyxS8&#10;NZsoTSXNKiJVPIRCVSi9DdkxCWZnQ3abxH/fLRR6m8f7nHwzmVYM1LvGsoIkikEQl1Y3XCm4nPdP&#10;KxDOI2tsLZOCOznYrGcPOWbajvxBw8lXIoSwy1BB7X2XSenKmgy6yHbEgbva3qAPsK+k7nEM4aaV&#10;izhOpcGGQ0ONHe1qKm+nb6PgMOK4XSZvQ3G77u5f5+f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JdcvFAAAA3QAA&#10;AA8AAAAAAAAAAAAAAAAAqgIAAGRycy9kb3ducmV2LnhtbFBLBQYAAAAABAAEAPoAAACcAwAAAAA=&#10;">
                        <v:shape id="Freeform 48" o:spid="_x0000_s1064" style="position:absolute;left:3410;top:1197;width:341;height:339;visibility:visible;mso-wrap-style:square;v-text-anchor:top" coordsize="341,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rDD8YA&#10;AADdAAAADwAAAGRycy9kb3ducmV2LnhtbESPQWvCQBCF7wX/wzJCb3WTClKiqxRBsCAFYyl4m2bH&#10;JG12NmQ3Jv575yD0NsN78943q83oGnWlLtSeDaSzBBRx4W3NpYGv0+7lDVSIyBYbz2TgRgE268nT&#10;CjPrBz7SNY+lkhAOGRqoYmwzrUNRkcMw8y2xaBffOYyydqW2HQ4S7hr9miQL7bBmaaiwpW1FxV/e&#10;OwO/37q+pEN6HvKffNx+nPo+OXwa8zwd35egIo3x3/y43lvBny8EV76REf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rDD8YAAADdAAAADwAAAAAAAAAAAAAAAACYAgAAZHJz&#10;L2Rvd25yZXYueG1sUEsFBgAAAAAEAAQA9QAAAIsDAAAAAA==&#10;" path="m341,338l,e" filled="f" strokeweight=".17322mm">
                          <v:path arrowok="t" o:connecttype="custom" o:connectlocs="341,1535;0,1197" o:connectangles="0,0"/>
                        </v:shape>
                      </v:group>
                      <v:group id="Group 49" o:spid="_x0000_s1065" style="position:absolute;left:3540;top:1197;width:339;height:339" coordorigin="3540,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EIsUAAADdAAAADwAAAGRycy9kb3ducmV2LnhtbERPTWvCQBC9F/wPyxS8&#10;NZsoDTXNKiJVPIRCVSi9DdkxCWZnQ3abxH/fLRR6m8f7nHwzmVYM1LvGsoIkikEQl1Y3XCm4nPdP&#10;LyCcR9bYWiYFd3KwWc8ecsy0HfmDhpOvRAhhl6GC2vsuk9KVNRl0ke2IA3e1vUEfYF9J3eMYwk0r&#10;F3GcSo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aRCLFAAAA3QAA&#10;AA8AAAAAAAAAAAAAAAAAqgIAAGRycy9kb3ducmV2LnhtbFBLBQYAAAAABAAEAPoAAACcAwAAAAA=&#10;">
                        <v:shape id="Freeform 50" o:spid="_x0000_s1066" style="position:absolute;left:3540;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5/c8gA&#10;AADdAAAADwAAAGRycy9kb3ducmV2LnhtbESPQUsDMRCF70L/Q5iCF2mzKqisTUsRq1VUaF3xOmym&#10;ydLNZNnEdvXXOwfB2wzvzXvfzBZDaNWB+tRENnA+LUAR19E27AxU76vJDaiUkS22kcnANyVYzEcn&#10;MyxtPPKGDtvslIRwKtGAz7krtU61p4BpGjti0XaxD5hl7Z22PR4lPLT6oiiudMCGpcFjR3ee6v32&#10;KxhY7d/OqpcHhx8/90/evT5+VutnNuZ0PCxvQWUa8r/573ptBf/yWvjlGxlBz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3n9zyAAAAN0AAAAPAAAAAAAAAAAAAAAAAJgCAABk&#10;cnMvZG93bnJldi54bWxQSwUGAAAAAAQABAD1AAAAjQMAAAAA&#10;" path="m338,338l,e" filled="f" strokeweight=".17322mm">
                          <v:path arrowok="t" o:connecttype="custom" o:connectlocs="338,1535;0,1197" o:connectangles="0,0"/>
                        </v:shape>
                      </v:group>
                      <v:group id="Group 51" o:spid="_x0000_s1067" style="position:absolute;left:3667;top:1197;width:339;height:339" coordorigin="3667,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e+cMAAADdAAAADwAAAGRycy9kb3ducmV2LnhtbERPS4vCMBC+L/gfwgje&#10;1rSKq1SjiLjiQQQfIN6GZmyLzaQ02bb++82CsLf5+J6zWHWmFA3VrrCsIB5GIIhTqwvOFFwv358z&#10;EM4jaywtk4IXOVgtex8LTLRt+UTN2WcihLBLUEHufZVI6dKcDLqhrYgD97C1QR9gnUldYxvCTSlH&#10;UfQlDRYcGnKsaJNT+jz/GAW7Ftv1ON42h+dj87pfJsfbISalBv1uPQfhqfP/4rd7r8P88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d75wwAAAN0AAAAP&#10;AAAAAAAAAAAAAAAAAKoCAABkcnMvZG93bnJldi54bWxQSwUGAAAAAAQABAD6AAAAmgMAAAAA&#10;">
                        <v:shape id="Freeform 52" o:spid="_x0000_s1068" style="position:absolute;left:3667;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BEn8YA&#10;AADdAAAADwAAAGRycy9kb3ducmV2LnhtbERP30sCQRB+D/wflhF6idxLweJyFYlMiwqyE1+H23H3&#10;8Hb2uN308q93haC3+fh+zmTWuVocqA2VZwV3gwwEcel1xUZB8b24fQARIrLG2jMp+KUAs2nvaoK5&#10;9kf+osM6GpFCOOSowMbY5FKG0pLDMPANceJ2vnUYE2yN1C0eU7ir5TDLxtJhxanBYkNPlsr9+scp&#10;WOw/b4r3F4Ob0/OrNR/LbbF6Y6Wu+938EUSkLv6L/9wrneaP7odw+Sad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BEn8YAAADdAAAADwAAAAAAAAAAAAAAAACYAgAAZHJz&#10;L2Rvd25yZXYueG1sUEsFBgAAAAAEAAQA9QAAAIsDAAAAAA==&#10;" path="m339,338l,e" filled="f" strokeweight=".17322mm">
                          <v:path arrowok="t" o:connecttype="custom" o:connectlocs="339,1535;0,1197" o:connectangles="0,0"/>
                        </v:shape>
                      </v:group>
                      <v:group id="Group 53" o:spid="_x0000_s1069" style="position:absolute;left:3794;top:1197;width:339;height:339" coordorigin="3794,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vlFcQAAADdAAAADwAAAGRycy9kb3ducmV2LnhtbERPS2vCQBC+F/wPywi9&#10;1U0MrRJdRURLDyL4APE2ZMckmJ0N2TWJ/75bEHqbj+8582VvKtFS40rLCuJRBII4s7rkXMH5tP2Y&#10;gnAeWWNlmRQ8ycFyMXibY6ptxwdqjz4XIYRdigoK7+tUSpcVZNCNbE0cuJttDPoAm1zqBrsQbio5&#10;jqIvabDk0FBgTeuCsvvxYRR8d9itknjT7u639fN6+txfdjEp9T7sVzMQnnr/L365f3SYn0w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vlFcQAAADdAAAA&#10;DwAAAAAAAAAAAAAAAACqAgAAZHJzL2Rvd25yZXYueG1sUEsFBgAAAAAEAAQA+gAAAJsDAAAAAA==&#10;">
                        <v:shape id="Freeform 54" o:spid="_x0000_s1070" style="position:absolute;left:3794;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V5cMYA&#10;AADdAAAADwAAAGRycy9kb3ducmV2LnhtbERP30sCQRB+D/wflhF8idwrw+JyFYksCwvSk16H23H3&#10;8Hb2uN307K93g6C3+fh+zmTWuVocqA2VZwXXwwwEcel1xUZBsVlc3YMIEVlj7ZkUnCjAbNq7mGCu&#10;/ZE/6bCORqQQDjkqsDE2uZShtOQwDH1DnLidbx3GBFsjdYvHFO5qeZNlY+mw4tRgsaFHS+V+/e0U&#10;LPYfl8Xq2eD25+nVmveXr2L5xkoN+t38AUSkLv6L/9xLneaP7m7h95t0gpy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V5cMYAAADdAAAADwAAAAAAAAAAAAAAAACYAgAAZHJz&#10;L2Rvd25yZXYueG1sUEsFBgAAAAAEAAQA9QAAAIsDAAAAAA==&#10;" path="m339,338l,e" filled="f" strokeweight=".17322mm">
                          <v:path arrowok="t" o:connecttype="custom" o:connectlocs="339,1535;0,1197" o:connectangles="0,0"/>
                        </v:shape>
                      </v:group>
                      <v:group id="Group 55" o:spid="_x0000_s1071" style="position:absolute;left:3922;top:1197;width:339;height:339" coordorigin="3922,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Y+sUAAADdAAAADwAAAGRycy9kb3ducmV2LnhtbERPTWvCQBC9F/wPyxS8&#10;NZsoaSXNKiJVPIRCVSi9DdkxCWZnQ3abxH/fLRR6m8f7nHwzmVYM1LvGsoIkikEQl1Y3XCm4nPdP&#10;KxDOI2tsLZOCOznYrGcPOWbajvxBw8lXIoSwy1BB7X2XSenKmgy6yHbEgbva3qAPsK+k7nEM4aaV&#10;izh+lgYbDg01drSrqbydvo2Cw4jjdpm8DcXturt/ndP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O2PrFAAAA3QAA&#10;AA8AAAAAAAAAAAAAAAAAqgIAAGRycy9kb3ducmV2LnhtbFBLBQYAAAAABAAEAPoAAACcAwAAAAA=&#10;">
                        <v:shape id="Freeform 56" o:spid="_x0000_s1072" style="position:absolute;left:3922;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CnMYA&#10;AADdAAAADwAAAGRycy9kb3ducmV2LnhtbERP30sCQRB+D/wflhF6kdyrwOJyFYlMjQqyE1+H23H3&#10;8Hb2uN306q93BaG3+fh+znjauVocqA2VZwW3wwwEcel1xUZB8T2/eQQRIrLG2jMp+KUA00nvaoy5&#10;9kf+osM6GpFCOOSowMbY5FKG0pLDMPQNceJ2vnUYE2yN1C0eU7ir5V2WjaTDilODxYaeLZX79Y9T&#10;MN9/Dor3V4Obv5eVNR+LbbF8Y6Wu+93sCUSkLv6LL+6lTvPvH0Zw/iadICc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tCnMYAAADdAAAADwAAAAAAAAAAAAAAAACYAgAAZHJz&#10;L2Rvd25yZXYueG1sUEsFBgAAAAAEAAQA9QAAAIsDAAAAAA==&#10;" path="m338,338l,e" filled="f" strokeweight=".17322mm">
                          <v:path arrowok="t" o:connecttype="custom" o:connectlocs="338,1535;0,1197" o:connectangles="0,0"/>
                        </v:shape>
                      </v:group>
                      <v:group id="Group 57" o:spid="_x0000_s1073" style="position:absolute;left:4049;top:1197;width:339;height:339" coordorigin="4049,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1DjFsUAAADdAAAADwAAAGRycy9kb3ducmV2LnhtbERPTWvCQBC9F/wPyxS8&#10;NZsobSTNKiJVPIRCVSi9DdkxCWZnQ3abxH/fLRR6m8f7nHwzmVYM1LvGsoIkikEQl1Y3XCm4nPdP&#10;KxDOI2tsLZOCOznYrGcPOWbajvxBw8lXIoSwy1BB7X2XSenKmgy6yHbEgbva3qAPsK+k7nEM4aaV&#10;izh+kQYbDg01drSrqbydvo2Cw4jjdpm8DcXturt/nZ/fP4uElJo/TttXEJ4m/y/+cx91mL9M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NQ4xbFAAAA3QAA&#10;AA8AAAAAAAAAAAAAAAAAqgIAAGRycy9kb3ducmV2LnhtbFBLBQYAAAAABAAEAPoAAACcAwAAAAA=&#10;">
                        <v:shape id="Freeform 58" o:spid="_x0000_s1074" style="position:absolute;left:4049;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hzdcgA&#10;AADdAAAADwAAAGRycy9kb3ducmV2LnhtbESPQUsDMRCF70L/Q5iCF2mzKqisTUsRq1VUaF3xOmym&#10;ydLNZNnEdvXXOwfB2wzvzXvfzBZDaNWB+tRENnA+LUAR19E27AxU76vJDaiUkS22kcnANyVYzEcn&#10;MyxtPPKGDtvslIRwKtGAz7krtU61p4BpGjti0XaxD5hl7Z22PR4lPLT6oiiudMCGpcFjR3ee6v32&#10;KxhY7d/OqpcHhx8/90/evT5+VutnNuZ0PCxvQWUa8r/573ptBf/yWnDlGxlBz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qHN1yAAAAN0AAAAPAAAAAAAAAAAAAAAAAJgCAABk&#10;cnMvZG93bnJldi54bWxQSwUGAAAAAAQABAD1AAAAjQMAAAAA&#10;" path="m338,338l,e" filled="f" strokeweight=".17322mm">
                          <v:path arrowok="t" o:connecttype="custom" o:connectlocs="338,1535;0,1197" o:connectangles="0,0"/>
                        </v:shape>
                      </v:group>
                      <v:group id="Group 59" o:spid="_x0000_s1075" style="position:absolute;left:4176;top:1197;width:339;height:339" coordorigin="4176,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PS/8QAAADdAAAADwAAAGRycy9kb3ducmV2LnhtbERPTWvCQBC9F/wPywje&#10;dBPFaqOriKh4kEK1UHobsmMSzM6G7JrEf+8WhN7m8T5nue5MKRqqXWFZQTyKQBCnVhecKfi+7Idz&#10;EM4jaywtk4IHOVivem9LTLRt+Yuas89ECGGXoILc+yqR0qU5GXQjWxEH7mprgz7AOpO6xjaEm1KO&#10;o+hdGiw4NORY0Tan9Ha+GwWHFtvNJN41p9t1+/i9TD9/TjEpNeh3mwUIT53/F7/cRx3mT2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YPS/8QAAADdAAAA&#10;DwAAAAAAAAAAAAAAAACqAgAAZHJzL2Rvd25yZXYueG1sUEsFBgAAAAAEAAQA+gAAAJsDAAAAAA==&#10;">
                        <v:shape id="Freeform 60" o:spid="_x0000_s1076" style="position:absolute;left:4176;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sPVMgA&#10;AADdAAAADwAAAGRycy9kb3ducmV2LnhtbESPQUsDMRCF70L/Q5iCF7FZFaRsmxYprVZRwXbF67AZ&#10;k6WbybKJ7eqvdw6Ctxnem/e+mS+H0Koj9amJbOBqUoAirqNt2Bmo9pvLKaiUkS22kcnANyVYLkZn&#10;cyxtPPEbHXfZKQnhVKIBn3NXap1qTwHTJHbEon3GPmCWtXfa9niS8NDq66K41QEblgaPHa081Yfd&#10;VzCwObxeVM/3Dt9/1o/evTx8VNsnNuZ8PNzNQGUa8r/573prBf9mKvzyjYy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Cw9UyAAAAN0AAAAPAAAAAAAAAAAAAAAAAJgCAABk&#10;cnMvZG93bnJldi54bWxQSwUGAAAAAAQABAD1AAAAjQMAAAAA&#10;" path="m338,338l,e" filled="f" strokeweight=".17322mm">
                          <v:path arrowok="t" o:connecttype="custom" o:connectlocs="338,1535;0,1197" o:connectangles="0,0"/>
                        </v:shape>
                      </v:group>
                      <v:group id="Group 61" o:spid="_x0000_s1077" style="position:absolute;left:4303;top:1197;width:339;height:339" coordorigin="4303,1197" coordsize="33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Cu3sMAAADdAAAADwAAAGRycy9kb3ducmV2LnhtbERPTYvCMBC9C/sfwix4&#10;07QrLtI1isiueBBhqyDehmZsi82kNLGt/94Igrd5vM+ZL3tTiZYaV1pWEI8jEMSZ1SXnCo6Hv9EM&#10;hPPIGivLpOBODpaLj8EcE207/qc29bkIIewSVFB4XydSuqwgg25sa+LAXWxj0AfY5FI32IVwU8mv&#10;KPqWBksODQXWtC4ou6Y3o2DTYbeaxL/t7npZ38+H6f60i0mp4We/+gHhqfdv8cu91WH+ZBbD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IK7ewwAAAN0AAAAP&#10;AAAAAAAAAAAAAAAAAKoCAABkcnMvZG93bnJldi54bWxQSwUGAAAAAAQABAD6AAAAmgMAAAAA&#10;">
                        <v:shape id="Freeform 62" o:spid="_x0000_s1078" style="position:absolute;left:4303;top:1197;width:339;height:339;visibility:visible;mso-wrap-style:square;v-text-anchor:top" coordsize="339,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U0uMUA&#10;AADdAAAADwAAAGRycy9kb3ducmV2LnhtbERPTWsCMRC9F/wPYYRepGZVENkapZRqrVShdkuvw2aa&#10;LG4myybqtr++EQq9zeN9znzZuVqcqQ2VZwWjYQaCuPS6YqOgeF/dzUCEiKyx9kwKvinActG7mWOu&#10;/YXf6HyIRqQQDjkqsDE2uZShtOQwDH1DnLgv3zqMCbZG6hYvKdzVcpxlU+mw4tRgsaFHS+XxcHIK&#10;Vsf9oHhdG/z4eXqxZvf8WWy2rNRtv3u4BxGpi//iP/dGp/mT2Riu36QT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TS4xQAAAN0AAAAPAAAAAAAAAAAAAAAAAJgCAABkcnMv&#10;ZG93bnJldi54bWxQSwUGAAAAAAQABAD1AAAAigMAAAAA&#10;" path="m339,338l,e" filled="f" strokeweight=".17322mm">
                          <v:path arrowok="t" o:connecttype="custom" o:connectlocs="339,1535;0,1197" o:connectangles="0,0"/>
                        </v:shape>
                      </v:group>
                      <v:group id="Group 63" o:spid="_x0000_s1079" style="position:absolute;left:4373;top:1139;width:396;height:396" coordorigin="4373,1139" coordsize="396,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6VMsMAAADdAAAADwAAAGRycy9kb3ducmV2LnhtbERPTYvCMBC9L/gfwgh7&#10;W9NadpFqFBGVPYiwKoi3oRnbYjMpTWzrv98Igrd5vM+ZLXpTiZYaV1pWEI8iEMSZ1SXnCk7HzdcE&#10;hPPIGivLpOBBDhbzwccMU207/qP24HMRQtilqKDwvk6ldFlBBt3I1sSBu9rGoA+wyaVusAvhppLj&#10;KPqRBksODQXWtCooux3uRsG2w26ZxOt2d7uuHpfj9/68i0mpz2G/nILw1Pu3+OX+1WF+Mk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vpUywwAAAN0AAAAP&#10;AAAAAAAAAAAAAAAAAKoCAABkcnMvZG93bnJldi54bWxQSwUGAAAAAAQABAD6AAAAmgMAAAAA&#10;">
                        <v:shape id="Freeform 64" o:spid="_x0000_s1080" style="position:absolute;left:4373;top:1139;width:396;height:396;visibility:visible;mso-wrap-style:square;v-text-anchor:top" coordsize="396,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Mj0sIA&#10;AADdAAAADwAAAGRycy9kb3ducmV2LnhtbERPTYvCMBC9C/6HMIKXZU3VRdxqFFEEYUGwCnsdmtm2&#10;tpmUJtr6782C4G0e73OW685U4k6NKywrGI8iEMSp1QVnCi7n/ecchPPIGivLpOBBDtarfm+JsbYt&#10;n+ie+EyEEHYxKsi9r2MpXZqTQTeyNXHg/mxj0AfYZFI32IZwU8lJFM2kwYJDQ441bXNKy+RmFLR8&#10;dsWv/om+jx8mKXfXst5sS6WGg26zAOGp82/xy33QYf50/gX/34QT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yPSwgAAAN0AAAAPAAAAAAAAAAAAAAAAAJgCAABkcnMvZG93&#10;bnJldi54bWxQSwUGAAAAAAQABAD1AAAAhwMAAAAA&#10;" path="m396,396l,e" filled="f" strokeweight=".17322mm">
                          <v:path arrowok="t" o:connecttype="custom" o:connectlocs="396,1535;0,1139" o:connectangles="0,0"/>
                        </v:shape>
                      </v:group>
                      <v:group id="Group 65" o:spid="_x0000_s1081" style="position:absolute;left:4438;top:1077;width:461;height:459" coordorigin="4438,1077" coordsize="461,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uo3cMAAADdAAAADwAAAGRycy9kb3ducmV2LnhtbERPTYvCMBC9C/6HMII3&#10;Tau4SDWKiMoeZGHrwuJtaMa22ExKE9v67zcLgrd5vM9Zb3tTiZYaV1pWEE8jEMSZ1SXnCn4ux8kS&#10;hPPIGivLpOBJDrab4WCNibYdf1Ob+lyEEHYJKii8rxMpXVaQQTe1NXHgbrYx6ANscqkb7EK4qeQs&#10;ij6kwZJDQ4E17QvK7unDKDh12O3m8aE932/75/Wy+Po9x6TUeNTvViA89f4tfrk/dZg/Xy7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G6jdwwAAAN0AAAAP&#10;AAAAAAAAAAAAAAAAAKoCAABkcnMvZG93bnJldi54bWxQSwUGAAAAAAQABAD6AAAAmgMAAAAA&#10;">
                        <v:shape id="Freeform 66" o:spid="_x0000_s1082" style="position:absolute;left:4438;top:1077;width:461;height:459;visibility:visible;mso-wrap-style:square;v-text-anchor:top" coordsize="461,4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1GX8IA&#10;AADdAAAADwAAAGRycy9kb3ducmV2LnhtbERPTWvCQBC9F/wPywi9FN1oIEp0FQkUPPTQqOB1yI5J&#10;MDsbdrdJ+u+7hUJv83ifsz9OphMDOd9aVrBaJiCIK6tbrhXcru+LLQgfkDV2lknBN3k4HmYve8y1&#10;Hbmk4RJqEUPY56igCaHPpfRVQwb90vbEkXtYZzBE6GqpHY4x3HRynSSZNNhybGiwp6Kh6nn5MgrS&#10;kyvbx+bTvWGRDfe7Yf2BrNTrfDrtQASawr/4z33WcX66zeD3m3iC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UZfwgAAAN0AAAAPAAAAAAAAAAAAAAAAAJgCAABkcnMvZG93&#10;bnJldi54bWxQSwUGAAAAAAQABAD1AAAAhwMAAAAA&#10;" path="m460,458l,e" filled="f" strokeweight=".17322mm">
                          <v:path arrowok="t" o:connecttype="custom" o:connectlocs="460,1535;0,1077" o:connectangles="0,0"/>
                        </v:shape>
                      </v:group>
                      <v:group id="Group 67" o:spid="_x0000_s1083" style="position:absolute;left:4500;top:1012;width:526;height:524" coordorigin="4500,1012" coordsize="526,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WTMcUAAADdAAAADwAAAGRycy9kb3ducmV2LnhtbERPS2vCQBC+F/wPywi9&#10;1U0MbSV1FQm29BCEqiC9DdkxCWZnQ3abx7/vFoTe5uN7zno7mkb01LnasoJ4EYEgLqyuuVRwPr0/&#10;rUA4j6yxsUwKJnKw3cwe1phqO/AX9UdfihDCLkUFlfdtKqUrKjLoFrYlDtzVdgZ9gF0pdYdDCDeN&#10;XEbRizRYc2iosKWsouJ2/DEKPgYcdkm87/PbNZu+T8+HSx6TUo/zcfcGwtPo/8V396cO85PV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FkzHFAAAA3QAA&#10;AA8AAAAAAAAAAAAAAAAAqgIAAGRycy9kb3ducmV2LnhtbFBLBQYAAAAABAAEAPoAAACcAwAAAAA=&#10;">
                        <v:shape id="Freeform 68" o:spid="_x0000_s1084" style="position:absolute;left:4500;top:1012;width:526;height:524;visibility:visible;mso-wrap-style:square;v-text-anchor:top" coordsize="526,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WAEcYA&#10;AADdAAAADwAAAGRycy9kb3ducmV2LnhtbESPT2sCQQzF70K/w5BCL6KzWlC7dZRaUTwJ/oFew07c&#10;3XYns8xMdfvtm4PgLeG9vPfLfNm5Rl0pxNqzgdEwA0VceFtzaeB82gxmoGJCtth4JgN/FGG5eOrN&#10;Mbf+xge6HlOpJIRjjgaqlNpc61hU5DAOfUss2sUHh0nWUGob8CbhrtHjLJtohzVLQ4UtfVZU/Bx/&#10;nYGL3vZXtB77/dt0c+q+Jt/hoNfGvDx3H++gEnXpYb5f76zgv84EV76REfTi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WAEcYAAADdAAAADwAAAAAAAAAAAAAAAACYAgAAZHJz&#10;L2Rvd25yZXYueG1sUEsFBgAAAAAEAAQA9QAAAIsDAAAAAA==&#10;" path="m526,523l,e" filled="f" strokeweight=".17322mm">
                          <v:path arrowok="t" o:connecttype="custom" o:connectlocs="526,1535;0,1012" o:connectangles="0,0"/>
                        </v:shape>
                      </v:group>
                      <v:group id="Group 69" o:spid="_x0000_s1085" style="position:absolute;left:4565;top:947;width:586;height:588" coordorigin="4565,947" coordsize="586,5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ai2MUAAADdAAAADwAAAGRycy9kb3ducmV2LnhtbERPTWvCQBC9F/wPyxS8&#10;NZsoLTHNKiJVPIRCVSi9DdkxCWZnQ3abxH/fLRR6m8f7nHwzmVYM1LvGsoIkikEQl1Y3XCm4nPdP&#10;KQjnkTW2lknBnRxs1rOHHDNtR/6g4eQrEULYZaig9r7LpHRlTQZdZDviwF1tb9AH2FdS9ziGcNPK&#10;RRy/SI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WotjFAAAA3QAA&#10;AA8AAAAAAAAAAAAAAAAAqgIAAGRycy9kb3ducmV2LnhtbFBLBQYAAAAABAAEAPoAAACcAwAAAAA=&#10;">
                        <v:shape id="Freeform 70" o:spid="_x0000_s1086" style="position:absolute;left:4565;top:947;width:586;height:588;visibility:visible;mso-wrap-style:square;v-text-anchor:top" coordsize="586,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xesQA&#10;AADdAAAADwAAAGRycy9kb3ducmV2LnhtbESPQWvCQBCF74L/YRnBm9moJWjqKiItFg8F0168Ddlp&#10;EszOhuyq6b/vHITeZnhv3vtmsxtcq+7Uh8azgXmSgiIuvW24MvD99T5bgQoR2WLrmQz8UoDddjza&#10;YG79g890L2KlJIRDjgbqGLtc61DW5DAkviMW7cf3DqOsfaVtjw8Jd61epGmmHTYsDTV2dKipvBY3&#10;Z4De8HYpM8yOxck1h+PLp4tExkwnw/4VVKQh/puf1x9W8Jdr4ZdvZAS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GsXrEAAAA3QAAAA8AAAAAAAAAAAAAAAAAmAIAAGRycy9k&#10;b3ducmV2LnhtbFBLBQYAAAAABAAEAPUAAACJAwAAAAA=&#10;" path="m585,588l,e" filled="f" strokeweight=".17322mm">
                          <v:path arrowok="t" o:connecttype="custom" o:connectlocs="585,1535;0,947" o:connectangles="0,0"/>
                        </v:shape>
                      </v:group>
                      <v:group id="Group 71" o:spid="_x0000_s1087" style="position:absolute;left:4627;top:885;width:653;height:651" coordorigin="4627,885" coordsize="653,6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4A8MAAADdAAAADwAAAGRycy9kb3ducmV2LnhtbERPS4vCMBC+L/gfwgje&#10;1rSKi1ajiLjiQQQfIN6GZmyLzaQ02bb++82CsLf5+J6zWHWmFA3VrrCsIB5GIIhTqwvOFFwv359T&#10;EM4jaywtk4IXOVgtex8LTLRt+UTN2WcihLBLUEHufZVI6dKcDLqhrYgD97C1QR9gnUldYxvCTSlH&#10;UfQlDRYcGnKsaJNT+jz/GAW7Ftv1ON42h+dj87pfJsfbISalBv1uPQfhqfP/4rd7r8P88S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TgDwwAAAN0AAAAP&#10;AAAAAAAAAAAAAAAAAKoCAABkcnMvZG93bnJldi54bWxQSwUGAAAAAAQABAD6AAAAmgMAAAAA&#10;">
                        <v:shape id="Freeform 72" o:spid="_x0000_s1088" style="position:absolute;left:4627;top:885;width:653;height:651;visibility:visible;mso-wrap-style:square;v-text-anchor:top" coordsize="653,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mgm8UA&#10;AADdAAAADwAAAGRycy9kb3ducmV2LnhtbERP22rCQBB9F/oPyxT6ZjbVpmh0lVIQSvFCVRDfht0x&#10;Cc3OhuxW0359VxB8m8O5znTe2VqcqfWVYwXPSQqCWDtTcaFgv1v0RyB8QDZYOyYFv+RhPnvoTTE3&#10;7sJfdN6GQsQQ9jkqKENocim9LsmiT1xDHLmTay2GCNtCmhYvMdzWcpCmr9JixbGhxIbeS9Lf2x+r&#10;YLXBdf2il0edLf8+9xlmh2LXKPX02L1NQATqwl18c3+YOH84HsD1m3iC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aaCbxQAAAN0AAAAPAAAAAAAAAAAAAAAAAJgCAABkcnMv&#10;ZG93bnJldi54bWxQSwUGAAAAAAQABAD1AAAAigMAAAAA&#10;" path="m653,650l,e" filled="f" strokeweight=".17322mm">
                          <v:path arrowok="t" o:connecttype="custom" o:connectlocs="653,1535;0,885" o:connectangles="0,0"/>
                        </v:shape>
                      </v:group>
                      <v:group id="Group 73" o:spid="_x0000_s1089" style="position:absolute;left:4692;top:822;width:716;height:713" coordorigin="4692,822" coordsize="716,7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cD78QAAADdAAAADwAAAGRycy9kb3ducmV2LnhtbERPS2vCQBC+F/wPywi9&#10;1U0MLRpdRURLDyL4APE2ZMckmJ0N2TWJ/75bEHqbj+8582VvKtFS40rLCuJRBII4s7rkXMH5tP2Y&#10;gHAeWWNlmRQ8ycFyMXibY6ptxwdqjz4XIYRdigoK7+tUSpcVZNCNbE0cuJttDPoAm1zqBrsQbio5&#10;jqIvabDk0FBgTeuCsvvxYRR8d9itknjT7u639fN6+txfdjEp9T7sVzMQnnr/L365f3SYn0w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GcD78QAAADdAAAA&#10;DwAAAAAAAAAAAAAAAACqAgAAZHJzL2Rvd25yZXYueG1sUEsFBgAAAAAEAAQA+gAAAJsDAAAAAA==&#10;">
                        <v:shape id="Freeform 74" o:spid="_x0000_s1090" style="position:absolute;left:4692;top:822;width:716;height:713;visibility:visible;mso-wrap-style:square;v-text-anchor:top" coordsize="71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PLrsMA&#10;AADdAAAADwAAAGRycy9kb3ducmV2LnhtbERPTU8CMRC9m/AfmiHxJi1qDCwUQiBEYzgocOE22Q67&#10;he10bSus/nprYuJtXt7nTOeda8SFQrSeNQwHCgRx6Y3lSsN+t74bgYgJ2WDjmTR8UYT5rHczxcL4&#10;K7/TZZsqkUM4FqihTqktpIxlTQ7jwLfEmTv64DBlGCppAl5zuGvkvVJP0qHl3FBjS8uayvP202k4&#10;vDprPgLZ543atGjUafXWfWt92+8WExCJuvQv/nO/mDz/YfwIv9/kE+T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2PLrsMAAADdAAAADwAAAAAAAAAAAAAAAACYAgAAZHJzL2Rv&#10;d25yZXYueG1sUEsFBgAAAAAEAAQA9QAAAIgDAAAAAA==&#10;" path="m715,713l,e" filled="f" strokeweight=".17322mm">
                          <v:path arrowok="t" o:connecttype="custom" o:connectlocs="715,1535;0,822" o:connectangles="0,0"/>
                        </v:shape>
                      </v:group>
                      <v:group id="Group 75" o:spid="_x0000_s1091" style="position:absolute;left:4814;top:817;width:720;height:718" coordorigin="4814,817" coordsize="720,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I+AMUAAADdAAAADwAAAGRycy9kb3ducmV2LnhtbERPTWvCQBC9F/wPyxS8&#10;NZsoKTXNKiJVPIRCVSi9DdkxCWZnQ3abxH/fLRR6m8f7nHwzmVYM1LvGsoIkikEQl1Y3XCm4nPdP&#10;LyCcR9bYWiYFd3KwWc8ecsy0HfmDhpOvRAhhl6GC2vsuk9KVNRl0ke2IA3e1vUEfYF9J3eMYwk0r&#10;F3H8LA02HBpq7GhXU3k7fRsFhxHH7TJ5G4rbdXf/Oqfvn0VCSs0fp+0rCE+T/xf/uY86zF+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CPgDFAAAA3QAA&#10;AA8AAAAAAAAAAAAAAAAAqgIAAGRycy9kb3ducmV2LnhtbFBLBQYAAAAABAAEAPoAAACcAwAAAAA=&#10;">
                        <v:shape id="Freeform 76" o:spid="_x0000_s1092" style="position:absolute;left:4814;top:817;width:720;height:718;visibility:visible;mso-wrap-style:square;v-text-anchor:top" coordsize="720,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Q0bsUA&#10;AADdAAAADwAAAGRycy9kb3ducmV2LnhtbESPQWsCMRCF7wX/QxjBW81qZdHVKFIoVEFot/U+bKab&#10;0M1ku0nd9d8bodDbDO+9b95sdoNrxIW6YD0rmE0zEMSV15ZrBZ8fL49LECEia2w8k4IrBdhtRw8b&#10;LLTv+Z0uZaxFgnAoUIGJsS2kDJUhh2HqW+KkffnOYUxrV0vdYZ/grpHzLMulQ8vpgsGWng1V3+Wv&#10;S5Te5Kez1W95aQ7z/ryofo52qdRkPOzXICIN8d/8l37Vqf7TKof7N2kEu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FDRuxQAAAN0AAAAPAAAAAAAAAAAAAAAAAJgCAABkcnMv&#10;ZG93bnJldi54bWxQSwUGAAAAAAQABAD1AAAAigMAAAAA&#10;" path="m720,718l,e" filled="f" strokeweight=".17322mm">
                          <v:path arrowok="t" o:connecttype="custom" o:connectlocs="720,1535;0,817" o:connectangles="0,0"/>
                        </v:shape>
                      </v:group>
                      <v:group id="Group 77" o:spid="_x0000_s1093" style="position:absolute;left:4942;top:817;width:718;height:718" coordorigin="4942,817" coordsize="718,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1wF7MQAAADdAAAADwAAAGRycy9kb3ducmV2LnhtbERPTWvCQBC9F/wPywje&#10;dBPFaqOriKh4kEK1UHobsmMSzM6G7JrEf+8WhN7m8T5nue5MKRqqXWFZQTyKQBCnVhecKfi+7Idz&#10;EM4jaywtk4IHOVivem9LTLRt+Yuas89ECGGXoILc+yqR0qU5GXQjWxEH7mprgz7AOpO6xjaEm1KO&#10;o+hdGiw4NORY0Tan9Ha+GwWHFtvNJN41p9t1+/i9TD9/TjEpNeh3mwUIT53/F7/cRx3mTz5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1wF7MQAAADdAAAA&#10;DwAAAAAAAAAAAAAAAACqAgAAZHJzL2Rvd25yZXYueG1sUEsFBgAAAAAEAAQA+gAAAJsDAAAAAA==&#10;">
                        <v:shape id="Freeform 78" o:spid="_x0000_s1094" style="position:absolute;left:4942;top:817;width:718;height:718;visibility:visible;mso-wrap-style:square;v-text-anchor:top" coordsize="718,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M8cA&#10;AADdAAAADwAAAGRycy9kb3ducmV2LnhtbESPQUvDQBCF7wX/wzIFL8VuVCw1ZltEsCgeSlqFHMfs&#10;dBPMzobs2sZ/7xwKvc3w3rz3TbEefaeONMQ2sIHbeQaKuA62ZWfgc/96swQVE7LFLjAZ+KMI69XV&#10;pMDchhOXdNwlpySEY44GmpT6XOtYN+QxzkNPLNohDB6TrIPTdsCThPtO32XZQntsWRoa7Omlofpn&#10;9+sN9A+bqnV6s6Xo91+lq77L2fuHMdfT8fkJVKIxXczn6zcr+PePgivfyAh69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3xTPHAAAA3QAAAA8AAAAAAAAAAAAAAAAAmAIAAGRy&#10;cy9kb3ducmV2LnhtbFBLBQYAAAAABAAEAPUAAACMAwAAAAA=&#10;" path="m717,718l,e" filled="f" strokeweight=".17322mm">
                          <v:path arrowok="t" o:connecttype="custom" o:connectlocs="717,1535;0,817" o:connectangles="0,0"/>
                        </v:shape>
                      </v:group>
                      <v:group id="Group 79" o:spid="_x0000_s1095" style="position:absolute;left:5069;top:817;width:591;height:591" coordorigin="5069,817" coordsize="591,5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80BcUAAADdAAAADwAAAGRycy9kb3ducmV2LnhtbERPS2vCQBC+F/wPywi9&#10;1U0MLTV1FQm29BCEqiC9DdkxCWZnQ3abx7/vFoTe5uN7zno7mkb01LnasoJ4EYEgLqyuuVRwPr0/&#10;vYJwHlljY5kUTORgu5k9rDHVduAv6o++FCGEXYoKKu/bVEpXVGTQLWxLHLir7Qz6ALtS6g6HEG4a&#10;uYyiF2mw5tBQYUtZRcXt+GMUfAw47JJ43+e3azZ9n54PlzwmpR7n4+4NhKfR/4vv7k8d5ier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2PNAXFAAAA3QAA&#10;AA8AAAAAAAAAAAAAAAAAqgIAAGRycy9kb3ducmV2LnhtbFBLBQYAAAAABAAEAPoAAACcAwAAAAA=&#10;">
                        <v:shape id="Freeform 80" o:spid="_x0000_s1096" style="position:absolute;left:5069;top:817;width:591;height:591;visibility:visible;mso-wrap-style:square;v-text-anchor:top" coordsize="591,5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VTH8cA&#10;AADdAAAADwAAAGRycy9kb3ducmV2LnhtbESPQUsDMRCF74L/IYzgzc1aWpG1adFCQfFiWxW8jZtx&#10;d3Ez2SZxm/77zkHobYb35r1v5svsejVSiJ1nA7dFCYq49rbjxsD7bn1zDyomZIu9ZzJwpAjLxeXF&#10;HCvrD7yhcZsaJSEcKzTQpjRUWse6JYex8AOxaD8+OEyyhkbbgAcJd72elOWddtixNLQ40Kql+nf7&#10;5wxM1mPoP/H1+9i9TWcvH195/zTLxlxf5ccHUIlyOpv/r5+t4E9L4ZdvZAS9O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8lUx/HAAAA3QAAAA8AAAAAAAAAAAAAAAAAmAIAAGRy&#10;cy9kb3ducmV2LnhtbFBLBQYAAAAABAAEAPUAAACMAwAAAAA=&#10;" path="m590,591l,e" filled="f" strokeweight=".17322mm">
                          <v:path arrowok="t" o:connecttype="custom" o:connectlocs="590,1408;0,817" o:connectangles="0,0"/>
                        </v:shape>
                      </v:group>
                      <v:group id="Group 81" o:spid="_x0000_s1097" style="position:absolute;left:5196;top:817;width:464;height:464" coordorigin="5196,817" coordsize="464,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g4cQAAADdAAAADwAAAGRycy9kb3ducmV2LnhtbERPS2vCQBC+F/wPywi9&#10;NZtoWyRmFZFaegiFqiDehuyYBLOzIbvN4993C4Xe5uN7TrYdTSN66lxtWUESxSCIC6trLhWcT4en&#10;FQjnkTU2lknBRA62m9lDhqm2A39Rf/SlCCHsUlRQed+mUrqiIoMusi1x4G62M+gD7EqpOxxCuGnk&#10;Io5fpcGaQ0OFLe0rKu7Hb6PgfcBht0ze+vx+20/X08vnJU9Iqcf5uFuD8DT6f/Gf+0OH+c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1lg4cQAAADdAAAA&#10;DwAAAAAAAAAAAAAAAACqAgAAZHJzL2Rvd25yZXYueG1sUEsFBgAAAAAEAAQA+gAAAJsDAAAAAA==&#10;">
                        <v:shape id="Freeform 82" o:spid="_x0000_s1098" style="position:absolute;left:5196;top:817;width:464;height:464;visibility:visible;mso-wrap-style:square;v-text-anchor:top" coordsize="464,4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e5i8MA&#10;AADdAAAADwAAAGRycy9kb3ducmV2LnhtbERPTWsCMRC9F/wPYQRvNVFbCatRFqHQQ0Fqi+dxM+4u&#10;bibrJuq2v74RhN7m8T5nue5dI67UhdqzgclYgSAuvK25NPD99fasQYSIbLHxTAZ+KMB6NXhaYmb9&#10;jT/puoulSCEcMjRQxdhmUoaiIodh7FvixB195zAm2JXSdnhL4a6RU6Xm0mHNqaHCljYVFafdxRl4&#10;zfXM6eNZq8v2dyuL+HHY59qY0bDPFyAi9fFf/HC/2zT/RU3h/k06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e5i8MAAADdAAAADwAAAAAAAAAAAAAAAACYAgAAZHJzL2Rv&#10;d25yZXYueG1sUEsFBgAAAAAEAAQA9QAAAIgDAAAAAA==&#10;" path="m463,464l,e" filled="f" strokeweight=".17322mm">
                          <v:path arrowok="t" o:connecttype="custom" o:connectlocs="463,1281;0,817" o:connectangles="0,0"/>
                        </v:shape>
                      </v:group>
                      <v:group id="Group 83" o:spid="_x0000_s1099" style="position:absolute;left:5323;top:817;width:336;height:336" coordorigin="5323,817" coordsize="336,3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bDcMAAADdAAAADwAAAGRycy9kb3ducmV2LnhtbERPS4vCMBC+L/gfwgje&#10;1rTqilSjiLjiQQQfIN6GZmyLzaQ02bb++82CsLf5+J6zWHWmFA3VrrCsIB5GIIhTqwvOFFwv358z&#10;EM4jaywtk4IXOVgtex8LTLRt+UTN2WcihLBLUEHufZVI6dKcDLqhrYgD97C1QR9gnUldYxvCTSlH&#10;UTSVBgsODTlWtMkpfZ5/jIJdi+16HG+bw/Oxed0vX8fbISalBv1uPQfhqfP/4rd7r8P8S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x1sNwwAAAN0AAAAP&#10;AAAAAAAAAAAAAAAAAKoCAABkcnMvZG93bnJldi54bWxQSwUGAAAAAAQABAD6AAAAmgMAAAAA&#10;">
                        <v:shape id="Freeform 84" o:spid="_x0000_s1100" style="position:absolute;left:5323;top:817;width:336;height:336;visibility:visible;mso-wrap-style:square;v-text-anchor:top" coordsize="336,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x8tsMA&#10;AADdAAAADwAAAGRycy9kb3ducmV2LnhtbERPTYvCMBC9C/sfwizsRTTdVUSrUUQUPLlYvXgbmrEt&#10;20xKE9vqrzfCgrd5vM9ZrDpTioZqV1hW8D2MQBCnVhecKTifdoMpCOeRNZaWScGdHKyWH70Fxtq2&#10;fKQm8ZkIIexiVJB7X8VSujQng25oK+LAXW1t0AdYZ1LX2IZwU8qfKJpIgwWHhhwr2uSU/iU3o2BH&#10;2Iwu699DO8tmbX972Dwmp0Spr89uPQfhqfNv8b97r8P8cTSG1zfhBL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x8tsMAAADdAAAADwAAAAAAAAAAAAAAAACYAgAAZHJzL2Rv&#10;d25yZXYueG1sUEsFBgAAAAAEAAQA9QAAAIgDAAAAAA==&#10;" path="m336,336l,e" filled="f" strokeweight=".17322mm">
                          <v:path arrowok="t" o:connecttype="custom" o:connectlocs="336,1153;0,817" o:connectangles="0,0"/>
                        </v:shape>
                      </v:group>
                      <v:group id="Group 85" o:spid="_x0000_s1101" style="position:absolute;left:5450;top:817;width:209;height:209" coordorigin="5450,817" coordsize="209,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Jm4sMAAADdAAAADwAAAGRycy9kb3ducmV2LnhtbERPS4vCMBC+C/6HMIK3&#10;Na2usnSNIqLiQRZ8wLK3oRnbYjMpTWzrv98Igrf5+J4zX3amFA3VrrCsIB5FIIhTqwvOFFzO248v&#10;EM4jaywtk4IHOVgu+r05Jtq2fKTm5DMRQtglqCD3vkqkdGlOBt3IVsSBu9raoA+wzqSusQ3hppTj&#10;KJpJgwWHhhwrWueU3k53o2DXYruaxJvmcLuuH3/n6c/vISalhoNu9Q3CU+ff4pd7r8P8z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YmbiwwAAAN0AAAAP&#10;AAAAAAAAAAAAAAAAAKoCAABkcnMvZG93bnJldi54bWxQSwUGAAAAAAQABAD6AAAAmgMAAAAA&#10;">
                        <v:shape id="Freeform 86" o:spid="_x0000_s1102" style="position:absolute;left:5450;top:817;width:209;height:209;visibility:visible;mso-wrap-style:square;v-text-anchor:top" coordsize="20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6ATMMA&#10;AADdAAAADwAAAGRycy9kb3ducmV2LnhtbERP22rCQBB9L/gPyxT6ZjZtRUp0lRJMqyBC1Q8Ys2MS&#10;mp1Ns5sY/94VhL7N4VxnvhxMLXpqXWVZwWsUgyDOra64UHA8ZOMPEM4ja6wtk4IrOVguRk9zTLS9&#10;8A/1e1+IEMIuQQWl900ipctLMugi2xAH7mxbgz7AtpC6xUsIN7V8i+OpNFhxaCixobSk/HffGQUZ&#10;7qz/fsfzZJutTn/rLnVfm6tSL8/D5wyEp8H/ix/utQ7zJ/EU7t+EE+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6ATMMAAADdAAAADwAAAAAAAAAAAAAAAACYAgAAZHJzL2Rv&#10;d25yZXYueG1sUEsFBgAAAAAEAAQA9QAAAIgDAAAAAA==&#10;" path="m209,209l,e" filled="f" strokeweight=".17322mm">
                          <v:path arrowok="t" o:connecttype="custom" o:connectlocs="209,1026;0,817" o:connectangles="0,0"/>
                        </v:shape>
                      </v:group>
                      <v:group id="Group 87" o:spid="_x0000_s1103" style="position:absolute;left:5578;top:817;width:82;height:80" coordorigin="5578,817" coordsize="8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DsQAAADdAAAADwAAAGRycy9kb3ducmV2LnhtbERPS2vCQBC+F/wPywi9&#10;1U1sqxKziogtPYjgA8TbkJ08MDsbstsk/vtuodDbfHzPSdeDqUVHrassK4gnEQjizOqKCwWX88fL&#10;AoTzyBpry6TgQQ7Wq9FTiom2PR+pO/lChBB2CSoovW8SKV1WkkE3sQ1x4HLbGvQBtoXULfYh3NRy&#10;GkUzabDi0FBiQ9uSsvvp2yj47LHfvMa7bn/Pt4/b+f1w3cek1PN42CxBeBr8v/jP/aXD/LdoD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dDsQAAADdAAAA&#10;DwAAAAAAAAAAAAAAAACqAgAAZHJzL2Rvd25yZXYueG1sUEsFBgAAAAAEAAQA+gAAAJsDAAAAAA==&#10;">
                        <v:shape id="Freeform 88" o:spid="_x0000_s1104" style="position:absolute;left:5578;top:817;width:82;height:80;visibility:visible;mso-wrap-style:square;v-text-anchor:top" coordsize="8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mOT8UA&#10;AADdAAAADwAAAGRycy9kb3ducmV2LnhtbESPQWvCQBCF7wX/wzJCb3VjESvRVUQweNBD1YPHITsm&#10;wexszG6T9N87h0JvM7w3732z2gyuVh21ofJsYDpJQBHn3lZcGLhe9h8LUCEiW6w9k4FfCrBZj95W&#10;mFrf8zd151goCeGQooEyxibVOuQlOQwT3xCLdvetwyhrW2jbYi/hrtafSTLXDiuWhhIb2pWUP84/&#10;zkC86a/dKTv1wzFkGR87t3/eMmPex8N2CSrSEP/Nf9cHK/izRHDlGxlBr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eY5PxQAAAN0AAAAPAAAAAAAAAAAAAAAAAJgCAABkcnMv&#10;ZG93bnJldi54bWxQSwUGAAAAAAQABAD1AAAAigMAAAAA&#10;" path="m81,80l,e" filled="f" strokeweight=".17322mm">
                          <v:path arrowok="t" o:connecttype="custom" o:connectlocs="81,897;0,817" o:connectangles="0,0"/>
                        </v:shape>
                      </v:group>
                      <v:group id="Group 89" o:spid="_x0000_s1105" style="position:absolute;left:1898;top:193;width:2420;height:1004" coordorigin="1898,193" coordsize="2420,10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S9s58QAAADdAAAADwAAAGRycy9kb3ducmV2LnhtbERPS2vCQBC+F/wPywi9&#10;1U1sKxqziogtPYjgA8TbkJ08MDsbstsk/vtuodDbfHzPSdeDqUVHrassK4gnEQjizOqKCwWX88fL&#10;HITzyBpry6TgQQ7Wq9FTiom2PR+pO/lChBB2CSoovW8SKV1WkkE3sQ1x4HLbGvQBtoXULfYh3NRy&#10;GkUzabDi0FBiQ9uSsvvp2yj47LHfvMa7bn/Pt4/b+f1w3cek1PN42CxBeBr8v/jP/aXD/Ld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S9s58QAAADdAAAA&#10;DwAAAAAAAAAAAAAAAACqAgAAZHJzL2Rvd25yZXYueG1sUEsFBgAAAAAEAAQA+gAAAJsDAAAAAA==&#10;">
                        <v:shape id="Freeform 90" o:spid="_x0000_s1106" style="position:absolute;left:1898;top:193;width:2420;height:1004;visibility:visible;mso-wrap-style:square;v-text-anchor:top" coordsize="2420,1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VetMYA&#10;AADdAAAADwAAAGRycy9kb3ducmV2LnhtbESPQWvCQBCF74X+h2UKvdVNpKikrtKaFsSb1kKPQ3bM&#10;BrOzIbtq2l/vHARvM7w3730zXw6+VWfqYxPYQD7KQBFXwTZcG9h/f73MQMWEbLENTAb+KMJy8fgw&#10;x8KGC2/pvEu1khCOBRpwKXWF1rFy5DGOQkcs2iH0HpOsfa1tjxcJ960eZ9lEe2xYGhx2tHJUHXcn&#10;byBup7PpL+f1Z9jsy/Ljp6zc6t+Y56fh/Q1UoiHdzbfrtRX811z45RsZQS+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VetMYAAADdAAAADwAAAAAAAAAAAAAAAACYAgAAZHJz&#10;L2Rvd25yZXYueG1sUEsFBgAAAAAEAAQA9QAAAIsDAAAAAA==&#10;" path="m,l1001,1004r1419,e" filled="f" strokeweight=".34678mm">
                          <v:path arrowok="t" o:connecttype="custom" o:connectlocs="0,193;1001,1197;2420,1197" o:connectangles="0,0,0"/>
                        </v:shape>
                      </v:group>
                      <v:group id="Group 91" o:spid="_x0000_s1107" style="position:absolute;left:4318;top:193;width:1001;height:1004" coordorigin="4318,193" coordsize="1001,10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D2PMQAAADdAAAADwAAAGRycy9kb3ducmV2LnhtbERPTWvCQBC9F/wPywi9&#10;1c1qWyS6ikgtPYhQFcTbkB2TYHY2ZLdJ/PeuIPQ2j/c582VvK9FS40vHGtQoAUGcOVNyruF42LxN&#10;QfiAbLByTBpu5GG5GLzMMTWu419q9yEXMYR9ihqKEOpUSp8VZNGPXE0cuYtrLIYIm1yaBrsYbis5&#10;TpJPabHk2FBgTeuCsuv+z2r47rBbTdRXu71e1rfz4WN32irS+nXYr2YgAvXhX/x0/5g4/10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oD2PMQAAADdAAAA&#10;DwAAAAAAAAAAAAAAAACqAgAAZHJzL2Rvd25yZXYueG1sUEsFBgAAAAAEAAQA+gAAAJsDAAAAAA==&#10;">
                        <v:shape id="Freeform 92" o:spid="_x0000_s1108" style="position:absolute;left:4318;top:193;width:1001;height:1004;visibility:visible;mso-wrap-style:square;v-text-anchor:top" coordsize="1001,1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V0ccMA&#10;AADdAAAADwAAAGRycy9kb3ducmV2LnhtbERPTWvCQBC9F/oflhG8NZuIFEldRQRLKLkYBfE2ZMck&#10;NTsbstsk/nu3UOhtHu9z1tvJtGKg3jWWFSRRDIK4tLrhSsH5dHhbgXAeWWNrmRQ8yMF28/qyxlTb&#10;kY80FL4SIYRdigpq77tUSlfWZNBFtiMO3M32Bn2AfSV1j2MIN61cxPG7NNhwaKixo31N5b34MQrK&#10;Njl8FzleML7fdtfj51eWd6jUfDbtPkB4mvy/+M+d6TB/mSzg95twgt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V0ccMAAADdAAAADwAAAAAAAAAAAAAAAACYAgAAZHJzL2Rv&#10;d25yZXYueG1sUEsFBgAAAAAEAAQA9QAAAIgDAAAAAA==&#10;" path="m1000,l,1004e" filled="f" strokeweight=".34678mm">
                          <v:path arrowok="t" o:connecttype="custom" o:connectlocs="1000,193;0,1197" o:connectangles="0,0"/>
                        </v:shape>
                      </v:group>
                      <v:group id="Group 93" o:spid="_x0000_s1109" style="position:absolute;left:5026;top:193;width:634;height:2" coordorigin="5026,193" coordsize="6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N0MMAAADdAAAADwAAAGRycy9kb3ducmV2LnhtbERPS4vCMBC+L/gfwgje&#10;1rTqilSjiLjiQQQfIN6GZmyLzaQ02bb++82CsLf5+J6zWHWmFA3VrrCsIB5GIIhTqwvOFFwv358z&#10;EM4jaywtk4IXOVgtex8LTLRt+UTN2WcihLBLUEHufZVI6dKcDLqhrYgD97C1QR9gnUldYxvCTSlH&#10;UTSVBgsODTlWtMkpfZ5/jIJdi+16HG+bw/Oxed0vX8fbISalBv1uPQfhqfP/4rd7r8P8S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Hs3QwwAAAN0AAAAP&#10;AAAAAAAAAAAAAAAAAKoCAABkcnMvZG93bnJldi54bWxQSwUGAAAAAAQABAD6AAAAmgMAAAAA&#10;">
                        <v:shape id="Freeform 94" o:spid="_x0000_s1110" style="position:absolute;left:5026;top:193;width:634;height:2;visibility:visible;mso-wrap-style:square;v-text-anchor:top" coordsize="6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2bR8QA&#10;AADdAAAADwAAAGRycy9kb3ducmV2LnhtbERPTWvCQBC9C/6HZYRepG4sQSR1lbSlVPAgaqDXITvN&#10;RrOzIbvR9N+7hYK3ebzPWW0G24grdb52rGA+S0AQl07XXCkoTp/PSxA+IGtsHJOCX/KwWY9HK8y0&#10;u/GBrsdQiRjCPkMFJoQ2k9KXhiz6mWuJI/fjOoshwq6SusNbDLeNfEmShbRYc2ww2NK7ofJy7K2C&#10;nZzmftcXafORf/dvxXlvvk57pZ4mQ/4KItAQHuJ/91bH+ek8hb9v4gl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tm0fEAAAA3QAAAA8AAAAAAAAAAAAAAAAAmAIAAGRycy9k&#10;b3ducmV2LnhtbFBLBQYAAAAABAAEAPUAAACJAwAAAAA=&#10;" path="m,l633,e" filled="f" strokeweight=".34678mm">
                          <v:path arrowok="t" o:connecttype="custom" o:connectlocs="0,0;633,0" o:connectangles="0,0"/>
                        </v:shape>
                      </v:group>
                      <v:group id="Group 95" o:spid="_x0000_s1111" style="position:absolute;left:2899;top:1197;width:2;height:339" coordorigin="2899,1197" coordsize="2,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vwP8MAAADdAAAADwAAAGRycy9kb3ducmV2LnhtbERPS4vCMBC+C/6HMIK3&#10;Na2usnSNIqLiQRZ8wLK3oRnbYjMpTWzrv98Igrf5+J4zX3amFA3VrrCsIB5FIIhTqwvOFFzO248v&#10;EM4jaywtk4IHOVgu+r05Jtq2fKTm5DMRQtglqCD3vkqkdGlOBt3IVsSBu9raoA+wzqSusQ3hppTj&#10;KJpJgwWHhhwrWueU3k53o2DXYruaxJvmcLuuH3/n6c/vISalhoNu9Q3CU+ff4pd7r8P8z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u/A/wwAAAN0AAAAP&#10;AAAAAAAAAAAAAAAAAKoCAABkcnMvZG93bnJldi54bWxQSwUGAAAAAAQABAD6AAAAmgMAAAAA&#10;">
                        <v:shape id="Freeform 96" o:spid="_x0000_s1112" style="position:absolute;left:2899;top:1197;width:2;height:339;visibility:visible;mso-wrap-style:square;v-text-anchor:top" coordsize="2,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IV0MQA&#10;AADdAAAADwAAAGRycy9kb3ducmV2LnhtbERPTWvCQBC9C/0PyxR6040ioaSuYguCpOSg9tDexuyY&#10;BLOzMbua6K93C4K3ebzPmS16U4sLta6yrGA8ikAQ51ZXXCj42a2G7yCcR9ZYWyYFV3KwmL8MZpho&#10;2/GGLltfiBDCLkEFpfdNIqXLSzLoRrYhDtzBtgZ9gG0hdYtdCDe1nERRLA1WHBpKbOirpPy4PRsF&#10;WfTZ/WVxnO3T9Pc7S894W/Unpd5e++UHCE+9f4of7rUO86fjGP6/CS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iFdDEAAAA3QAAAA8AAAAAAAAAAAAAAAAAmAIAAGRycy9k&#10;b3ducmV2LnhtbFBLBQYAAAAABAAEAPUAAACJAwAAAAA=&#10;" path="m,l,338e" filled="f" strokeweight=".34678mm">
                          <v:path arrowok="t" o:connecttype="custom" o:connectlocs="0,1197;0,1535" o:connectangles="0,0"/>
                        </v:shape>
                      </v:group>
                      <v:group id="Group 97" o:spid="_x0000_s1113" style="position:absolute;left:1558;top:1535;width:4102;height:2" coordorigin="1558,1535" coordsize="41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XL08QAAADdAAAADwAAAGRycy9kb3ducmV2LnhtbERPTWvCQBC9F/wPywje&#10;dBNtbYmuIqLFgwhqoXgbsmMSzM6G7JrEf+8WhN7m8T5nvuxMKRqqXWFZQTyKQBCnVhecKfg5b4df&#10;IJxH1lhaJgUPcrBc9N7mmGjb8pGak89ECGGXoILc+yqR0qU5GXQjWxEH7mprgz7AOpO6xjaEm1KO&#10;o2gqDRYcGnKsaJ1TejvdjYLvFtvVJN40+9t1/bicPw6/+5iUGvS71QyEp87/i1/unQ7z3+N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XL08QAAADdAAAA&#10;DwAAAAAAAAAAAAAAAACqAgAAZHJzL2Rvd25yZXYueG1sUEsFBgAAAAAEAAQA+gAAAJsDAAAAAA==&#10;">
                        <v:shape id="Freeform 98" o:spid="_x0000_s1114" style="position:absolute;left:1558;top:1535;width:4102;height:2;visibility:visible;mso-wrap-style:square;v-text-anchor:top" coordsize="41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e2zcYA&#10;AADdAAAADwAAAGRycy9kb3ducmV2LnhtbESPQWvCQBCF74X+h2UKvdWNRYqkrlIKUj002Kj0OmTH&#10;bDA7G7KrSfvrOwehtxnem/e+WaxG36or9bEJbGA6yUARV8E2XBs47NdPc1AxIVtsA5OBH4qwWt7f&#10;LTC3YeAvupapVhLCMUcDLqUu1zpWjjzGSeiIRTuF3mOSta+17XGQcN/q5yx70R4blgaHHb07qs7l&#10;xRtY77bO2/n3sSg+DkP76ZpY/JbGPD6Mb6+gEo3p33y73ljBn00FV76RE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2e2zcYAAADdAAAADwAAAAAAAAAAAAAAAACYAgAAZHJz&#10;L2Rvd25yZXYueG1sUEsFBgAAAAAEAAQA9QAAAIsDAAAAAA==&#10;" path="m,l4101,e" filled="f" strokeweight=".34678mm">
                          <v:path arrowok="t" o:connecttype="custom" o:connectlocs="0,0;4101,0" o:connectangles="0,0"/>
                        </v:shape>
                      </v:group>
                      <v:group id="Group 99" o:spid="_x0000_s1115" style="position:absolute;left:4318;top:1197;width:2;height:339" coordorigin="4318,1197" coordsize="2,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b6OsQAAADdAAAADwAAAGRycy9kb3ducmV2LnhtbERPTWvCQBC9F/wPywje&#10;dBNtpY2uIqLFgwhqoXgbsmMSzM6G7JrEf+8WhN7m8T5nvuxMKRqqXWFZQTyKQBCnVhecKfg5b4ef&#10;IJxH1lhaJgUPcrBc9N7mmGjb8pGak89ECGGXoILc+yqR0qU5GXQjWxEH7mprgz7AOpO6xjaEm1KO&#10;o2gqDRYcGnKsaJ1TejvdjYLvFtvVJN40+9t1/bicPw6/+5iUGvS71QyEp87/i1/unQ7z3+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Pb6OsQAAADdAAAA&#10;DwAAAAAAAAAAAAAAAACqAgAAZHJzL2Rvd25yZXYueG1sUEsFBgAAAAAEAAQA+gAAAJsDAAAAAA==&#10;">
                        <v:shape id="Freeform 100" o:spid="_x0000_s1116" style="position:absolute;left:4318;top:1197;width:2;height:339;visibility:visible;mso-wrap-style:square;v-text-anchor:top" coordsize="2,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igsgA&#10;AADdAAAADwAAAGRycy9kb3ducmV2LnhtbESPQWvCQBCF74X+h2UEb3WjSCjRVbQglEgOtT20tzE7&#10;TUKzs2l2NbG/vnMo9DbDe/PeN+vt6Fp1pT40ng3MZwko4tLbhisDb6+Hh0dQISJbbD2TgRsF2G7u&#10;79aYWT/wC11PsVISwiFDA3WMXaZ1KGtyGGa+Ixbt0/cOo6x9pW2Pg4S7Vi+SJNUOG5aGGjt6qqn8&#10;Ol2cgSLZDx9FmhbnPH8/FvkFfw7jtzHTybhbgYo0xn/z3/WzFfzlQvjlGxlBb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a+KCyAAAAN0AAAAPAAAAAAAAAAAAAAAAAJgCAABk&#10;cnMvZG93bnJldi54bWxQSwUGAAAAAAQABAD1AAAAjQMAAAAA&#10;" path="m,l,338e" filled="f" strokeweight=".34678mm">
                          <v:path arrowok="t" o:connecttype="custom" o:connectlocs="0,1197;0,1535" o:connectangles="0,0"/>
                        </v:shape>
                      </v:group>
                      <v:group id="Group 101" o:spid="_x0000_s1117" style="position:absolute;left:4694;top:817;width:965;height:2" coordorigin="4694,817" coordsize="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w8gcUAAADdAAAADwAAAGRycy9kb3ducmV2LnhtbERPS2vCQBC+F/wPywi9&#10;1U1iKyV1FREtPUjBRCi9DdkxCWZnQ3bN4993C4Xe5uN7zno7mkb01LnasoJ4EYEgLqyuuVRwyY9P&#10;ryCcR9bYWCYFEznYbmYPa0y1HfhMfeZLEULYpaig8r5NpXRFRQbdwrbEgbvazqAPsCul7nAI4aaR&#10;SRStpMGaQ0OFLe0rKm7Z3Sh4H3DYLeNDf7pd99N3/vL5dYpJqcf5uHsD4Wn0/+I/94cO85+T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sPIHFAAAA3QAA&#10;AA8AAAAAAAAAAAAAAAAAqgIAAGRycy9kb3ducmV2LnhtbFBLBQYAAAAABAAEAPoAAACcAwAAAAA=&#10;">
                        <v:shape id="Freeform 102" o:spid="_x0000_s1118" style="position:absolute;left:4694;top:817;width:965;height:2;visibility:visible;mso-wrap-style:square;v-text-anchor:top" coordsize="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GiFcEA&#10;AADdAAAADwAAAGRycy9kb3ducmV2LnhtbERPS4vCMBC+C/sfwizsTVOLiFSjyNqCx/V18DY0Y1Ns&#10;JrXJavffbwTB23x8z1msetuIO3W+dqxgPEpAEJdO11wpOB6K4QyED8gaG8ek4I88rJYfgwVm2j14&#10;R/d9qEQMYZ+hAhNCm0npS0MW/ci1xJG7uM5iiLCrpO7wEcNtI9MkmUqLNccGgy19Gyqv+1+rgCTj&#10;7XzcFLvcnMaYF/nm55Yr9fXZr+cgAvXhLX65tzrOn6QpPL+JJ8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0BohXBAAAA3QAAAA8AAAAAAAAAAAAAAAAAmAIAAGRycy9kb3du&#10;cmV2LnhtbFBLBQYAAAAABAAEAPUAAACGAwAAAAA=&#10;" path="m965,l,e" filled="f" strokeweight=".34678mm">
                          <v:path arrowok="t" o:connecttype="custom" o:connectlocs="965,0;0,0" o:connectangles="0,0"/>
                        </v:shape>
                      </v:group>
                      <v:group id="Group 103" o:spid="_x0000_s1119" style="position:absolute;left:1558;top:817;width:965;height:2" coordorigin="1558,817" coordsize="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IHbcUAAADdAAAADwAAAGRycy9kb3ducmV2LnhtbERPS2vCQBC+F/wPyxR6&#10;q5uHLZK6BhFbPIhQFUpvQ3ZMQrKzIbtN4r/vFoTe5uN7ziqfTCsG6l1tWUE8j0AQF1bXXCq4nN+f&#10;lyCcR9bYWiYFN3KQr2cPK8y0HfmThpMvRQhhl6GCyvsuk9IVFRl0c9sRB+5qe4M+wL6UuscxhJtW&#10;JlH0Kg3WHBoq7GhbUdGcfoyCjxHHTRrvhkNz3d6+zy/Hr0NMSj09Tps3EJ4m/y++u/c6zF8k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yB23FAAAA3QAA&#10;AA8AAAAAAAAAAAAAAAAAqgIAAGRycy9kb3ducmV2LnhtbFBLBQYAAAAABAAEAPoAAACcAwAAAAA=&#10;">
                        <v:shape id="Freeform 104" o:spid="_x0000_s1120" style="position:absolute;left:1558;top:817;width:965;height:2;visibility:visible;mso-wrap-style:square;v-text-anchor:top" coordsize="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Sf+sIA&#10;AADdAAAADwAAAGRycy9kb3ducmV2LnhtbERPTWvCQBC9F/wPywi91Y0SSomuUmoCPRqrB29DdpoN&#10;zc7G7DZJ/71bELzN433OZjfZVgzU+8axguUiAUFcOd1wreD0Vby8gfABWWPrmBT8kYfddva0wUy7&#10;kUsajqEWMYR9hgpMCF0mpa8MWfQL1xFH7tv1FkOEfS11j2MMt61cJcmrtNhwbDDY0Yeh6uf4axWQ&#10;ZLxeTvuizM15iXmR7w/XXKnn+fS+BhFoCg/x3f2p4/x0lcL/N/EE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J/6wgAAAN0AAAAPAAAAAAAAAAAAAAAAAJgCAABkcnMvZG93&#10;bnJldi54bWxQSwUGAAAAAAQABAD1AAAAhwMAAAAA&#10;" path="m964,l,e" filled="f" strokeweight=".34678mm">
                          <v:path arrowok="t" o:connecttype="custom" o:connectlocs="964,0;0,0" o:connectangles="0,0"/>
                        </v:shape>
                      </v:group>
                      <v:group id="Group 105" o:spid="_x0000_s1121" style="position:absolute;left:3182;top:1619;width:2;height:202" coordorigin="3182,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c6gsUAAADdAAAADwAAAGRycy9kb3ducmV2LnhtbERPTWvCQBC9F/wPywi9&#10;NZvYpkjMKiJWPIRCVSi9DdkxCWZnQ3abxH/fLRR6m8f7nHwzmVYM1LvGsoIkikEQl1Y3XCm4nN+e&#10;liCcR9bYWiYFd3KwWc8ecsy0HfmDhpOvRAhhl6GC2vsuk9KVNRl0ke2IA3e1vUEfYF9J3eMYwk0r&#10;F3H8Kg02HBpq7GhXU3k7fRsFhxHH7XOyH4rbdXf/Oqfvn0VCSj3Op+0K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OoLFAAAA3QAA&#10;AA8AAAAAAAAAAAAAAAAAqgIAAGRycy9kb3ducmV2LnhtbFBLBQYAAAAABAAEAPoAAACcAwAAAAA=&#10;">
                        <v:shape id="Freeform 106" o:spid="_x0000_s1122" style="position:absolute;left:3182;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N08QA&#10;AADdAAAADwAAAGRycy9kb3ducmV2LnhtbERPbUsCQRD+HvgflhH8lnuKaVyuEolUUGLqDxhux7uj&#10;29ljd/Sufn0bBH2bh+d1luveNepKIdaeDUzGGSjiwtuaSwOn4/b2HlQUZIuNZzLwRRHWq8HNEnPr&#10;O/6g60FKlUI45migEmlzrWNRkcM49i1x4s4+OJQEQ6ltwC6Fu0ZPs2yuHdacGips6ami4vNwcQay&#10;3aXbvL49lyy7OzlP9qF4/14YMxr2jw+ghHr5F/+5X2yaP5vO4febdIJ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YzdPEAAAA3QAAAA8AAAAAAAAAAAAAAAAAmAIAAGRycy9k&#10;b3ducmV2LnhtbFBLBQYAAAAABAAEAPUAAACJAwAAAAA=&#10;" path="m,l,202e" filled="f" strokeweight=".17322mm">
                          <v:path arrowok="t" o:connecttype="custom" o:connectlocs="0,1619;0,1821" o:connectangles="0,0"/>
                        </v:shape>
                      </v:group>
                      <v:group id="Group 107" o:spid="_x0000_s1123" style="position:absolute;left:3161;top:1535;width:44;height:84" coordorigin="3161,1535" coordsize="4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kBbsQAAADdAAAADwAAAGRycy9kb3ducmV2LnhtbERPS2vCQBC+C/6HZQRv&#10;dROfJbqKiEoPUqgWSm9DdkyC2dmQXZP477tCwdt8fM9ZbTpTioZqV1hWEI8iEMSp1QVnCr4vh7d3&#10;EM4jaywtk4IHOdis+70VJtq2/EXN2WcihLBLUEHufZVI6dKcDLqRrYgDd7W1QR9gnUldYxvCTSnH&#10;UTSXBgsODTlWtMspvZ3vRsGxxXY7iffN6XbdPX4vs8+fU0xKDQfddgnCU+df4n/3hw7zp+MF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EkBbsQAAADdAAAA&#10;DwAAAAAAAAAAAAAAAACqAgAAZHJzL2Rvd25yZXYueG1sUEsFBgAAAAAEAAQA+gAAAJsDAAAAAA==&#10;">
                        <v:shape id="Freeform 108" o:spid="_x0000_s1124" style="position:absolute;left:3161;top:1535;width:44;height:84;visibility:visible;mso-wrap-style:square;v-text-anchor:top" coordsize="4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2RcYA&#10;AADdAAAADwAAAGRycy9kb3ducmV2LnhtbESP0WrCQBBF3wv9h2WEvtWNoVgbXUWkhSoFUfsBQ3bM&#10;BrOzIbua9O87D4JvM9w7955ZrAbfqBt1sQ5sYDLOQBGXwdZcGfg9fb3OQMWEbLEJTAb+KMJq+fy0&#10;wMKGng90O6ZKSQjHAg24lNpC61g68hjHoSUW7Rw6j0nWrtK2w17CfaPzLJtqjzVLg8OWNo7Ky/Hq&#10;DZz2Pxy2bvd+3nxMr+vPme/7fW7My2hYz0ElGtLDfL/+toL/lguufCMj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Q2RcYAAADdAAAADwAAAAAAAAAAAAAAAACYAgAAZHJz&#10;L2Rvd25yZXYueG1sUEsFBgAAAAAEAAQA9QAAAIsDAAAAAA==&#10;" path="m21,l,84r43,l21,xe" fillcolor="black" stroked="f">
                          <v:path arrowok="t" o:connecttype="custom" o:connectlocs="21,1535;0,1619;43,1619;21,1535" o:connectangles="0,0,0,0"/>
                        </v:shape>
                      </v:group>
                      <v:group id="Group 109" o:spid="_x0000_s1125" style="position:absolute;left:3182;top:1535;width:22;height:84" coordorigin="3182,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owh8QAAADdAAAADwAAAGRycy9kb3ducmV2LnhtbERPS2vCQBC+C/6HZQRv&#10;dRNf2OgqIio9SKFaKL0N2TEJZmdDdk3iv+8KBW/z8T1ntelMKRqqXWFZQTyKQBCnVhecKfi+HN4W&#10;IJxH1lhaJgUPcrBZ93srTLRt+Yuas89ECGGXoILc+yqR0qU5GXQjWxEH7mprgz7AOpO6xjaEm1KO&#10;o2guDRYcGnKsaJdTejvfjYJji+12Eu+b0+26e/xeZp8/p5iUGg667RKEp86/xP/uDx3mT8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powh8QAAADdAAAA&#10;DwAAAAAAAAAAAAAAAACqAgAAZHJzL2Rvd25yZXYueG1sUEsFBgAAAAAEAAQA+gAAAJsDAAAAAA==&#10;">
                        <v:shape id="Freeform 110" o:spid="_x0000_s1126" style="position:absolute;left:3182;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M9BsgA&#10;AADdAAAADwAAAGRycy9kb3ducmV2LnhtbESPQUvDQBCF74L/YRmhF7Ebq9QSuy1SKubgxVgovQ3Z&#10;cRPNzobsNon/3jkIvc3w3rz3zXo7+VYN1McmsIH7eQaKuAq2YWfg8Pl6twIVE7LFNjAZ+KUI2831&#10;1RpzG0b+oKFMTkkIxxwN1Cl1udaxqsljnIeOWLSv0HtMsvZO2x5HCfetXmTZUntsWBpq7GhXU/VT&#10;nr2B/elclm54uz0cl9+n92wsGvdUGDO7mV6eQSWa0sX8f11YwX98EH75RkbQm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0z0GyAAAAN0AAAAPAAAAAAAAAAAAAAAAAJgCAABk&#10;cnMvZG93bnJldi54bWxQSwUGAAAAAAQABAD1AAAAjQMAAAAA&#10;" path="m22,84l,e" filled="f" strokeweight=".17322mm">
                          <v:path arrowok="t" o:connecttype="custom" o:connectlocs="22,1619;0,1535" o:connectangles="0,0"/>
                        </v:shape>
                      </v:group>
                      <v:group id="Group 111" o:spid="_x0000_s1127" style="position:absolute;left:2899;top:1619;width:2;height:202" coordorigin="2899,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WqXMMAAADdAAAADwAAAGRycy9kb3ducmV2LnhtbERPS4vCMBC+L/gfwgje&#10;1rTqilSjiLjiQQQfIN6GZmyLzaQ02bb++82CsLf5+J6zWHWmFA3VrrCsIB5GIIhTqwvOFFwv358z&#10;EM4jaywtk4IXOVgtex8LTLRt+UTN2WcihLBLUEHufZVI6dKcDLqhrYgD97C1QR9gnUldYxvCTSlH&#10;UTSVBgsODTlWtMkpfZ5/jIJdi+16HG+bw/Oxed0vX8fbISalBv1uPQfhqfP/4rd7r8P8y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NapcwwAAAN0AAAAP&#10;AAAAAAAAAAAAAAAAAKoCAABkcnMvZG93bnJldi54bWxQSwUGAAAAAAQABAD6AAAAmgMAAAAA&#10;">
                        <v:shape id="Freeform 112" o:spid="_x0000_s1128" style="position:absolute;left:2899;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pdDcQA&#10;AADdAAAADwAAAGRycy9kb3ducmV2LnhtbERPbUsCQRD+HvgflhH8lntqpVyuEkpUUJLaDxhux7uj&#10;29ljd/Sufn0bBH2bh+d1luveNepCIdaeDUzGGSjiwtuaSwMfx8frBagoyBYbz2TgiyKsV4OrJebW&#10;d7yny0FKlUI45migEmlzrWNRkcM49i1x4k4+OJQEQ6ltwC6Fu0ZPs+xOO6w5NVTY0qai4vNwdgay&#10;3bnbvrw+lSy7WzlN3kPx9j03ZjTsH+5BCfXyL/5zP9s0/2Y2hd9v0gl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6XQ3EAAAA3QAAAA8AAAAAAAAAAAAAAAAAmAIAAGRycy9k&#10;b3ducmV2LnhtbFBLBQYAAAAABAAEAPUAAACJAwAAAAA=&#10;" path="m,l,202e" filled="f" strokeweight=".17322mm">
                          <v:path arrowok="t" o:connecttype="custom" o:connectlocs="0,1619;0,1821" o:connectangles="0,0"/>
                        </v:shape>
                      </v:group>
                      <v:group id="Group 113" o:spid="_x0000_s1129" style="position:absolute;left:2878;top:1535;width:22;height:84" coordorigin="2878,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uRsMQAAADdAAAADwAAAGRycy9kb3ducmV2LnhtbERPS2vCQBC+F/wPywi9&#10;1U1MKxJdRURLDyL4APE2ZMckmJ0N2TWJ/75bEHqbj+8582VvKtFS40rLCuJRBII4s7rkXMH5tP2Y&#10;gnAeWWNlmRQ8ycFyMXibY6ptxwdqjz4XIYRdigoK7+tUSpcVZNCNbE0cuJttDPoAm1zqBrsQbio5&#10;jqKJNFhyaCiwpnVB2f34MAq+O+xWSbxpd/fb+nk9fe0vu5iUeh/2qxkIT73/F7/cPzrM/0w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quRsMQAAADdAAAA&#10;DwAAAAAAAAAAAAAAAACqAgAAZHJzL2Rvd25yZXYueG1sUEsFBgAAAAAEAAQA+gAAAJsDAAAAAA==&#10;">
                        <v:shape id="Freeform 114" o:spid="_x0000_s1130" style="position:absolute;left:2878;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7BcUA&#10;AADdAAAADwAAAGRycy9kb3ducmV2LnhtbERPTWvCQBC9F/wPywi9FN1YRUvqKlJamoMXo1C8Ddnp&#10;Jm12NmTXJP77bkHwNo/3OevtYGvRUesrxwpm0wQEceF0xUbB6fgxeQHhA7LG2jEpuJKH7Wb0sMZU&#10;u54P1OXBiBjCPkUFZQhNKqUvSrLop64hjty3ay2GCFsjdYt9DLe1fE6SpbRYcWwosaG3korf/GIV&#10;vJ8veW66z6fT1/LnvE/6rDKrTKnH8bB7BRFoCHfxzZ3pOH8xX8D/N/EE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DsFxQAAAN0AAAAPAAAAAAAAAAAAAAAAAJgCAABkcnMv&#10;ZG93bnJldi54bWxQSwUGAAAAAAQABAD1AAAAigMAAAAA&#10;" path="m21,l,84e" filled="f" strokeweight=".17322mm">
                          <v:path arrowok="t" o:connecttype="custom" o:connectlocs="21,1535;0,1619" o:connectangles="0,0"/>
                        </v:shape>
                      </v:group>
                      <v:group id="Group 115" o:spid="_x0000_s1131" style="position:absolute;left:2899;top:1535;width:22;height:84" coordorigin="2899,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6sX8UAAADdAAAADwAAAGRycy9kb3ducmV2LnhtbERPTWvCQBC9F/wPyxS8&#10;NZtoUyTNKiJVPIRCVSi9DdkxCWZnQ3abxH/fLRR6m8f7nHwzmVYM1LvGsoIkikEQl1Y3XCm4nPdP&#10;KxDOI2tsLZOCOznYrGcPOWbajvxBw8lXIoSwy1BB7X2XSenKmgy6yHbEgbva3qAPsK+k7nEM4aaV&#10;izh+kQYbDg01drSrqbydvo2Cw4jjdpm8DcXturt/ndP3zyIhpeaP0/YVhKfJ/4v/3Ecd5j8v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oOrF/FAAAA3QAA&#10;AA8AAAAAAAAAAAAAAAAAqgIAAGRycy9kb3ducmV2LnhtbFBLBQYAAAAABAAEAPoAAACcAwAAAAA=&#10;">
                        <v:shape id="Freeform 116" o:spid="_x0000_s1132" style="position:absolute;left:2899;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A6cUA&#10;AADdAAAADwAAAGRycy9kb3ducmV2LnhtbERPS2vCQBC+F/wPywheSt30QVpSV5FSaQ5eTIXibchO&#10;N6nZ2ZBdk/jvXaHgbT6+5yxWo21ET52vHSt4nCcgiEunazYK9t+bhzcQPiBrbByTgjN5WC0ndwvM&#10;tBt4R30RjIgh7DNUUIXQZlL6siKLfu5a4sj9us5iiLAzUnc4xHDbyKckSaXFmmNDhS19VFQei5NV&#10;8Hk4FYXpv+73P+nfYZsMeW1ec6Vm03H9DiLQGG7if3eu4/yX5xSu38QT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dgDpxQAAAN0AAAAPAAAAAAAAAAAAAAAAAJgCAABkcnMv&#10;ZG93bnJldi54bWxQSwUGAAAAAAQABAD1AAAAigMAAAAA&#10;" path="m22,84l,e" filled="f" strokeweight=".17322mm">
                          <v:path arrowok="t" o:connecttype="custom" o:connectlocs="22,1619;0,1535" o:connectangles="0,0"/>
                        </v:shape>
                      </v:group>
                      <v:group id="Group 117" o:spid="_x0000_s1133" style="position:absolute;left:2878;top:1535;width:44;height:84" coordorigin="2878,1535" coordsize="4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CXs8QAAADdAAAADwAAAGRycy9kb3ducmV2LnhtbERPTWvCQBC9F/wPywje&#10;dBO1WqKriKh4kEK1UHobsmMSzM6G7JrEf+8WhN7m8T5nue5MKRqqXWFZQTyKQBCnVhecKfi+7Icf&#10;IJxH1lhaJgUPcrBe9d6WmGjb8hc1Z5+JEMIuQQW591UipUtzMuhGtiIO3NXWBn2AdSZ1jW0IN6Uc&#10;R9FMGiw4NORY0Tan9Ha+GwWHFtvNJN41p9t1+/i9vH/+nGJSatDvNgsQnjr/L365jzrMn07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ZCXs8QAAADdAAAA&#10;DwAAAAAAAAAAAAAAAACqAgAAZHJzL2Rvd25yZXYueG1sUEsFBgAAAAAEAAQA+gAAAJsDAAAAAA==&#10;">
                        <v:shape id="Freeform 118" o:spid="_x0000_s1134" style="position:absolute;left:2878;top:1535;width:44;height:84;visibility:visible;mso-wrap-style:square;v-text-anchor:top" coordsize="4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2gmMYA&#10;AADdAAAADwAAAGRycy9kb3ducmV2LnhtbESP0WrCQBBF3wv9h2UKvtVNrViNriJSQUtBqv2AITtm&#10;Q7OzIbua+PfOg9C3Ge6de88sVr2v1ZXaWAU28DbMQBEXwVZcGvg9bV+noGJCtlgHJgM3irBaPj8t&#10;MLeh4x+6HlOpJIRjjgZcSk2udSwceYzD0BCLdg6txyRrW2rbYifhvtajLJtojxVLg8OGNo6Kv+PF&#10;Gzgdvjns3dfHeTObXNafU991h5Exg5d+PQeVqE//5sf1zgr++F1w5RsZQS/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2gmMYAAADdAAAADwAAAAAAAAAAAAAAAACYAgAAZHJz&#10;L2Rvd25yZXYueG1sUEsFBgAAAAAEAAQA9QAAAIsDAAAAAA==&#10;" path="m21,l,84r43,l21,xe" fillcolor="black" stroked="f">
                          <v:path arrowok="t" o:connecttype="custom" o:connectlocs="21,1535;0,1619;43,1619;21,1535" o:connectangles="0,0,0,0"/>
                        </v:shape>
                      </v:group>
                      <v:group id="Group 119" o:spid="_x0000_s1135" style="position:absolute;left:3161;top:1535;width:22;height:84" coordorigin="3161,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OmWsQAAADdAAAADwAAAGRycy9kb3ducmV2LnhtbERPTWvCQBC9F/wPywje&#10;dBO1YqOriKh4kEK1UHobsmMSzM6G7JrEf+8WhN7m8T5nue5MKRqqXWFZQTyKQBCnVhecKfi+7Idz&#10;EM4jaywtk4IHOVivem9LTLRt+Yuas89ECGGXoILc+yqR0qU5GXQjWxEH7mprgz7AOpO6xjaEm1KO&#10;o2gmDRYcGnKsaJtTejvfjYJDi+1mEu+a0+26ffxe3j9/TjEpNeh3mwUIT53/F7/cRx3mTyc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0OmWsQAAADdAAAA&#10;DwAAAAAAAAAAAAAAAACqAgAAZHJzL2Rvd25yZXYueG1sUEsFBgAAAAAEAAQA+gAAAJsDAAAAAA==&#10;">
                        <v:shape id="Freeform 120" o:spid="_x0000_s1136" style="position:absolute;left:3161;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VOe8gA&#10;AADdAAAADwAAAGRycy9kb3ducmV2LnhtbESPQUvDQBCF70L/wzIFL2I3SqmSdltKUczBi2lBehuy&#10;0000Oxuy2yT+e+cgeJvhvXnvm81u8q0aqI9NYAMPiwwUcRVsw87A6fh6/wwqJmSLbWAy8EMRdtvZ&#10;zQZzG0b+oKFMTkkIxxwN1Cl1udaxqsljXISOWLRL6D0mWXunbY+jhPtWP2bZSntsWBpq7OhQU/Vd&#10;Xr2Bl/O1LN3wdnf6XH2d37OxaNxTYcztfNqvQSWa0r/577qwgr9cCr98IyPo7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1U57yAAAAN0AAAAPAAAAAAAAAAAAAAAAAJgCAABk&#10;cnMvZG93bnJldi54bWxQSwUGAAAAAAQABAD1AAAAjQMAAAAA&#10;" path="m21,l,84e" filled="f" strokeweight=".17322mm">
                          <v:path arrowok="t" o:connecttype="custom" o:connectlocs="21,1535;0,1619" o:connectangles="0,0"/>
                        </v:shape>
                      </v:group>
                      <v:group id="Group 121" o:spid="_x0000_s1137" style="position:absolute;left:3041;top:1619;width:2;height:202" coordorigin="3041,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PZIcMAAADdAAAADwAAAGRycy9kb3ducmV2LnhtbERPS4vCMBC+L/gfwgje&#10;NK0vlq5RRFQ8iOADlr0NzdgWm0lpYlv//WZB2Nt8fM9ZrDpTioZqV1hWEI8iEMSp1QVnCm7X3fAT&#10;hPPIGkvLpOBFDlbL3scCE21bPlNz8ZkIIewSVJB7XyVSujQng25kK+LA3W1t0AdYZ1LX2IZwU8px&#10;FM2lwYJDQ44VbXJKH5enUbBvsV1P4m1zfNw3r5/r7PR9jEmpQb9bf4Hw1Pl/8dt90GH+dBrD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M9khwwAAAN0AAAAP&#10;AAAAAAAAAAAAAAAAAKoCAABkcnMvZG93bnJldi54bWxQSwUGAAAAAAQABAD6AAAAmgMAAAAA&#10;">
                        <v:shape id="Freeform 122" o:spid="_x0000_s1138" style="position:absolute;left:3041;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ucMQA&#10;AADdAAAADwAAAGRycy9kb3ducmV2LnhtbERPbUsCQRD+HvQflgn6lnuKWlyuEolkUFLqDxhux7uj&#10;29ljd/ROf30bCH2bh+d1ZoveNepEIdaeDQwHGSjiwtuaSwP73erhCVQUZIuNZzJwpgiL+e3NDHPr&#10;O/6m01ZKlUI45migEmlzrWNRkcM48C1x4g4+OJQEQ6ltwC6Fu0aPsmyqHdacGips6bWi4md7dAay&#10;zbFbvn+8lSybiRyGX6H4vDwac3/XvzyDEurlX3x1r22aPx6P4O+bdIK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8LnDEAAAA3QAAAA8AAAAAAAAAAAAAAAAAmAIAAGRycy9k&#10;b3ducmV2LnhtbFBLBQYAAAAABAAEAPUAAACJAwAAAAA=&#10;" path="m,l,202e" filled="f" strokeweight=".17322mm">
                          <v:path arrowok="t" o:connecttype="custom" o:connectlocs="0,1619;0,1821" o:connectangles="0,0"/>
                        </v:shape>
                      </v:group>
                      <v:group id="Group 123" o:spid="_x0000_s1139" style="position:absolute;left:3019;top:1535;width:46;height:84" coordorigin="3019,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3izcUAAADdAAAADwAAAGRycy9kb3ducmV2LnhtbERPTWvCQBC9F/wPyxS8&#10;NZtoWi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Kt4s3FAAAA3QAA&#10;AA8AAAAAAAAAAAAAAAAAqgIAAGRycy9kb3ducmV2LnhtbFBLBQYAAAAABAAEAPoAAACcAwAAAAA=&#10;">
                        <v:shape id="Freeform 124" o:spid="_x0000_s1140" style="position:absolute;left:3019;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bm5sMA&#10;AADdAAAADwAAAGRycy9kb3ducmV2LnhtbERPS2vCQBC+F/wPywi9FN20BJXoRkRakEIPPvE4ZMck&#10;uDsbstuY9td3C4K3+fies1j21oiOWl87VvA6TkAQF07XXCo47D9GMxA+IGs0jknBD3lY5oOnBWba&#10;3XhL3S6UIoawz1BBFUKTSemLiiz6sWuII3dxrcUQYVtK3eIthlsj35JkIi3WHBsqbGhdUXHdfVsF&#10;Lzh7T76wP09PhiYaf83mszwq9TzsV3MQgfrwEN/dGx3np2kK/9/EE2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9bm5sMAAADdAAAADwAAAAAAAAAAAAAAAACYAgAAZHJzL2Rv&#10;d25yZXYueG1sUEsFBgAAAAAEAAQA9QAAAIgDAAAAAA==&#10;" path="m22,l,84r46,l22,xe" fillcolor="black" stroked="f">
                          <v:path arrowok="t" o:connecttype="custom" o:connectlocs="22,1535;0,1619;46,1619;22,1535" o:connectangles="0,0,0,0"/>
                        </v:shape>
                      </v:group>
                      <v:group id="Group 125" o:spid="_x0000_s1141" style="position:absolute;left:3019;top:1535;width:46;height:84" coordorigin="3019,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jfIsUAAADdAAAADwAAAGRycy9kb3ducmV2LnhtbERPS2vCQBC+F/wPyxS8&#10;1U00KZK6ikiVHkKhKpTehuyYBLOzIbvN4993C4Xe5uN7zmY3mkb01LnasoJ4EYEgLqyuuVRwvRyf&#10;1iCcR9bYWCYFEznYbWcPG8y0HfiD+rMvRQhhl6GCyvs2k9IVFRl0C9sSB+5mO4M+wK6UusMhhJtG&#10;LqPoWRqsOTRU2NKhouJ+/jYKTgMO+1X82uf322H6uqTvn3lMSs0fx/0LCE+j/xf/ud90mJ8k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I3yLFAAAA3QAA&#10;AA8AAAAAAAAAAAAAAAAAqgIAAGRycy9kb3ducmV2LnhtbFBLBQYAAAAABAAEAPoAAACcAwAAAAA=&#10;">
                        <v:shape id="Freeform 126" o:spid="_x0000_s1142" style="position:absolute;left:3019;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18QA&#10;AADdAAAADwAAAGRycy9kb3ducmV2LnhtbERPS2vCQBC+F/wPywi9FLOppKIxq0jBxmPrA/Q2Zsck&#10;mJ0N2a2m/94tFHqbj+852bI3jbhR52rLCl6jGARxYXXNpYL9bj2agnAeWWNjmRT8kIPlYvCUYart&#10;nb/otvWlCCHsUlRQed+mUrqiIoMusi1x4C62M+gD7EqpO7yHcNPIcRxPpMGaQ0OFLb1XVFy330bB&#10;gfRMJ/nbcYb5x9Ser6f85bNV6nnYr+YgPPX+X/zn3ugwP0km8PtNOEE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JdfEAAAA3QAAAA8AAAAAAAAAAAAAAAAAmAIAAGRycy9k&#10;b3ducmV2LnhtbFBLBQYAAAAABAAEAPUAAACJAwAAAAA=&#10;" path="m46,84l22,,,84e" filled="f" strokeweight=".17322mm">
                          <v:path arrowok="t" o:connecttype="custom" o:connectlocs="46,1619;22,1535;0,1619" o:connectangles="0,0,0"/>
                        </v:shape>
                      </v:group>
                      <v:group id="Group 127" o:spid="_x0000_s1143" style="position:absolute;left:3466;top:1619;width:2;height:202" coordorigin="3466,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bkzsQAAADdAAAADwAAAGRycy9kb3ducmV2LnhtbERPTWvCQBC9F/oflin0&#10;pptUbSV1FREVD1JoFMTbkB2TYHY2ZLdJ/PeuIPQ2j/c5s0VvKtFS40rLCuJhBII4s7rkXMHxsBlM&#10;QTiPrLGyTApu5GAxf32ZYaJtx7/Upj4XIYRdggoK7+tESpcVZNANbU0cuIttDPoAm1zqBrsQbir5&#10;EUWf0mDJoaHAmlYFZdf0zyjYdtgtR/G63V8vq9v5MPk57WNS6v2tX36D8NT7f/HTvdNh/nj8B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bkzsQAAADdAAAA&#10;DwAAAAAAAAAAAAAAAACqAgAAZHJzL2Rvd25yZXYueG1sUEsFBgAAAAAEAAQA+gAAAJsDAAAAAA==&#10;">
                        <v:shape id="Freeform 128" o:spid="_x0000_s1144" style="position:absolute;left:3466;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QZmscA&#10;AADdAAAADwAAAGRycy9kb3ducmV2LnhtbESP3UoDQQyF74W+wxDBOztbqT+snZaiiApatPoAYSfd&#10;XdzJLDNpd9unNxeCdwnn5Jwvi9UYOnOglNvIDmbTAgxxFX3LtYPvr6fLOzBZkD12kcnBkTKslpOz&#10;BZY+DvxJh63URkM4l+igEelLa3PVUMA8jT2xaruYAoquqbY+4aDhobNXRXFjA7asDQ329NBQ9bPd&#10;BwfFZj88vr491yyba9nNPlL1frp17uJ8XN+DERrl3/x3/eIVfz5XXP1GR7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UGZrHAAAA3QAAAA8AAAAAAAAAAAAAAAAAmAIAAGRy&#10;cy9kb3ducmV2LnhtbFBLBQYAAAAABAAEAPUAAACMAwAAAAA=&#10;" path="m,l,202e" filled="f" strokeweight=".17322mm">
                          <v:path arrowok="t" o:connecttype="custom" o:connectlocs="0,1619;0,1821" o:connectangles="0,0"/>
                        </v:shape>
                      </v:group>
                      <v:group id="Group 129" o:spid="_x0000_s1145" style="position:absolute;left:3444;top:1535;width:46;height:84" coordorigin="3444,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0XVJ8QAAADdAAAADwAAAGRycy9kb3ducmV2LnhtbERPTWvCQBC9F/oflin0&#10;pptULTV1FREVD1JoFMTbkB2TYHY2ZLdJ/PeuIPQ2j/c5s0VvKtFS40rLCuJhBII4s7rkXMHxsBl8&#10;gXAeWWNlmRTcyMFi/voyw0Tbjn+pTX0uQgi7BBUU3teJlC4ryKAb2po4cBfbGPQBNrnUDXYh3FTy&#10;I4o+pcGSQ0OBNa0Kyq7pn1Gw7bBbjuJ1u79eVrfzYfJz2sek1Ptbv/wG4an3/+Kne6fD/PF4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0XVJ8QAAADdAAAA&#10;DwAAAAAAAAAAAAAAAACqAgAAZHJzL2Rvd25yZXYueG1sUEsFBgAAAAAEAAQA+gAAAJsDAAAAAA==&#10;">
                        <v:shape id="Freeform 130" o:spid="_x0000_s1146" style="position:absolute;left:3444;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R2OMcA&#10;AADdAAAADwAAAGRycy9kb3ducmV2LnhtbESPT2sCQQzF70K/w5BCL6KzLfUPq6OU0oIIPWireAw7&#10;cXdxJrPsTHXrp28OgreE9/LeL/Nl5506UxvrwAaehxko4iLYmksDP9+fgymomJAtusBk4I8iLBcP&#10;vTnmNlx4Q+dtKpWEcMzRQJVSk2sdi4o8xmFoiEU7htZjkrUttW3xIuHe6ZcsG2uPNUtDhQ29V1Sc&#10;tr/eQB+nH9kXdofJ3tHY4tWt1uXOmKfH7m0GKlGX7ubb9coK/utI+OUbGUE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0djjHAAAA3QAAAA8AAAAAAAAAAAAAAAAAmAIAAGRy&#10;cy9kb3ducmV2LnhtbFBLBQYAAAAABAAEAPUAAACMAwAAAAA=&#10;" path="m22,l,84r46,l22,xe" fillcolor="black" stroked="f">
                          <v:path arrowok="t" o:connecttype="custom" o:connectlocs="22,1535;0,1619;46,1619;22,1535" o:connectangles="0,0,0,0"/>
                        </v:shape>
                      </v:group>
                      <v:group id="Group 131" o:spid="_x0000_s1147" style="position:absolute;left:3444;top:1535;width:46;height:84" coordorigin="3444,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P/MMAAADdAAAADwAAAGRycy9kb3ducmV2LnhtbERPS4vCMBC+C/6HMIK3&#10;Na2usnSNIqLiQRZ8wLK3oRnbYjMpTWzrv98Igrf5+J4zX3amFA3VrrCsIB5FIIhTqwvOFFzO248v&#10;EM4jaywtk4IHOVgu+r05Jtq2fKTm5DMRQtglqCD3vkqkdGlOBt3IVsSBu9raoA+wzqSusQ3hppTj&#10;KJpJgwWHhhwrWueU3k53o2DXYruaxJvmcLuuH3/n6c/vISalhoNu9Q3CU+ff4pd7r8P8z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6k/8wwAAAN0AAAAP&#10;AAAAAAAAAAAAAAAAAKoCAABkcnMvZG93bnJldi54bWxQSwUGAAAAAAQABAD6AAAAmgMAAAAA&#10;">
                        <v:shape id="Freeform 132" o:spid="_x0000_s1148" style="position:absolute;left:3444;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i1CcQA&#10;AADdAAAADwAAAGRycy9kb3ducmV2LnhtbERPS2vCQBC+C/6HZQpepNlUtGjMRqRg02N9FNrbmJ0m&#10;IdnZkN1q+u9dodDbfHzPSTeDacWFeldbVvAUxSCIC6trLhWcjrvHJQjnkTW2lknBLznYZONRiom2&#10;V97T5eBLEULYJaig8r5LpHRFRQZdZDviwH3b3qAPsC+l7vEawk0rZ3H8LA3WHBoq7OiloqI5/BgF&#10;H6RXep4vPleYvy7tufnKp++dUpOHYbsG4Wnw/+I/95sO8+eLGdy/CSf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ItQnEAAAA3QAAAA8AAAAAAAAAAAAAAAAAmAIAAGRycy9k&#10;b3ducmV2LnhtbFBLBQYAAAAABAAEAPUAAACJAwAAAAA=&#10;" path="m46,84l22,,,84e" filled="f" strokeweight=".17322mm">
                          <v:path arrowok="t" o:connecttype="custom" o:connectlocs="46,1619;22,1535;0,1619" o:connectangles="0,0,0"/>
                        </v:shape>
                      </v:group>
                      <v:group id="Group 133" o:spid="_x0000_s1149" style="position:absolute;left:3324;top:1619;width:2;height:202" coordorigin="3324,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R0EMUAAADdAAAADwAAAGRycy9kb3ducmV2LnhtbERPTWvCQBC9F/wPyxS8&#10;NZtoUyTNKiJVPIRCVSi9DdkxCWZnQ3abxH/fLRR6m8f7nHwzmVYM1LvGsoIkikEQl1Y3XCm4nPdP&#10;KxDOI2tsLZOCOznYrGcPOWbajvxBw8lXIoSwy1BB7X2XSenKmgy6yHbEgbva3qAPsK+k7nEM4aaV&#10;izh+kQYbDg01drSrqbydvo2Cw4jjdpm8DcXturt/ndP3zyIhpeaP0/YVhKfJ/4v/3Ecd5j+n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0dBDFAAAA3QAA&#10;AA8AAAAAAAAAAAAAAAAAqgIAAGRycy9kb3ducmV2LnhtbFBLBQYAAAAABAAEAPoAAACcAwAAAAA=&#10;">
                        <v:shape id="Freeform 134" o:spid="_x0000_s1150" style="position:absolute;left:3324;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CFQsQA&#10;AADdAAAADwAAAGRycy9kb3ducmV2LnhtbERP20rDQBB9F/yHZQTf7Kal1ZJ2W8QiKthiLx8wZKdJ&#10;aHY27E6b6Ne7gtC3OZzrzJe9a9SFQqw9GxgOMlDEhbc1lwYO+9eHKagoyBYbz2TgmyIsF7c3c8yt&#10;73hLl52UKoVwzNFAJdLmWseiIodx4FvixB19cCgJhlLbgF0Kd40eZdmjdlhzaqiwpZeKitPu7Axk&#10;m3O3+vh8K1k2EzkOv0Kx/nky5v6uf56BEurlKv53v9s0fzwZw9836QS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AhULEAAAA3QAAAA8AAAAAAAAAAAAAAAAAmAIAAGRycy9k&#10;b3ducmV2LnhtbFBLBQYAAAAABAAEAPUAAACJAwAAAAA=&#10;" path="m,l,202e" filled="f" strokeweight=".17322mm">
                          <v:path arrowok="t" o:connecttype="custom" o:connectlocs="0,1619;0,1821" o:connectangles="0,0"/>
                        </v:shape>
                      </v:group>
                      <v:group id="Group 135" o:spid="_x0000_s1151" style="position:absolute;left:3302;top:1535;width:22;height:84" coordorigin="3302,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FJ/8QAAADdAAAADwAAAGRycy9kb3ducmV2LnhtbERPS2vCQBC+F/wPywi9&#10;1U1sIxJdRUTFgxR8gHgbsmMSzM6G7JrEf98tFHqbj+8582VvKtFS40rLCuJRBII4s7rkXMHlvP2Y&#10;gnAeWWNlmRS8yMFyMXibY6ptx0dqTz4XIYRdigoK7+tUSpcVZNCNbE0cuLttDPoAm1zqBrsQbio5&#10;jqKJNFhyaCiwpnVB2eP0NAp2HXarz3jTHh739et2Tr6vh5iUeh/2qxkIT73/F/+59zrM/0o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9FJ/8QAAADdAAAA&#10;DwAAAAAAAAAAAAAAAACqAgAAZHJzL2Rvd25yZXYueG1sUEsFBgAAAAAEAAQA+gAAAJsDAAAAAA==&#10;">
                        <v:shape id="Freeform 136" o:spid="_x0000_s1152" style="position:absolute;left:3302;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lScUA&#10;AADdAAAADwAAAGRycy9kb3ducmV2LnhtbERPTWvCQBC9F/wPywheSt20tGlJXUVKpTl4MRWKtyE7&#10;3aRmZ0N2TeK/d4WCt3m8z1msRtuInjpfO1bwOE9AEJdO12wU7L83D28gfEDW2DgmBWfysFpO7haY&#10;aTfwjvoiGBFD2GeooAqhzaT0ZUUW/dy1xJH7dZ3FEGFnpO5wiOG2kU9JkkqLNceGClv6qKg8Fier&#10;4PNwKgrTf93vf9K/wzYZ8tq85krNpuP6HUSgMdzE/+5cx/nPLylcv4kn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eVJxQAAAN0AAAAPAAAAAAAAAAAAAAAAAJgCAABkcnMv&#10;ZG93bnJldi54bWxQSwUGAAAAAAQABAD1AAAAigMAAAAA&#10;" path="m22,l,84e" filled="f" strokeweight=".17322mm">
                          <v:path arrowok="t" o:connecttype="custom" o:connectlocs="22,1535;0,1619" o:connectangles="0,0"/>
                        </v:shape>
                      </v:group>
                      <v:group id="Group 137" o:spid="_x0000_s1153" style="position:absolute;left:3302;top:1535;width:46;height:84" coordorigin="3302,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9yE8QAAADdAAAADwAAAGRycy9kb3ducmV2LnhtbERPTWvCQBC9C/0PyxR6&#10;003a2krqKiJVPIhgFMTbkB2TYHY2ZLdJ/PddQfA2j/c503lvKtFS40rLCuJRBII4s7rkXMHxsBpO&#10;QDiPrLGyTApu5GA+exlMMdG24z21qc9FCGGXoILC+zqR0mUFGXQjWxMH7mIbgz7AJpe6wS6Em0q+&#10;R9GXNFhyaCiwpmVB2TX9MwrWHXaLj/i33V4vy9v5MN6dtjEp9fbaL35AeOr9U/xwb3SY/zn+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E9yE8QAAADdAAAA&#10;DwAAAAAAAAAAAAAAAACqAgAAZHJzL2Rvd25yZXYueG1sUEsFBgAAAAAEAAQA+gAAAJsDAAAAAA==&#10;">
                        <v:shape id="Freeform 138" o:spid="_x0000_s1154" style="position:absolute;left:3302;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J6PscA&#10;AADdAAAADwAAAGRycy9kb3ducmV2LnhtbESPT2sCQQzF70K/w5BCL6KzLfUPq6OU0oIIPWireAw7&#10;cXdxJrPsTHXrp28OgreE9/LeL/Nl5506UxvrwAaehxko4iLYmksDP9+fgymomJAtusBk4I8iLBcP&#10;vTnmNlx4Q+dtKpWEcMzRQJVSk2sdi4o8xmFoiEU7htZjkrUttW3xIuHe6ZcsG2uPNUtDhQ29V1Sc&#10;tr/eQB+nH9kXdofJ3tHY4tWt1uXOmKfH7m0GKlGX7ubb9coK/utIcOUbGUE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Cej7HAAAA3QAAAA8AAAAAAAAAAAAAAAAAmAIAAGRy&#10;cy9kb3ducmV2LnhtbFBLBQYAAAAABAAEAPUAAACMAwAAAAA=&#10;" path="m22,l,84r46,l22,xe" fillcolor="black" stroked="f">
                          <v:path arrowok="t" o:connecttype="custom" o:connectlocs="22,1535;0,1619;46,1619;22,1535" o:connectangles="0,0,0,0"/>
                        </v:shape>
                      </v:group>
                      <v:group id="Group 139" o:spid="_x0000_s1155" style="position:absolute;left:3324;top:1535;width:24;height:84" coordorigin="3324,1535" coordsize="2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xD+sQAAADdAAAADwAAAGRycy9kb3ducmV2LnhtbERPTWvCQBC9C/0PyxR6&#10;003aWmrqKiJVPIhgFMTbkB2TYHY2ZLdJ/PddQfA2j/c503lvKtFS40rLCuJRBII4s7rkXMHxsBp+&#10;g3AeWWNlmRTcyMF89jKYYqJtx3tqU5+LEMIuQQWF93UipcsKMuhGtiYO3MU2Bn2ATS51g10IN5V8&#10;j6IvabDk0FBgTcuCsmv6ZxSsO+wWH/Fvu71elrfzYbw7bWNS6u21X/yA8NT7p/jh3ugw/3M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pxD+sQAAADdAAAA&#10;DwAAAAAAAAAAAAAAAACqAgAAZHJzL2Rvd25yZXYueG1sUEsFBgAAAAAEAAQA+gAAAJsDAAAAAA==&#10;">
                        <v:shape id="Freeform 140" o:spid="_x0000_s1156" style="position:absolute;left:3324;top:1535;width:24;height:84;visibility:visible;mso-wrap-style:square;v-text-anchor:top" coordsize="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tBWcYA&#10;AADdAAAADwAAAGRycy9kb3ducmV2LnhtbESPQU/DMAyF70j8h8hI3Fg6hMbolk3TxCROE5RJXL3G&#10;NGWNUyVh7fj1+IDEzdZ7fu/zcj36Tp0ppjawgemkAEVcB9tyY+Dwvrubg0oZ2WIXmAxcKMF6dX21&#10;xNKGgd/oXOVGSQinEg24nPtS61Q78pgmoScW7TNEj1nW2GgbcZBw3+n7ophpjy1Lg8Oeto7qU/Xt&#10;Dfx8vfZu137MD89P030xnI5YPUZjbm/GzQJUpjH/m/+uX6zgP8yEX76RE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tBWcYAAADdAAAADwAAAAAAAAAAAAAAAACYAgAAZHJz&#10;L2Rvd25yZXYueG1sUEsFBgAAAAAEAAQA9QAAAIsDAAAAAA==&#10;" path="m24,84l,e" filled="f" strokeweight=".17322mm">
                          <v:path arrowok="t" o:connecttype="custom" o:connectlocs="24,1619;0,1535" o:connectangles="0,0"/>
                        </v:shape>
                      </v:group>
                      <v:group id="Group 141" o:spid="_x0000_s1157" style="position:absolute;left:3751;top:1619;width:2;height:202" coordorigin="3751,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aFQcMAAADdAAAADwAAAGRycy9kb3ducmV2LnhtbERPS4vCMBC+C/6HMII3&#10;Tau7snSNIqLiQRZ8wLK3oRnbYjMpTWzrv98Igrf5+J4zX3amFA3VrrCsIB5HIIhTqwvOFFzO29EX&#10;COeRNZaWScGDHCwX/d4cE21bPlJz8pkIIewSVJB7XyVSujQng25sK+LAXW1t0AdYZ1LX2IZwU8pJ&#10;FM2kwYJDQ44VrXNKb6e7UbBrsV1N401zuF3Xj7/z58/vISalhoNu9Q3CU+ff4pd7r8P8j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hoVBwwAAAN0AAAAP&#10;AAAAAAAAAAAAAAAAAKoCAABkcnMvZG93bnJldi54bWxQSwUGAAAAAAQABAD6AAAAmgMAAAAA&#10;">
                        <v:shape id="Freeform 142" o:spid="_x0000_s1158" style="position:absolute;left:3751;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lyEMQA&#10;AADdAAAADwAAAGRycy9kb3ducmV2LnhtbERPbUsCQRD+HvgflhH8lnuKaVyuEolUUGLqDxhux7uj&#10;29ljd/Sufn0bBH2bh+d1luveNepKIdaeDUzGGSjiwtuaSwOn4/b2HlQUZIuNZzLwRRHWq8HNEnPr&#10;O/6g60FKlUI45migEmlzrWNRkcM49i1x4s4+OJQEQ6ltwC6Fu0ZPs2yuHdacGips6ami4vNwcQay&#10;3aXbvL49lyy7OzlP9qF4/14YMxr2jw+ghHr5F/+5X2yaP5tP4febdIJ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JchDEAAAA3QAAAA8AAAAAAAAAAAAAAAAAmAIAAGRycy9k&#10;b3ducmV2LnhtbFBLBQYAAAAABAAEAPUAAACJAwAAAAA=&#10;" path="m,l,202e" filled="f" strokeweight=".17322mm">
                          <v:path arrowok="t" o:connecttype="custom" o:connectlocs="0,1619;0,1821" o:connectangles="0,0"/>
                        </v:shape>
                      </v:group>
                      <v:group id="Group 143" o:spid="_x0000_s1159" style="position:absolute;left:3727;top:1535;width:46;height:84" coordorigin="3727,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i+rcUAAADdAAAADwAAAGRycy9kb3ducmV2LnhtbERPTWvCQBC9F/wPyxS8&#10;NZtoGyTNKiJVPIRCVSi9DdkxCWZnQ3abxH/fLRR6m8f7nHwzmVYM1LvGsoIkikEQl1Y3XCm4nPdP&#10;KxDOI2tsLZOCOznYrGcPOWbajvxBw8lXIoSwy1BB7X2XSenKmgy6yHbEgbva3qAPsK+k7nEM4aaV&#10;izhOpcGGQ0ONHe1qKm+nb6PgMOK4XSZvQ3G77u5f55f3zyIhpeaP0/YVhKfJ/4v/3Ecd5j+n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Yvq3FAAAA3QAA&#10;AA8AAAAAAAAAAAAAAAAAqgIAAGRycy9kb3ducmV2LnhtbFBLBQYAAAAABAAEAPoAAACcAwAAAAA=&#10;">
                        <v:shape id="Freeform 144" o:spid="_x0000_s1160" style="position:absolute;left:3727;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O6hsMA&#10;AADdAAAADwAAAGRycy9kb3ducmV2LnhtbERPS4vCMBC+L/gfwgheljVVpErXKCIKsuDB17LHoRnb&#10;YjIpTdTu/vqNIHibj+8503lrjbhR4yvHCgb9BARx7nTFhYLjYf0xAeEDskbjmBT8kof5rPM2xUy7&#10;O+/otg+FiCHsM1RQhlBnUvq8JIu+72riyJ1dYzFE2BRSN3iP4dbIYZKk0mLFsaHEmpYl5Zf91Sp4&#10;x8kq2WL7M/42lGr8M5uv4qRUr9suPkEEasNL/HRvdJw/Skfw+Cae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O6hsMAAADdAAAADwAAAAAAAAAAAAAAAACYAgAAZHJzL2Rv&#10;d25yZXYueG1sUEsFBgAAAAAEAAQA9QAAAIgDAAAAAA==&#10;" path="m24,l,84r46,l24,xe" fillcolor="black" stroked="f">
                          <v:path arrowok="t" o:connecttype="custom" o:connectlocs="24,1535;0,1619;46,1619;24,1535" o:connectangles="0,0,0,0"/>
                        </v:shape>
                      </v:group>
                      <v:group id="Group 145" o:spid="_x0000_s1161" style="position:absolute;left:3727;top:1535;width:46;height:84" coordorigin="3727,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2DQsUAAADdAAAADwAAAGRycy9kb3ducmV2LnhtbERPS2vCQBC+F/wPywi9&#10;1U20ikRXEamlh1BoIpTehuyYBLOzIbvN4993C4Xe5uN7zv44mkb01LnasoJ4EYEgLqyuuVRwzS9P&#10;WxDOI2tsLJOCiRwcD7OHPSbaDvxBfeZLEULYJaig8r5NpHRFRQbdwrbEgbvZzqAPsCul7nAI4aaR&#10;yyjaSIM1h4YKWzpXVNyzb6PgdcDhtIpf+vR+O09f+fr9M41Jqcf5eNqB8DT6f/Gf+02H+c+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9g0LFAAAA3QAA&#10;AA8AAAAAAAAAAAAAAAAAqgIAAGRycy9kb3ducmV2LnhtbFBLBQYAAAAABAAEAPoAAACcAwAAAAA=&#10;">
                        <v:shape id="Freeform 146" o:spid="_x0000_s1162" style="position:absolute;left:3727;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95t8QA&#10;AADdAAAADwAAAGRycy9kb3ducmV2LnhtbERPTWvCQBC9F/wPywi9FLNp0aBpVpFCmx41raC3aXZM&#10;gtnZkN1q+u+7guBtHu9zstVgWnGm3jWWFTxHMQji0uqGKwXfX++TOQjnkTW2lknBHzlYLUcPGaba&#10;XnhL58JXIoSwS1FB7X2XSunKmgy6yHbEgTva3qAPsK+k7vESwk0rX+I4kQYbDg01dvRWU3kqfo2C&#10;HemFnuaz/QLzj7n9OR3yp02n1ON4WL+C8DT4u/jm/tRh/jRJ4PpNOE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febfEAAAA3QAAAA8AAAAAAAAAAAAAAAAAmAIAAGRycy9k&#10;b3ducmV2LnhtbFBLBQYAAAAABAAEAPUAAACJAwAAAAA=&#10;" path="m46,84l24,,,84e" filled="f" strokeweight=".17322mm">
                          <v:path arrowok="t" o:connecttype="custom" o:connectlocs="46,1619;24,1535;0,1619" o:connectangles="0,0,0"/>
                        </v:shape>
                      </v:group>
                      <v:group id="Group 147" o:spid="_x0000_s1163" style="position:absolute;left:4034;top:1619;width:2;height:202" coordorigin="4034,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O4rsQAAADdAAAADwAAAGRycy9kb3ducmV2LnhtbERPS2vCQBC+F/oflil4&#10;001qjZK6ikhbPIjgA6S3ITsmwexsyG6T+O9dQehtPr7nzJe9qURLjSstK4hHEQjizOqScwWn4/dw&#10;BsJ5ZI2VZVJwIwfLxevLHFNtO95Te/C5CCHsUlRQeF+nUrqsIINuZGviwF1sY9AH2ORSN9iFcFPJ&#10;9yhKpMGSQ0OBNa0Lyq6HP6Pgp8NuNY6/2u31sr79Hie78zYmpQZv/eoThKfe/4uf7o0O8z+SK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iO4rsQAAADdAAAA&#10;DwAAAAAAAAAAAAAAAACqAgAAZHJzL2Rvd25yZXYueG1sUEsFBgAAAAAEAAQA+gAAAJsDAAAAAA==&#10;">
                        <v:shape id="Freeform 148" o:spid="_x0000_s1164" style="position:absolute;left:4034;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FF+sYA&#10;AADdAAAADwAAAGRycy9kb3ducmV2LnhtbESP0UoDQQxF34X+wxChb3a2UqusnZaiiApatPoBYSfd&#10;XdzJLDNpd/XrzYPgW8K9ufdktRlDZ06UchvZwXxWgCGuom+5dvD58XBxAyYLsscuMjn4pgyb9eRs&#10;haWPA7/TaS+10RDOJTpoRPrS2lw1FDDPYk+s2iGmgKJrqq1POGh46OxlUSxtwJa1ocGe7hqqvvbH&#10;4KDYHYf755fHmmV3JYf5W6pef66dm56P21swQqP8m/+un7ziL5aKq9/oCHb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FF+sYAAADdAAAADwAAAAAAAAAAAAAAAACYAgAAZHJz&#10;L2Rvd25yZXYueG1sUEsFBgAAAAAEAAQA9QAAAIsDAAAAAA==&#10;" path="m,l,202e" filled="f" strokeweight=".17322mm">
                          <v:path arrowok="t" o:connecttype="custom" o:connectlocs="0,1619;0,1821" o:connectangles="0,0"/>
                        </v:shape>
                      </v:group>
                      <v:group id="Group 149" o:spid="_x0000_s1165" style="position:absolute;left:4176;top:1619;width:2;height:202" coordorigin="4176,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CJR8QAAADdAAAADwAAAGRycy9kb3ducmV2LnhtbERPS2vCQBC+F/oflil4&#10;001qDZq6ikhbPIjgA6S3ITsmwexsyG6T+O9dQehtPr7nzJe9qURLjSstK4hHEQjizOqScwWn4/dw&#10;CsJ5ZI2VZVJwIwfLxevLHFNtO95Te/C5CCHsUlRQeF+nUrqsIINuZGviwF1sY9AH2ORSN9iFcFPJ&#10;9yhKpMGSQ0OBNa0Lyq6HP6Pgp8NuNY6/2u31sr79Hie78zYmpQZv/eoThKfe/4uf7o0O8z+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PCJR8QAAADdAAAA&#10;DwAAAAAAAAAAAAAAAACqAgAAZHJzL2Rvd25yZXYueG1sUEsFBgAAAAAEAAQA+gAAAJsDAAAAAA==&#10;">
                        <v:shape id="Freeform 150" o:spid="_x0000_s1166" style="position:absolute;left:4176;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7fIcYA&#10;AADdAAAADwAAAGRycy9kb3ducmV2LnhtbESP0UoDQQxF34X+wxChb3a2Uq2snZaiiApatPoBYSfd&#10;XdzJLDNpd/XrzYPgW8K9ufdktRlDZ06UchvZwXxWgCGuom+5dvD58XBxAyYLsscuMjn4pgyb9eRs&#10;haWPA7/TaS+10RDOJTpoRPrS2lw1FDDPYk+s2iGmgKJrqq1POGh46OxlUVzbgC1rQ4M93TVUfe2P&#10;wUGxOw73zy+PNcvuSg7zt1S9/iydm56P21swQqP8m/+un7ziL5bKr9/oCHb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7fIcYAAADdAAAADwAAAAAAAAAAAAAAAACYAgAAZHJz&#10;L2Rvd25yZXYueG1sUEsFBgAAAAAEAAQA9QAAAIsDAAAAAA==&#10;" path="m,l,202e" filled="f" strokeweight=".17322mm">
                          <v:path arrowok="t" o:connecttype="custom" o:connectlocs="0,1619;0,1821" o:connectangles="0,0"/>
                        </v:shape>
                      </v:group>
                      <v:group id="Group 151" o:spid="_x0000_s1167" style="position:absolute;left:3893;top:1619;width:2;height:202" coordorigin="3893,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8TnMQAAADdAAAADwAAAGRycy9kb3ducmV2LnhtbERPTWvCQBC9F/wPywje&#10;dBNtbYmuIqLFgwhqoXgbsmMSzM6G7JrEf+8WhN7m8T5nvuxMKRqqXWFZQTyKQBCnVhecKfg5b4df&#10;IJxH1lhaJgUPcrBc9N7mmGjb8pGak89ECGGXoILc+yqR0qU5GXQjWxEH7mprgz7AOpO6xjaEm1KO&#10;o2gqDRYcGnKsaJ1TejvdjYLvFtvVJN40+9t1/bicPw6/+5iUGvS71QyEp87/i1/unQ7z3z9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18TnMQAAADdAAAA&#10;DwAAAAAAAAAAAAAAAACqAgAAZHJzL2Rvd25yZXYueG1sUEsFBgAAAAAEAAQA+gAAAJsDAAAAAA==&#10;">
                        <v:shape id="Freeform 152" o:spid="_x0000_s1168" style="position:absolute;left:3893;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DkzcQA&#10;AADdAAAADwAAAGRycy9kb3ducmV2LnhtbERPbUsCQRD+HvQflgn8lntKpZyuEkpYUFLqDxhux7uj&#10;29ljd/ROf30bBH2bh+d15sveNepMIdaeDYyGGSjiwtuaSwOH/cv9FFQUZIuNZzJwoQjLxe3NHHPr&#10;O/6i805KlUI45migEmlzrWNRkcM49C1x4o4+OJQEQ6ltwC6Fu0aPs+xJO6w5NVTY0qqi4nt3cgay&#10;7albv71vSpbtoxxHn6H4uE6MGdz1zzNQQr38i//crzbNf5iM4febdIJ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Q5M3EAAAA3QAAAA8AAAAAAAAAAAAAAAAAmAIAAGRycy9k&#10;b3ducmV2LnhtbFBLBQYAAAAABAAEAPUAAACJAwAAAAA=&#10;" path="m,l,202e" filled="f" strokeweight=".17322mm">
                          <v:path arrowok="t" o:connecttype="custom" o:connectlocs="0,1619;0,1821" o:connectangles="0,0"/>
                        </v:shape>
                      </v:group>
                      <v:group id="Group 153" o:spid="_x0000_s1169" style="position:absolute;left:4010;top:1535;width:46;height:84" coordorigin="4010,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EocMQAAADdAAAADwAAAGRycy9kb3ducmV2LnhtbERPTWvCQBC9F/wPywje&#10;dBO1WqKriKh4kEK1UHobsmMSzM6G7JrEf+8WhN7m8T5nue5MKRqqXWFZQTyKQBCnVhecKfi+7Icf&#10;IJxH1lhaJgUPcrBe9d6WmGjb8hc1Z5+JEMIuQQW591UipUtzMuhGtiIO3NXWBn2AdSZ1jW0IN6Uc&#10;R9FMGiw4NORY0Tan9Ha+GwWHFtvNJN41p9t1+/i9vH/+nGJSatDvNgsQnjr/L365jzrMn84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MEocMQAAADdAAAA&#10;DwAAAAAAAAAAAAAAAACqAgAAZHJzL2Rvd25yZXYueG1sUEsFBgAAAAAEAAQA+gAAAJsDAAAAAA==&#10;">
                        <v:shape id="Freeform 154" o:spid="_x0000_s1170" style="position:absolute;left:4010;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osW8QA&#10;AADdAAAADwAAAGRycy9kb3ducmV2LnhtbERPTWvCQBC9F/wPywi9FN1YJErqGkQshIKHais9Dtlp&#10;Ero7G7Jbk/rrXaHgbR7vc1b5YI04U+cbxwpm0wQEcel0w5WCj+PrZAnCB2SNxjEp+CMP+Xr0sMJM&#10;u57f6XwIlYgh7DNUUIfQZlL6siaLfupa4sh9u85iiLCrpO6wj+HWyOckSaXFhmNDjS1tayp/Dr9W&#10;wRMud8keh6/FyVCq8WKKt+pTqcfxsHkBEWgId/G/u9Bx/nwxh9s38QS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6LFvEAAAA3QAAAA8AAAAAAAAAAAAAAAAAmAIAAGRycy9k&#10;b3ducmV2LnhtbFBLBQYAAAAABAAEAPUAAACJAwAAAAA=&#10;" path="m24,l,84r46,l24,xe" fillcolor="black" stroked="f">
                          <v:path arrowok="t" o:connecttype="custom" o:connectlocs="24,1535;0,1619;46,1619;24,1535" o:connectangles="0,0,0,0"/>
                        </v:shape>
                      </v:group>
                      <v:group id="Group 155" o:spid="_x0000_s1171" style="position:absolute;left:4010;top:1535;width:24;height:84" coordorigin="4010,1535" coordsize="2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QVn8QAAADdAAAADwAAAGRycy9kb3ducmV2LnhtbERPTWvCQBC9C/0PyxR6&#10;003a2krqKiJVPIhgFMTbkB2TYHY2ZLdJ/PddQfA2j/c503lvKtFS40rLCuJRBII4s7rkXMHxsBpO&#10;QDiPrLGyTApu5GA+exlMMdG24z21qc9FCGGXoILC+zqR0mUFGXQjWxMH7mIbgz7AJpe6wS6Em0q+&#10;R9GXNFhyaCiwpmVB2TX9MwrWHXaLj/i33V4vy9v5MN6dtjEp9fbaL35AeOr9U/xwb3SY//k9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QVn8QAAADdAAAA&#10;DwAAAAAAAAAAAAAAAACqAgAAZHJzL2Rvd25yZXYueG1sUEsFBgAAAAAEAAQA+gAAAJsDAAAAAA==&#10;">
                        <v:shape id="Freeform 156" o:spid="_x0000_s1172" style="position:absolute;left:4010;top:1535;width:24;height:84;visibility:visible;mso-wrap-style:square;v-text-anchor:top" coordsize="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fqa8QA&#10;AADdAAAADwAAAGRycy9kb3ducmV2LnhtbERPTWsCMRC9F/wPYYTeatZS1K5GEanQU2lXoddxM25W&#10;N5MlSd2tv94UCt7m8T5nseptIy7kQ+1YwXiUgSAuna65UrDfbZ9mIEJE1tg4JgW/FGC1HDwsMNeu&#10;4y+6FLESKYRDjgpMjG0uZSgNWQwj1xIn7ui8xZigr6T22KVw28jnLJtIizWnBoMtbQyV5+LHKrie&#10;Pluzrb9n+7fX8UfWnQ9YTL1Sj8N+PQcRqY938b/7Xaf5L9MJ/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36mvEAAAA3QAAAA8AAAAAAAAAAAAAAAAAmAIAAGRycy9k&#10;b3ducmV2LnhtbFBLBQYAAAAABAAEAPUAAACJAwAAAAA=&#10;" path="m24,l,84e" filled="f" strokeweight=".17322mm">
                          <v:path arrowok="t" o:connecttype="custom" o:connectlocs="24,1535;0,1619" o:connectangles="0,0"/>
                        </v:shape>
                      </v:group>
                      <v:group id="Group 157" o:spid="_x0000_s1173" style="position:absolute;left:3869;top:1535;width:24;height:84" coordorigin="3869,1535" coordsize="2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uc8UAAADdAAAADwAAAGRycy9kb3ducmV2LnhtbERPS2vCQBC+F/oflil4&#10;M5vU+iB1FZG2eBDBB0hvQ3ZMgtnZkN0m8d+7gtDbfHzPmS97U4mWGldaVpBEMQjizOqScwWn4/dw&#10;BsJ5ZI2VZVJwIwfLxevLHFNtO95Te/C5CCHsUlRQeF+nUrqsIIMusjVx4C62MegDbHKpG+xCuKnk&#10;exxPpMGSQ0OBNa0Lyq6HP6Pgp8NuNUq+2u31sr79Hse78zYhpQZv/eoThKfe/4uf7o0O8z+m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P6LnPFAAAA3QAA&#10;AA8AAAAAAAAAAAAAAAAAqgIAAGRycy9kb3ducmV2LnhtbFBLBQYAAAAABAAEAPoAAACcAwAAAAA=&#10;">
                        <v:shape id="Freeform 158" o:spid="_x0000_s1174" style="position:absolute;left:3869;top:1535;width:24;height:84;visibility:visible;mso-wrap-style:square;v-text-anchor:top" coordsize="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TbgsYA&#10;AADdAAAADwAAAGRycy9kb3ducmV2LnhtbESPQU/DMAyF70j8h8hI3Fg6hNjolk3TxCROE5RJXL3G&#10;NGWNUyVh7fj1+IDEzdZ7fu/zcj36Tp0ppjawgemkAEVcB9tyY+Dwvrubg0oZ2WIXmAxcKMF6dX21&#10;xNKGgd/oXOVGSQinEg24nPtS61Q78pgmoScW7TNEj1nW2GgbcZBw3+n7onjUHluWBoc9bR3Vp+rb&#10;G/j5eu3drv2YH56fpvtiOB2xmkVjbm/GzQJUpjH/m/+uX6zgP8wEV76RE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TbgsYAAADdAAAADwAAAAAAAAAAAAAAAACYAgAAZHJz&#10;L2Rvd25yZXYueG1sUEsFBgAAAAAEAAQA9QAAAIsDAAAAAA==&#10;" path="m24,l,84e" filled="f" strokeweight=".17322mm">
                          <v:path arrowok="t" o:connecttype="custom" o:connectlocs="24,1535;0,1619" o:connectangles="0,0"/>
                        </v:shape>
                      </v:group>
                      <v:group id="Group 159" o:spid="_x0000_s1175" style="position:absolute;left:3869;top:1535;width:46;height:84" coordorigin="3869,1535" coordsize="4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kfmsUAAADdAAAADwAAAGRycy9kb3ducmV2LnhtbERPS2vCQBC+C/6HZYTe&#10;6ibW2hpdRaSWHkJBLRRvQ3ZMgtnZkN3m8e+7hYK3+fies972phItNa60rCCeRiCIM6tLzhV8nQ+P&#10;ryCcR9ZYWSYFAznYbsajNSbadnyk9uRzEULYJaig8L5OpHRZQQbd1NbEgbvaxqAPsMmlbrAL4aaS&#10;syhaSIMlh4YCa9oXlN1OP0bBe4fd7il+a9PbdT9czs+f32lMSj1M+t0KhKfe38X/7g8d5s9fl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0pH5rFAAAA3QAA&#10;AA8AAAAAAAAAAAAAAAAAqgIAAGRycy9kb3ducmV2LnhtbFBLBQYAAAAABAAEAPoAAACcAwAAAAA=&#10;">
                        <v:shape id="Freeform 160" o:spid="_x0000_s1176" style="position:absolute;left:3869;top:1535;width:46;height:84;visibility:visible;mso-wrap-style:square;v-text-anchor:top" coordsize="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Raf8YA&#10;AADdAAAADwAAAGRycy9kb3ducmV2LnhtbESPQWvCQBCF7wX/wzJCL0U3lmJDdBURC1LwUKvicchO&#10;k9Dd2ZDdatpf7xwK3mZ4b977Zr7svVMX6mIT2MBknIEiLoNtuDJw+Hwb5aBiQrboApOBX4qwXAwe&#10;5ljYcOUPuuxTpSSEY4EG6pTaQutY1uQxjkNLLNpX6DwmWbtK2w6vEu6dfs6yqfbYsDTU2NK6pvJ7&#10;/+MNPGG+yXbYn19PjqYW/9z2vToa8zjsVzNQifp0N/9fb63gv+TCL9/ICHp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1Raf8YAAADdAAAADwAAAAAAAAAAAAAAAACYAgAAZHJz&#10;L2Rvd25yZXYueG1sUEsFBgAAAAAEAAQA9QAAAIsDAAAAAA==&#10;" path="m24,l,84r45,l24,xe" fillcolor="black" stroked="f">
                          <v:path arrowok="t" o:connecttype="custom" o:connectlocs="24,1535;0,1619;45,1619;24,1535" o:connectangles="0,0,0,0"/>
                        </v:shape>
                      </v:group>
                      <v:group id="Group 161" o:spid="_x0000_s1177" style="position:absolute;left:3893;top:1535;width:22;height:84" coordorigin="3893,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pju8MAAADdAAAADwAAAGRycy9kb3ducmV2LnhtbERPTYvCMBC9C/sfwgh7&#10;07S7ukg1ioi7eBBBXRBvQzO2xWZSmtjWf28Ewds83ufMFp0pRUO1KywriIcRCOLU6oIzBf/H38EE&#10;hPPIGkvLpOBODhbzj94ME21b3lNz8JkIIewSVJB7XyVSujQng25oK+LAXWxt0AdYZ1LX2IZwU8qv&#10;KPqRBgsODTlWtMopvR5uRsFfi+3yO1432+tldT8fx7vTNialPvvdcgrCU+ff4pd7o8P80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imO7wwAAAN0AAAAP&#10;AAAAAAAAAAAAAAAAAKoCAABkcnMvZG93bnJldi54bWxQSwUGAAAAAAQABAD6AAAAmgMAAAAA&#10;">
                        <v:shape id="Freeform 162" o:spid="_x0000_s1178" style="position:absolute;left:3893;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LPDcUA&#10;AADdAAAADwAAAGRycy9kb3ducmV2LnhtbERPTWvCQBC9C/0PyxR6kbqpiJXUVURazKEX00DxNmSn&#10;m7TZ2ZBdk/jv3YLgbR7vc9bb0Taip87XjhW8zBIQxKXTNRsFxdfH8wqED8gaG8ek4EIetpuHyRpT&#10;7QY+Up8HI2II+xQVVCG0qZS+rMiin7mWOHI/rrMYIuyM1B0OMdw2cp4kS2mx5thQYUv7isq//GwV&#10;vJ/OeW76w7T4Xv6ePpMhq81rptTT47h7AxFoDHfxzZ3pOH+xmsP/N/EE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8s8NxQAAAN0AAAAPAAAAAAAAAAAAAAAAAJgCAABkcnMv&#10;ZG93bnJldi54bWxQSwUGAAAAAAQABAD1AAAAigMAAAAA&#10;" path="m21,84l,e" filled="f" strokeweight=".17322mm">
                          <v:path arrowok="t" o:connecttype="custom" o:connectlocs="21,1619;0,1535" o:connectangles="0,0"/>
                        </v:shape>
                      </v:group>
                      <v:group id="Group 163" o:spid="_x0000_s1179" style="position:absolute;left:4176;top:1535;width:22;height:84" coordorigin="4176,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RYV8UAAADdAAAADwAAAGRycy9kb3ducmV2LnhtbERPS2vCQBC+F/wPywi9&#10;1U1MWyR1FQm29BCEqiC9DdkxCWZnQ3abx7/vFoTe5uN7zno7mkb01LnasoJ4EYEgLqyuuVRwPr0/&#10;rUA4j6yxsUwKJnKw3cwe1phqO/AX9UdfihDCLkUFlfdtKqUrKjLoFrYlDtzVdgZ9gF0pdYdDCDeN&#10;XEbRqzRYc2iosKWsouJ2/DEKPgYcdkm87/PbNZu+Ty+HSx6TUo/zcfcGwtPo/8V396cO85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UWFfFAAAA3QAA&#10;AA8AAAAAAAAAAAAAAAAAqgIAAGRycy9kb3ducmV2LnhtbFBLBQYAAAAABAAEAPoAAACcAwAAAAA=&#10;">
                        <v:shape id="Freeform 164" o:spid="_x0000_s1180" style="position:absolute;left:4176;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y4sUA&#10;AADdAAAADwAAAGRycy9kb3ducmV2LnhtbERPTWvCQBC9C/0PyxS8SN1YxErqKiIWc/DSVCjehux0&#10;kzY7G7JrEv+9KxS8zeN9zmoz2Fp01PrKsYLZNAFBXDhdsVFw+vp4WYLwAVlj7ZgUXMnDZv00WmGq&#10;Xc+f1OXBiBjCPkUFZQhNKqUvSrLop64hjtyPay2GCFsjdYt9DLe1fE2ShbRYcWwosaFdScVffrEK&#10;9udLnpvuMDl9L37Px6TPKvOWKTV+HrbvIAIN4SH+d2c6zp8v53D/Jp4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LixQAAAN0AAAAPAAAAAAAAAAAAAAAAAJgCAABkcnMv&#10;ZG93bnJldi54bWxQSwUGAAAAAAQABAD1AAAAigMAAAAA&#10;" path="m22,84l,e" filled="f" strokeweight=".17322mm">
                          <v:path arrowok="t" o:connecttype="custom" o:connectlocs="22,1619;0,1535" o:connectangles="0,0"/>
                        </v:shape>
                      </v:group>
                      <v:group id="Group 165" o:spid="_x0000_s1181" style="position:absolute;left:4154;top:1535;width:44;height:84" coordorigin="4154,1535" coordsize="4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FluMMAAADdAAAADwAAAGRycy9kb3ducmV2LnhtbERPS4vCMBC+C/sfwix4&#10;07TrA6lGEdkVDyKoC4u3oRnbYjMpTbat/94Igrf5+J6zWHWmFA3VrrCsIB5GIIhTqwvOFPyefwYz&#10;EM4jaywtk4I7OVgtP3oLTLRt+UjNyWcihLBLUEHufZVI6dKcDLqhrYgDd7W1QR9gnUldYxvCTSm/&#10;omgqDRYcGnKsaJNTejv9GwXbFtv1KP5u9rfr5n45Tw5/+5iU6n926zkIT51/i1/unQ7zx7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sWW4wwAAAN0AAAAP&#10;AAAAAAAAAAAAAAAAAKoCAABkcnMvZG93bnJldi54bWxQSwUGAAAAAAQABAD6AAAAmgMAAAAA&#10;">
                        <v:shape id="Freeform 166" o:spid="_x0000_s1182" style="position:absolute;left:4154;top:1535;width:44;height:84;visibility:visible;mso-wrap-style:square;v-text-anchor:top" coordsize="4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YlsMA&#10;AADdAAAADwAAAGRycy9kb3ducmV2LnhtbERP3WrCMBS+F3yHcITdaaqMWjujiGwwh1DUPcChOTbF&#10;5qQ00XZvbwaD3Z2P7/est4NtxIM6XztWMJ8lIIhLp2uuFHxfPqYZCB+QNTaOScEPedhuxqM15tr1&#10;fKLHOVQihrDPUYEJoc2l9KUhi37mWuLIXV1nMUTYVVJ32Mdw28hFkqTSYs2xwWBLe0Pl7Xy3Ci7F&#10;kd3BfC2v+1V6371ntu+LhVIvk2H3BiLQEP7Ff+5PHee/Zin8fhNP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FYlsMAAADdAAAADwAAAAAAAAAAAAAAAACYAgAAZHJzL2Rv&#10;d25yZXYueG1sUEsFBgAAAAAEAAQA9QAAAIgDAAAAAA==&#10;" path="m22,l,84r44,l22,xe" fillcolor="black" stroked="f">
                          <v:path arrowok="t" o:connecttype="custom" o:connectlocs="22,1535;0,1619;44,1619;22,1535" o:connectangles="0,0,0,0"/>
                        </v:shape>
                      </v:group>
                      <v:group id="Group 167" o:spid="_x0000_s1183" style="position:absolute;left:4154;top:1535;width:22;height:84" coordorigin="4154,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9eVMQAAADdAAAADwAAAGRycy9kb3ducmV2LnhtbERPTWvCQBC9F/oflil4&#10;001qbSW6ikhbPIhgFMTbkB2TYHY2ZLdJ/PeuIPQ2j/c582VvKtFS40rLCuJRBII4s7rkXMHx8DOc&#10;gnAeWWNlmRTcyMFy8foyx0TbjvfUpj4XIYRdggoK7+tESpcVZNCNbE0cuIttDPoAm1zqBrsQbir5&#10;HkWf0mDJoaHAmtYFZdf0zyj47bBbjePvdnu9rG/nw2R32sak1OCtX81AeOr9v/jp3ugw/2P6B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i9eVMQAAADdAAAA&#10;DwAAAAAAAAAAAAAAAACqAgAAZHJzL2Rvd25yZXYueG1sUEsFBgAAAAAEAAQA+gAAAJsDAAAAAA==&#10;">
                        <v:shape id="Freeform 168" o:spid="_x0000_s1184" style="position:absolute;left:4154;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458gA&#10;AADdAAAADwAAAGRycy9kb3ducmV2LnhtbESPQUvDQBCF70L/wzKCF7EbRdoSuy1FFHPwYloovQ3Z&#10;6SY1Oxuy2yT+e+cgeJvhvXnvm/V28q0aqI9NYAOP8wwUcRVsw87AYf/+sAIVE7LFNjAZ+KEI283s&#10;Zo25DSN/0VAmpySEY44G6pS6XOtY1eQxzkNHLNo59B6TrL3TtsdRwn2rn7JsoT02LA01dvRaU/Vd&#10;Xr2Bt9O1LN3wcX84Li6nz2wsGrcsjLm7nXYvoBJN6d/8d11YwX9eCa58IyPo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GvjnyAAAAN0AAAAPAAAAAAAAAAAAAAAAAJgCAABk&#10;cnMvZG93bnJldi54bWxQSwUGAAAAAAQABAD1AAAAjQMAAAAA&#10;" path="m22,l,84e" filled="f" strokeweight=".17322mm">
                          <v:path arrowok="t" o:connecttype="custom" o:connectlocs="22,1535;0,1619" o:connectangles="0,0"/>
                        </v:shape>
                      </v:group>
                      <v:group id="Group 169" o:spid="_x0000_s1185" style="position:absolute;left:4034;top:1535;width:22;height:84" coordorigin="4034,1535" coordsize="2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xvvcQAAADdAAAADwAAAGRycy9kb3ducmV2LnhtbERPS2vCQBC+F/oflil4&#10;M5vUKpq6ikhbPIjgA6S3ITsmwexsyG6T+O9dQehtPr7nzJe9qURLjSstK0iiGARxZnXJuYLT8Xs4&#10;BeE8ssbKMim4kYPl4vVljqm2He+pPfhchBB2KSoovK9TKV1WkEEX2Zo4cBfbGPQBNrnUDXYh3FTy&#10;PY4n0mDJoaHAmtYFZdfDn1Hw02G3GiVf7fZ6Wd9+j+PdeZuQUoO3fvUJwlPv/8VP90aH+R/T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PxvvcQAAADdAAAA&#10;DwAAAAAAAAAAAAAAAACqAgAAZHJzL2Rvd25yZXYueG1sUEsFBgAAAAAEAAQA+gAAAJsDAAAAAA==&#10;">
                        <v:shape id="Freeform 170" o:spid="_x0000_s1186" style="position:absolute;left:4034;top:1535;width:22;height:84;visibility:visible;mso-wrap-style:square;v-text-anchor:top" coordsize="2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ViPMgA&#10;AADdAAAADwAAAGRycy9kb3ducmV2LnhtbESPQUvDQBCF74L/YRmhF7Ebi1Qbuy1SKubgpbFQehuy&#10;4yaanQ3ZbRL/vXMQvM3w3rz3zXo7+VYN1McmsIH7eQaKuAq2YWfg+PF69wQqJmSLbWAy8EMRtpvr&#10;qzXmNox8oKFMTkkIxxwN1Cl1udaxqsljnIeOWLTP0HtMsvZO2x5HCfetXmTZUntsWBpq7GhXU/Vd&#10;XryB/flSlm54uz2ell/n92wsGvdYGDO7mV6eQSWa0r/577qwgv+wEn75Rk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WI8yAAAAN0AAAAPAAAAAAAAAAAAAAAAAJgCAABk&#10;cnMvZG93bnJldi54bWxQSwUGAAAAAAQABAD1AAAAjQMAAAAA&#10;" path="m22,84l,e" filled="f" strokeweight=".17322mm">
                          <v:path arrowok="t" o:connecttype="custom" o:connectlocs="22,1619;0,1535" o:connectangles="0,0"/>
                        </v:shape>
                      </v:group>
                      <v:group id="Group 171" o:spid="_x0000_s1187" style="position:absolute;left:4318;top:1619;width:2;height:202" coordorigin="4318,1619" coordsize="2,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1P1ZsQAAADdAAAADwAAAGRycy9kb3ducmV2LnhtbERPTWvCQBC9F/wPywje&#10;dBNtpY2uIqLFgwhqoXgbsmMSzM6G7JrEf+8WhN7m8T5nvuxMKRqqXWFZQTyKQBCnVhecKfg5b4ef&#10;IJxH1lhaJgUPcrBc9N7mmGjb8pGak89ECGGXoILc+yqR0qU5GXQjWxEH7mprgz7AOpO6xjaEm1KO&#10;o2gqDRYcGnKsaJ1TejvdjYLvFtvVJN40+9t1/bicPw6/+5iUGvS71QyEp87/i1/unQ7z379i+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1P1ZsQAAADdAAAA&#10;DwAAAAAAAAAAAAAAAACqAgAAZHJzL2Rvd25yZXYueG1sUEsFBgAAAAAEAAQA+gAAAJsDAAAAAA==&#10;">
                        <v:shape id="Freeform 172" o:spid="_x0000_s1188" style="position:absolute;left:4318;top:1619;width:2;height:202;visibility:visible;mso-wrap-style:square;v-text-anchor:top" coordsize="2,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wCN8QA&#10;AADdAAAADwAAAGRycy9kb3ducmV2LnhtbERPbUsCQRD+HvgflhH8lnuKlV6uEkpUUJLaDxhux7uj&#10;29ljd/Sufn0bBH2bh+d1luveNepCIdaeDUzGGSjiwtuaSwMfx8frOagoyBYbz2TgiyKsV4OrJebW&#10;d7yny0FKlUI45migEmlzrWNRkcM49i1x4k4+OJQEQ6ltwC6Fu0ZPs+xWO6w5NVTY0qai4vNwdgay&#10;3bnbvrw+lSy7GzlN3kPx9n1nzGjYP9yDEurlX/znfrZp/mwxhd9v0gl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cAjfEAAAA3QAAAA8AAAAAAAAAAAAAAAAAmAIAAGRycy9k&#10;b3ducmV2LnhtbFBLBQYAAAAABAAEAPUAAACJAwAAAAA=&#10;" path="m,l,202e" filled="f" strokeweight=".17322mm">
                          <v:path arrowok="t" o:connecttype="custom" o:connectlocs="0,1619;0,1821" o:connectangles="0,0"/>
                        </v:shape>
                      </v:group>
                      <v:group id="Group 173" o:spid="_x0000_s1189" style="position:absolute;left:4296;top:1535;width:44;height:84" coordorigin="4296,1535" coordsize="4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3OisQAAADdAAAADwAAAGRycy9kb3ducmV2LnhtbERPTWvCQBC9F/wPywje&#10;dBO1YqOriKh4kEK1UHobsmMSzM6G7JrEf+8WhN7m8T5nue5MKRqqXWFZQTyKQBCnVhecKfi+7Idz&#10;EM4jaywtk4IHOVivem9LTLRt+Yuas89ECGGXoILc+yqR0qU5GXQjWxEH7mprgz7AOpO6xjaEm1KO&#10;o2gmDRYcGnKsaJtTejvfjYJDi+1mEu+a0+26ffxe3j9/TjEpNeh3mwUIT53/F7/cRx3mTz8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M3OisQAAADdAAAA&#10;DwAAAAAAAAAAAAAAAACqAgAAZHJzL2Rvd25yZXYueG1sUEsFBgAAAAAEAAQA+gAAAJsDAAAAAA==&#10;">
                        <v:shape id="Freeform 174" o:spid="_x0000_s1190" style="position:absolute;left:4296;top:1535;width:44;height:84;visibility:visible;mso-wrap-style:square;v-text-anchor:top" coordsize="4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NUUcQA&#10;AADdAAAADwAAAGRycy9kb3ducmV2LnhtbERPS0vDQBC+C/6HZQQvYjfVoG3abSkBQcFLHweP0+w0&#10;G5qdDdkxTf+9Kwje5uN7znI9+lYN1McmsIHpJANFXAXbcG3gsH97nIGKgmyxDUwGrhRhvbq9WWJh&#10;w4W3NOykVimEY4EGnEhXaB0rRx7jJHTEiTuF3qMk2Nfa9nhJ4b7VT1n2oj02nBocdlQ6qs67b29g&#10;PxxOH/mxLvH88Pr8KU35Je5qzP3duFmAEhrlX/znfrdpfj7P4febdIJ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zVFHEAAAA3QAAAA8AAAAAAAAAAAAAAAAAmAIAAGRycy9k&#10;b3ducmV2LnhtbFBLBQYAAAAABAAEAPUAAACJAwAAAAA=&#10;" path="m,84l22,,43,84e" filled="f" strokeweight=".17322mm">
                          <v:path arrowok="t" o:connecttype="custom" o:connectlocs="0,1619;22,1535;43,1619" o:connectangles="0,0,0"/>
                        </v:shape>
                      </v:group>
                      <v:group id="Group 175" o:spid="_x0000_s1191" style="position:absolute;left:4296;top:1535;width:44;height:84" coordorigin="4296,1535" coordsize="4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jzZcQAAADdAAAADwAAAGRycy9kb3ducmV2LnhtbERPTWvCQBC9C/0PyxR6&#10;003aWmrqKiJVPIhgFMTbkB2TYHY2ZLdJ/PddQfA2j/c503lvKtFS40rLCuJRBII4s7rkXMHxsBp+&#10;g3AeWWNlmRTcyMF89jKYYqJtx3tqU5+LEMIuQQWF93UipcsKMuhGtiYO3MU2Bn2ATS51g10IN5V8&#10;j6IvabDk0FBgTcuCsmv6ZxSsO+wWH/Fvu71elrfzYbw7bWNS6u21X/yA8NT7p/jh3ugw/3M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GjzZcQAAADdAAAA&#10;DwAAAAAAAAAAAAAAAACqAgAAZHJzL2Rvd25yZXYueG1sUEsFBgAAAAAEAAQA+gAAAJsDAAAAAA==&#10;">
                        <v:shape id="Freeform 176" o:spid="_x0000_s1192" style="position:absolute;left:4296;top:1535;width:44;height:84;visibility:visible;mso-wrap-style:square;v-text-anchor:top" coordsize="4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jOS8IA&#10;AADdAAAADwAAAGRycy9kb3ducmV2LnhtbERP24rCMBB9X/Afwgj7tqbKUrUaRUTBXQTx8gFDMzbF&#10;ZlKaaOvfbxYE3+ZwrjNfdrYSD2p86VjBcJCAIM6dLrlQcDlvvyYgfEDWWDkmBU/ysFz0PuaYadfy&#10;kR6nUIgYwj5DBSaEOpPS54Ys+oGriSN3dY3FEGFTSN1gG8NtJUdJkkqLJccGgzWtDeW3090qOB/2&#10;7H7M7/i6nqb31WZi2/YwUuqz361mIAJ14S1+uXc6zv+epvD/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eM5LwgAAAN0AAAAPAAAAAAAAAAAAAAAAAJgCAABkcnMvZG93&#10;bnJldi54bWxQSwUGAAAAAAQABAD1AAAAhwMAAAAA&#10;" path="m22,l,84r43,l22,xe" fillcolor="black" stroked="f">
                          <v:path arrowok="t" o:connecttype="custom" o:connectlocs="22,1535;0,1619;43,1619;22,1535" o:connectangles="0,0,0,0"/>
                        </v:shape>
                      </v:group>
                      <v:group id="Group 177" o:spid="_x0000_s1193" style="position:absolute;left:3610;top:1377;width:2;height:603" coordorigin="3610,1377"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IicUAAADdAAAADwAAAGRycy9kb3ducmV2LnhtbERPS2vCQBC+C/6HZYTe&#10;6ibW2hpdRaSWHkJBLRRvQ3ZMgtnZkN3m8e+7hYK3+fies972phItNa60rCCeRiCIM6tLzhV8nQ+P&#10;ryCcR9ZYWSYFAznYbsajNSbadnyk9uRzEULYJaig8L5OpHRZQQbd1NbEgbvaxqAPsMmlbrAL4aaS&#10;syhaSIMlh4YCa9oXlN1OP0bBe4fd7il+a9PbdT9czs+f32lMSj1M+t0KhKfe38X/7g8d5s+X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2yInFAAAA3QAA&#10;AA8AAAAAAAAAAAAAAAAAqgIAAGRycy9kb3ducmV2LnhtbFBLBQYAAAAABAAEAPoAAACcAwAAAAA=&#10;">
                        <v:shape id="Freeform 178" o:spid="_x0000_s1194" style="position:absolute;left:3610;top:1377;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Y7y8YA&#10;AADdAAAADwAAAGRycy9kb3ducmV2LnhtbESPT2vCQBDF74LfYRnBm24UEZu6ShELhRZq/QP2NmTH&#10;JDQ7G7LbJP32nYPgbYb35r3frLe9q1RLTSg9G5hNE1DEmbcl5wbOp9fJClSIyBYrz2TgjwJsN8PB&#10;GlPrO/6i9hhzJSEcUjRQxFinWoesIIdh6mti0W6+cRhlbXJtG+wk3FV6niRL7bBkaSiwpl1B2c/x&#10;1xm4LMv6/Xa4ZvrbdYm2H63bd5/GjEf9yzOoSH18mO/Xb1bwF0+CK9/ICHrz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2Y7y8YAAADdAAAADwAAAAAAAAAAAAAAAACYAgAAZHJz&#10;L2Rvd25yZXYueG1sUEsFBgAAAAAEAAQA9QAAAIsDAAAAAA==&#10;" path="m,602l,e" filled="f" strokeweight=".24272mm">
                          <v:path arrowok="t" o:connecttype="custom" o:connectlocs="0,1979;0,1377" o:connectangles="0,0"/>
                        </v:shape>
                      </v:group>
                      <v:group id="Group 179" o:spid="_x0000_s1195" style="position:absolute;left:3610;top:1979;width:36;height:137" coordorigin="3610,1979" coordsize="36,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X5YMQAAADdAAAADwAAAGRycy9kb3ducmV2LnhtbERPTWvCQBC9F/oflil4&#10;001qLTW6ikhbPIhgFMTbkB2TYHY2ZLdJ/PeuIPQ2j/c582VvKtFS40rLCuJRBII4s7rkXMHx8DP8&#10;AuE8ssbKMim4kYPl4vVljom2He+pTX0uQgi7BBUU3teJlC4ryKAb2Zo4cBfbGPQBNrnUDXYh3FTy&#10;PYo+pcGSQ0OBNa0Lyq7pn1Hw22G3Gsff7fZ6Wd/Oh8nutI1JqcFbv5qB8NT7f/HTvdFh/s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X5YMQAAADdAAAA&#10;DwAAAAAAAAAAAAAAAACqAgAAZHJzL2Rvd25yZXYueG1sUEsFBgAAAAAEAAQA+gAAAJsDAAAAAA==&#10;">
                        <v:shape id="Freeform 180" o:spid="_x0000_s1196" style="position:absolute;left:3610;top:1979;width:36;height:137;visibility:visible;mso-wrap-style:square;v-text-anchor:top" coordsize="36,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jQcQA&#10;AADdAAAADwAAAGRycy9kb3ducmV2LnhtbESPQW/CMAyF70j7D5En7QYJk1ahjoAQ2rQddqHwA7zE&#10;tIXG6ZoMun8/H5C42XrP731ersfQqQsNqY1sYT4zoIhd9C3XFg779+kCVMrIHrvIZOGPEqxXD5Ml&#10;lj5eeUeXKtdKQjiVaKHJuS+1Tq6hgGkWe2LRjnEImGUdau0HvEp46PSzMYUO2LI0NNjTtiF3rn6D&#10;hR9ffb8Vp8K0O7OvXZfcx8J/Wfv0OG5eQWUa8918u/70gv9ihF++kRH0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J40HEAAAA3QAAAA8AAAAAAAAAAAAAAAAAmAIAAGRycy9k&#10;b3ducmV2LnhtbFBLBQYAAAAABAAEAPUAAACJAwAAAAA=&#10;" path="m,137l36,e" filled="f" strokeweight=".17322mm">
                          <v:path arrowok="t" o:connecttype="custom" o:connectlocs="0,2116;36,1979" o:connectangles="0,0"/>
                        </v:shape>
                      </v:group>
                      <v:group id="Group 181" o:spid="_x0000_s1197" style="position:absolute;left:3571;top:1979;width:75;height:137" coordorigin="3571,1979" coordsize="75,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hvfMMAAADdAAAADwAAAGRycy9kb3ducmV2LnhtbERPTYvCMBC9C/sfwgje&#10;NK2iSDWKyLp4kAWrsOxtaMa22ExKk23rvzcLgrd5vM9Zb3tTiZYaV1pWEE8iEMSZ1SXnCq6Xw3gJ&#10;wnlkjZVlUvAgB9vNx2CNibYdn6lNfS5CCLsEFRTe14mULivIoJvYmjhwN9sY9AE2udQNdiHcVHIa&#10;RQtpsOTQUGBN+4Kye/pnFHx12O1m8Wd7ut/2j9/L/PvnFJNSo2G/W4Hw1Pu3+OU+6jB/HsX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uG98wwAAAN0AAAAP&#10;AAAAAAAAAAAAAAAAAKoCAABkcnMvZG93bnJldi54bWxQSwUGAAAAAAQABAD6AAAAmgMAAAAA&#10;">
                        <v:shape id="Freeform 182" o:spid="_x0000_s1198" style="position:absolute;left:3571;top:1979;width:75;height:137;visibility:visible;mso-wrap-style:square;v-text-anchor:top" coordsize="75,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3dHMMA&#10;AADdAAAADwAAAGRycy9kb3ducmV2LnhtbERPTWsCMRC9C/0PYQq9abaCIqtRpEXxUA9dRfE2bsbs&#10;4mayJKmu/74pFLzN433ObNHZRtzIh9qxgvdBBoK4dLpmo2C/W/UnIEJE1tg4JgUPCrCYv/RmmGt3&#10;52+6FdGIFMIhRwVVjG0uZSgrshgGriVO3MV5izFBb6T2eE/htpHDLBtLizWnhgpb+qiovBY/VsHK&#10;FFvceLM+jbrLcX34DGez/VLq7bVbTkFE6uJT/O/e6DR/lA3h75t0gp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3dHMMAAADdAAAADwAAAAAAAAAAAAAAAACYAgAAZHJzL2Rv&#10;d25yZXYueG1sUEsFBgAAAAAEAAQA9QAAAIgDAAAAAA==&#10;" path="m75,l,,39,137,75,xe" fillcolor="black" stroked="f">
                          <v:path arrowok="t" o:connecttype="custom" o:connectlocs="75,1979;0,1979;39,2116;75,1979" o:connectangles="0,0,0,0"/>
                        </v:shape>
                      </v:group>
                      <v:group id="Group 183" o:spid="_x0000_s1199" style="position:absolute;left:3571;top:1979;width:39;height:137" coordorigin="3571,1979" coordsize="39,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ZUkMMAAADdAAAADwAAAGRycy9kb3ducmV2LnhtbERPTYvCMBC9C/6HMMLe&#10;NO2KItUoIuuyBxGsC4u3oRnbYjMpTWzrv98Igrd5vM9ZbXpTiZYaV1pWEE8iEMSZ1SXnCn7P+/EC&#10;hPPIGivLpOBBDjbr4WCFibYdn6hNfS5CCLsEFRTe14mULivIoJvYmjhwV9sY9AE2udQNdiHcVPIz&#10;iubSYMmhocCadgVlt/RuFHx32G2n8Vd7uF13j8t5dvw7xKTUx6jfLkF46v1b/HL/6DB/F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JlSQwwAAAN0AAAAP&#10;AAAAAAAAAAAAAAAAAKoCAABkcnMvZG93bnJldi54bWxQSwUGAAAAAAQABAD6AAAAmgMAAAAA&#10;">
                        <v:shape id="Freeform 184" o:spid="_x0000_s1200" style="position:absolute;left:3571;top:1979;width:39;height:137;visibility:visible;mso-wrap-style:square;v-text-anchor:top" coordsize="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EWmcMA&#10;AADdAAAADwAAAGRycy9kb3ducmV2LnhtbERPTWsCMRC9C/0PYYTeNGttRVajFEFQBEFb8Tpuxt3F&#10;zWSbpGv675tCwds83ufMl9E0oiPna8sKRsMMBHFhdc2lgs+P9WAKwgdkjY1lUvBDHpaLp94cc23v&#10;fKDuGEqRQtjnqKAKoc2l9EVFBv3QtsSJu1pnMCToSqkd3lO4aeRLlk2kwZpTQ4UtrSoqbsdvo+A0&#10;9bv6fIhbOeku7muvx/tVHCv13I/vMxCBYniI/90bnea/Za/w9006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EWmcMAAADdAAAADwAAAAAAAAAAAAAAAACYAgAAZHJzL2Rv&#10;d25yZXYueG1sUEsFBgAAAAAEAAQA9QAAAIgDAAAAAA==&#10;" path="m,l39,137e" filled="f" strokeweight=".17322mm">
                          <v:path arrowok="t" o:connecttype="custom" o:connectlocs="0,1979;39,2116" o:connectangles="0,0"/>
                        </v:shape>
                      </v:group>
                      <v:group id="Group 185" o:spid="_x0000_s1201" style="position:absolute;left:4207;top:798;width:111;height:58" coordorigin="4207,798" coordsize="111,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Npf8QAAADdAAAADwAAAGRycy9kb3ducmV2LnhtbERPS2vCQBC+C/6HZYTe&#10;dJOWFImuImJLD6HQRCi9DdkxCWZnQ3abx7/vFgq9zcf3nP1xMq0YqHeNZQXxJgJBXFrdcKXgWrys&#10;tyCcR9bYWiYFMzk4HpaLPabajvxBQ+4rEULYpaig9r5LpXRlTQbdxnbEgbvZ3qAPsK+k7nEM4aaV&#10;j1H0LA02HBpq7OhcU3nPv42C1xHH01N8GbL77Tx/Fcn7ZxaTUg+r6bQD4Wny/+I/95sO85Mo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Npf8QAAADdAAAA&#10;DwAAAAAAAAAAAAAAAACqAgAAZHJzL2Rvd25yZXYueG1sUEsFBgAAAAAEAAQA+gAAAJsDAAAAAA==&#10;">
                        <v:shape id="Freeform 186" o:spid="_x0000_s1202" style="position:absolute;left:4207;top:798;width:111;height:58;visibility:visible;mso-wrap-style:square;v-text-anchor:top" coordsize="11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8UgsMA&#10;AADdAAAADwAAAGRycy9kb3ducmV2LnhtbERPTWvCQBC9C/0PyxS8mU3FxBBdpQpCkF6qPfQ47I5J&#10;aHY2za6a/vuuUOhtHu9z1tvRduJGg28dK3hJUhDE2pmWawUf58OsAOEDssHOMSn4IQ/bzdNkjaVx&#10;d36n2ynUIoawL1FBE0JfSul1QxZ94nriyF3cYDFEONTSDHiP4baT8zTNpcWWY0ODPe0b0l+nq1XA&#10;fu+Oi29s62VfuF3+qXVWvSk1fR5fVyACjeFf/OeuTJyfpTk8vo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8UgsMAAADdAAAADwAAAAAAAAAAAAAAAACYAgAAZHJzL2Rv&#10;d25yZXYueG1sUEsFBgAAAAAEAAQA9QAAAIgDAAAAAA==&#10;" path="m,l,58,111,29,,xe" fillcolor="black" stroked="f">
                          <v:path arrowok="t" o:connecttype="custom" o:connectlocs="0,798;0,856;111,827;0,798" o:connectangles="0,0,0,0"/>
                        </v:shape>
                      </v:group>
                      <v:group id="Group 187" o:spid="_x0000_s1203" style="position:absolute;left:4207;top:798;width:111;height:29" coordorigin="4207,798" coordsize="11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1Sk8MAAADdAAAADwAAAGRycy9kb3ducmV2LnhtbERPS4vCMBC+L/gfwgje&#10;NK2iLl2jiKh4EMEHLHsbmrEtNpPSxLb++82CsLf5+J6zWHWmFA3VrrCsIB5FIIhTqwvOFNyuu+En&#10;COeRNZaWScGLHKyWvY8FJtq2fKbm4jMRQtglqCD3vkqkdGlOBt3IVsSBu9vaoA+wzqSusQ3hppTj&#10;KJpJgwWHhhwr2uSUPi5Po2DfYruexNvm+LhvXj/X6en7GJNSg363/gLhqfP/4rf7oMP8aTS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HVKTwwAAAN0AAAAP&#10;AAAAAAAAAAAAAAAAAKoCAABkcnMvZG93bnJldi54bWxQSwUGAAAAAAQABAD6AAAAmgMAAAAA&#10;">
                        <v:shape id="Freeform 188" o:spid="_x0000_s1204" style="position:absolute;left:4207;top:798;width:111;height:29;visibility:visible;mso-wrap-style:square;v-text-anchor:top" coordsize="11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oIsQA&#10;AADdAAAADwAAAGRycy9kb3ducmV2LnhtbESPzW7CQAyE75V4h5WReisbKpVCYEFQQEK98Xe3siYJ&#10;ZL1Rdpukb48PlXqzNeOZz4tV7yrVUhNKzwbGowQUceZtybmBy3n/NgUVIrLFyjMZ+KUAq+XgZYGp&#10;9R0fqT3FXEkIhxQNFDHWqdYhK8hhGPmaWLSbbxxGWZtc2wY7CXeVfk+SiXZYsjQUWNNXQdnj9OMM&#10;cLvbPT71ZH/fdPb7Fq7bdqa3xrwO+/UcVKQ+/pv/rg9W8D8SwZVvZAS9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laCLEAAAA3QAAAA8AAAAAAAAAAAAAAAAAmAIAAGRycy9k&#10;b3ducmV2LnhtbFBLBQYAAAAABAAEAPUAAACJAwAAAAA=&#10;" path="m111,29l,e" filled="f" strokeweight=".17322mm">
                          <v:path arrowok="t" o:connecttype="custom" o:connectlocs="111,827;0,798" o:connectangles="0,0"/>
                        </v:shape>
                      </v:group>
                      <v:group id="Group 189" o:spid="_x0000_s1205" style="position:absolute;left:4207;top:827;width:111;height:29" coordorigin="4207,827" coordsize="11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5jesMAAADdAAAADwAAAGRycy9kb3ducmV2LnhtbERPS4vCMBC+L/gfwgje&#10;NK2iuF2jiKh4EMEHLHsbmrEtNpPSxLb++82CsLf5+J6zWHWmFA3VrrCsIB5FIIhTqwvOFNyuu+Ec&#10;hPPIGkvLpOBFDlbL3scCE21bPlNz8ZkIIewSVJB7XyVSujQng25kK+LA3W1t0AdYZ1LX2IZwU8px&#10;FM2kwYJDQ44VbXJKH5enUbBvsV1P4m1zfNw3r5/r9PR9jEmpQb9bf4Hw1Pl/8dt90GH+NPq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zmN6wwAAAN0AAAAP&#10;AAAAAAAAAAAAAAAAAKoCAABkcnMvZG93bnJldi54bWxQSwUGAAAAAAQABAD6AAAAmgMAAAAA&#10;">
                        <v:shape id="Freeform 190" o:spid="_x0000_s1206" style="position:absolute;left:4207;top:827;width:111;height:29;visibility:visible;mso-wrap-style:square;v-text-anchor:top" coordsize="11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ry+cQA&#10;AADdAAAADwAAAGRycy9kb3ducmV2LnhtbESPzW7CQAyE75X6DitX4lY2IEEhZUEtPxLqDVruVtYk&#10;KVlvlF2S8Pb4gMTN1oxnPi9WvatUS00oPRsYDRNQxJm3JecG/n537zNQISJbrDyTgRsFWC1fXxaY&#10;Wt/xgdpjzJWEcEjRQBFjnWodsoIchqGviUU7+8ZhlLXJtW2wk3BX6XGSTLXDkqWhwJrWBWWX49UZ&#10;4Ha7vXzo6e7/u7M/53DatHO9MWbw1n99gorUx6f5cb23gj8ZCb98IyPo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K8vnEAAAA3QAAAA8AAAAAAAAAAAAAAAAAmAIAAGRycy9k&#10;b3ducmV2LnhtbFBLBQYAAAAABAAEAPUAAACJAwAAAAA=&#10;" path="m,29l111,e" filled="f" strokeweight=".17322mm">
                          <v:path arrowok="t" o:connecttype="custom" o:connectlocs="0,856;111,827" o:connectangles="0,0"/>
                        </v:shape>
                      </v:group>
                      <v:group id="Group 191" o:spid="_x0000_s1207" style="position:absolute;left:2899;top:827;width:1419;height:2" coordorigin="2899,827" coordsize="1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shape id="Freeform 192" o:spid="_x0000_s1208" style="position:absolute;left:2899;top:827;width:1419;height:2;visibility:visible;mso-wrap-style:square;v-text-anchor:top" coordsize="1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8/XsQA&#10;AADdAAAADwAAAGRycy9kb3ducmV2LnhtbERPTWvCQBC9C/6HZYTedBOhraSuUoJKD+0hKtjjNDsm&#10;IdnZkF1j8u+7hYK3ebzPWW8H04ieOldZVhAvIhDEudUVFwrOp/18BcJ5ZI2NZVIwkoPtZjpZY6Lt&#10;nTPqj74QIYRdggpK79tESpeXZNAtbEscuKvtDPoAu0LqDu8h3DRyGUUv0mDFoaHEltKS8vp4Mwr6&#10;3eH6OWZpHWPR9j9fr/aC8bdST7Ph/Q2Ep8E/xP/uDx3mP8dL+Psmn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P17EAAAA3QAAAA8AAAAAAAAAAAAAAAAAmAIAAGRycy9k&#10;b3ducmV2LnhtbFBLBQYAAAAABAAEAPUAAACJAwAAAAA=&#10;" path="m,l1419,e" filled="f" strokeweight=".17322mm">
                          <v:path arrowok="t" o:connecttype="custom" o:connectlocs="0,0;1419,0" o:connectangles="0,0"/>
                        </v:shape>
                      </v:group>
                      <v:group id="Group 193" o:spid="_x0000_s1209" style="position:absolute;left:2899;top:798;width:111;height:58" coordorigin="2899,798" coordsize="111,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TcMAAADdAAAADwAAAGRycy9kb3ducmV2LnhtbERPTYvCMBC9C/6HMMLe&#10;NO2KItUoIuuyBxGsC4u3oRnbYjMpTWzrv98Igrd5vM9ZbXpTiZYaV1pWEE8iEMSZ1SXnCn7P+/EC&#10;hPPIGivLpOBBDjbr4WCFibYdn6hNfS5CCLsEFRTe14mULivIoJvYmjhwV9sY9AE2udQNdiHcVPIz&#10;iubSYMmhocCadgVlt/RuFHx32G2n8Vd7uF13j8t5dvw7xKTUx6jfLkF46v1b/HL/6DB/Fk/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8JNwwAAAN0AAAAP&#10;AAAAAAAAAAAAAAAAAKoCAABkcnMvZG93bnJldi54bWxQSwUGAAAAAAQABAD6AAAAmgMAAAAA&#10;">
                        <v:shape id="Freeform 194" o:spid="_x0000_s1210" style="position:absolute;left:2899;top:798;width:111;height:58;visibility:visible;mso-wrap-style:square;v-text-anchor:top" coordsize="11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i5s8EA&#10;AADdAAAADwAAAGRycy9kb3ducmV2LnhtbERPS4vCMBC+C/6HMII3TSu+qKbiCoIse1n14HFIxrbY&#10;TLpN1PrvzcLC3ubje85609laPKj1lWMF6TgBQaydqbhQcD7tR0sQPiAbrB2Tghd52OT93hoz4578&#10;TY9jKEQMYZ+hgjKEJpPS65Is+rFriCN3da3FEGFbSNPiM4bbWk6SZC4tVhwbSmxoV5K+He9WAfud&#10;+5z+YFUsmqX7mF+0nh2+lBoOuu0KRKAu/Iv/3AcT58/SKfx+E0+Q+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4ubPBAAAA3QAAAA8AAAAAAAAAAAAAAAAAmAIAAGRycy9kb3du&#10;cmV2LnhtbFBLBQYAAAAABAAEAPUAAACGAwAAAAA=&#10;" path="m111,l,29,111,58,111,xe" fillcolor="black" stroked="f">
                          <v:path arrowok="t" o:connecttype="custom" o:connectlocs="111,798;0,827;111,856;111,798" o:connectangles="0,0,0,0"/>
                        </v:shape>
                      </v:group>
                      <v:group id="Group 195" o:spid="_x0000_s1211" style="position:absolute;left:2899;top:798;width:111;height:29" coordorigin="2899,798" coordsize="11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r/osQAAADdAAAADwAAAGRycy9kb3ducmV2LnhtbERPS2vCQBC+C/6HZYTe&#10;dJOWFImuImJLD6HQRCi9DdkxCWZnQ3abx7/vFgq9zcf3nP1xMq0YqHeNZQXxJgJBXFrdcKXgWrys&#10;tyCcR9bYWiYFMzk4HpaLPabajvxBQ+4rEULYpaig9r5LpXRlTQbdxnbEgbvZ3qAPsK+k7nEM4aaV&#10;j1H0LA02HBpq7OhcU3nPv42C1xHH01N8GbL77Tx/Fcn7ZxaTUg+r6bQD4Wny/+I/95sO85M4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1r/osQAAADdAAAA&#10;DwAAAAAAAAAAAAAAAACqAgAAZHJzL2Rvd25yZXYueG1sUEsFBgAAAAAEAAQA+gAAAJsDAAAAAA==&#10;">
                        <v:shape id="Freeform 196" o:spid="_x0000_s1212" style="position:absolute;left:2899;top:798;width:111;height:29;visibility:visible;mso-wrap-style:square;v-text-anchor:top" coordsize="11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PFsAA&#10;AADdAAAADwAAAGRycy9kb3ducmV2LnhtbERPS4vCMBC+L/gfwgjeNFWwajWKT1j25us+NGNbbSal&#10;iW33328WFvY2H99zVpvOlKKh2hWWFYxHEQji1OqCMwW362k4B+E8ssbSMin4Jgebde9jhYm2LZ+p&#10;ufhMhBB2CSrIva8SKV2ak0E3shVx4B62NugDrDOpa2xDuCnlJIpiabDg0JBjRfuc0tflbRRwczy+&#10;ZjI+PXet/nq4+6FZyINSg363XYLw1Pl/8Z/7U4f503EMv9+EE+T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O/PFsAAAADdAAAADwAAAAAAAAAAAAAAAACYAgAAZHJzL2Rvd25y&#10;ZXYueG1sUEsFBgAAAAAEAAQA9QAAAIUDAAAAAA==&#10;" path="m,29l111,e" filled="f" strokeweight=".17322mm">
                          <v:path arrowok="t" o:connecttype="custom" o:connectlocs="0,827;111,798" o:connectangles="0,0"/>
                        </v:shape>
                      </v:group>
                      <v:group id="Group 197" o:spid="_x0000_s1213" style="position:absolute;left:2899;top:827;width:111;height:29" coordorigin="2899,827" coordsize="11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TETsMAAADdAAAADwAAAGRycy9kb3ducmV2LnhtbERPS4vCMBC+L/gfwgje&#10;NK2iLl2jiKh4EMEHLHsbmrEtNpPSxLb++82CsLf5+J6zWHWmFA3VrrCsIB5FIIhTqwvOFNyuu+En&#10;COeRNZaWScGLHKyWvY8FJtq2fKbm4jMRQtglqCD3vkqkdGlOBt3IVsSBu9vaoA+wzqSusQ3hppTj&#10;KJpJgwWHhhwr2uSUPi5Po2DfYruexNvm+LhvXj/X6en7GJNSg363/gLhqfP/4rf7oMP8aTy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xMROwwAAAN0AAAAP&#10;AAAAAAAAAAAAAAAAAKoCAABkcnMvZG93bnJldi54bWxQSwUGAAAAAAQABAD6AAAAmgMAAAAA&#10;">
                        <v:shape id="Freeform 198" o:spid="_x0000_s1214" style="position:absolute;left:2899;top:827;width:111;height:29;visibility:visible;mso-wrap-style:square;v-text-anchor:top" coordsize="11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8QA&#10;AADdAAAADwAAAGRycy9kb3ducmV2LnhtbESPzW7CQAyE75X6DitX4lY2IEEhZUEtPxLqDVruVtYk&#10;KVlvlF2S8Pb4gMTN1oxnPi9WvatUS00oPRsYDRNQxJm3JecG/n537zNQISJbrDyTgRsFWC1fXxaY&#10;Wt/xgdpjzJWEcEjRQBFjnWodsoIchqGviUU7+8ZhlLXJtW2wk3BX6XGSTLXDkqWhwJrWBWWX49UZ&#10;4Ha7vXzo6e7/u7M/53DatHO9MWbw1n99gorUx6f5cb23gj8ZCa58IyPo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8/v/EAAAA3QAAAA8AAAAAAAAAAAAAAAAAmAIAAGRycy9k&#10;b3ducmV2LnhtbFBLBQYAAAAABAAEAPUAAACJAwAAAAA=&#10;" path="m111,29l,e" filled="f" strokeweight=".17322mm">
                          <v:path arrowok="t" o:connecttype="custom" o:connectlocs="111,856;0,827" o:connectangles="0,0"/>
                        </v:shape>
                      </v:group>
                      <v:group id="Group 199" o:spid="_x0000_s1215" style="position:absolute;left:2899;top:741;width:2;height:399" coordorigin="2899,741" coordsize="2,3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f1p8MAAADdAAAADwAAAGRycy9kb3ducmV2LnhtbERPS4vCMBC+L/gfwgje&#10;NK2iuF2jiKh4EMEHLHsbmrEtNpPSxLb++82CsLf5+J6zWHWmFA3VrrCsIB5FIIhTqwvOFNyuu+Ec&#10;hPPIGkvLpOBFDlbL3scCE21bPlNz8ZkIIewSVJB7XyVSujQng25kK+LA3W1t0AdYZ1LX2IZwU8px&#10;FM2kwYJDQ44VbXJKH5enUbBvsV1P4m1zfNw3r5/r9PR9jEmpQb9bf4Hw1Pl/8dt90GH+NP6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F/WnwwAAAN0AAAAP&#10;AAAAAAAAAAAAAAAAAKoCAABkcnMvZG93bnJldi54bWxQSwUGAAAAAAQABAD6AAAAmgMAAAAA&#10;">
                        <v:shape id="Freeform 200" o:spid="_x0000_s1216" style="position:absolute;left:2899;top:741;width:2;height:399;visibility:visible;mso-wrap-style:square;v-text-anchor:top" coordsize="2,3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gELccA&#10;AADdAAAADwAAAGRycy9kb3ducmV2LnhtbESPT2vCQBDF74V+h2UK3upGoVaiq5RKaXtQ/Id4HLJj&#10;EpudDdk1xm/vHAreZnhv3vvNdN65SrXUhNKzgUE/AUWceVtybmC/+3odgwoR2WLlmQzcKMB89vw0&#10;xdT6K2+o3cZcSQiHFA0UMdap1iEryGHo+5pYtJNvHEZZm1zbBq8S7io9TJKRdliyNBRY02dB2d/2&#10;4gwsBu/H+P17WLn1eNmd22xUrhdoTO+l+5iAitTFh/n/+scK/ttQ+OUbGUHP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YBC3HAAAA3QAAAA8AAAAAAAAAAAAAAAAAmAIAAGRy&#10;cy9kb3ducmV2LnhtbFBLBQYAAAAABAAEAPUAAACMAwAAAAA=&#10;" path="m,398l,e" filled="f" strokeweight=".17322mm">
                          <v:path arrowok="t" o:connecttype="custom" o:connectlocs="0,1139;0,741" o:connectangles="0,0"/>
                        </v:shape>
                      </v:group>
                      <v:group id="Group 201" o:spid="_x0000_s1217" style="position:absolute;left:3578;top:635;width:75;height:128" coordorigin="3578,635" coordsize="75,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0zHMMAAADdAAAADwAAAGRycy9kb3ducmV2LnhtbERPTYvCMBC9C/6HMII3&#10;TasoUo0isrt4kAXrwuJtaMa22ExKk23rvzcLgrd5vM/Z7HpTiZYaV1pWEE8jEMSZ1SXnCn4un5MV&#10;COeRNVaWScGDHOy2w8EGE207PlOb+lyEEHYJKii8rxMpXVaQQTe1NXHgbrYx6ANscqkb7EK4qeQs&#10;ipbSYMmhocCaDgVl9/TPKPjqsNvP44/2dL8dHtfL4vv3FJNS41G/X4Pw1Pu3+OU+6jB/MYvh/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DTMcwwAAAN0AAAAP&#10;AAAAAAAAAAAAAAAAAKoCAABkcnMvZG93bnJldi54bWxQSwUGAAAAAAQABAD6AAAAmgMAAAAA&#10;">
                        <v:shape id="Freeform 202" o:spid="_x0000_s1218" style="position:absolute;left:3578;top:635;width:75;height:128;visibility:visible;mso-wrap-style:square;v-text-anchor:top" coordsize="75,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EicIA&#10;AADdAAAADwAAAGRycy9kb3ducmV2LnhtbERPTWsCMRC9F/wPYQRvNeuCpaxGEaWghx6qHvQ2bMbN&#10;YjJZk1TXf98UCr3N433OfNk7K+4UYutZwWRcgCCuvW65UXA8fLy+g4gJWaP1TAqeFGG5GLzMsdL+&#10;wV9036dG5BCOFSowKXWVlLE25DCOfUecuYsPDlOGoZE64COHOyvLoniTDlvODQY7Whuqr/tvp8C2&#10;hnabVTqfovu0p0PZhRvulBoN+9UMRKI+/Yv/3Fud50/LEn6/ySfIx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NsSJwgAAAN0AAAAPAAAAAAAAAAAAAAAAAJgCAABkcnMvZG93&#10;bnJldi54bWxQSwUGAAAAAAQABAD1AAAAhwMAAAAA&#10;" path="m36,l,127r44,l53,120r7,-7l65,103,75,67r,-9l72,50,65,46,56,43r-32,e" filled="f" strokeweight=".24272mm">
                          <v:path arrowok="t" o:connecttype="custom" o:connectlocs="36,635;0,762;44,762;53,755;60,748;65,738;75,702;75,693;72,685;65,681;56,678;24,678" o:connectangles="0,0,0,0,0,0,0,0,0,0,0,0"/>
                        </v:shape>
                      </v:group>
                      <v:group id="Group 203" o:spid="_x0000_s1219" style="position:absolute;left:4318;top:741;width:2;height:399" coordorigin="4318,741" coordsize="2,3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MI8MMAAADdAAAADwAAAGRycy9kb3ducmV2LnhtbERPTYvCMBC9C/6HMMLe&#10;NK2iSDWKiC57kAWrsOxtaMa22ExKE9v67zcLgrd5vM9Zb3tTiZYaV1pWEE8iEMSZ1SXnCq6X43gJ&#10;wnlkjZVlUvAkB9vNcLDGRNuOz9SmPhchhF2CCgrv60RKlxVk0E1sTRy4m20M+gCbXOoGuxBuKjmN&#10;ooU0WHJoKLCmfUHZPX0YBZ8ddrtZfGhP99v++XuZf/+cYlLqY9TvViA89f4tfrm/dJg/n87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kwjwwwAAAN0AAAAP&#10;AAAAAAAAAAAAAAAAAKoCAABkcnMvZG93bnJldi54bWxQSwUGAAAAAAQABAD6AAAAmgMAAAAA&#10;">
                        <v:shape id="Freeform 204" o:spid="_x0000_s1220" style="position:absolute;left:4318;top:741;width:2;height:399;visibility:visible;mso-wrap-style:square;v-text-anchor:top" coordsize="2,3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MCLsQA&#10;AADdAAAADwAAAGRycy9kb3ducmV2LnhtbERPS2vCQBC+C/6HZQRvulGsSnSVUimth4ovxOOQHZPY&#10;7GzIbmP8965Q8DYf33Pmy8YUoqbK5ZYVDPoRCOLE6pxTBcfDZ28KwnlkjYVlUnAnB8tFuzXHWNsb&#10;76je+1SEEHYxKsi8L2MpXZKRQde3JXHgLrYy6AOsUqkrvIVwU8hhFI2lwZxDQ4YlfWSU/O7/jILV&#10;YHL2X+vTxmynP821Tsb5doVKdTvN+wyEp8a/xP/ubx3mvw1H8PwmnC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jAi7EAAAA3QAAAA8AAAAAAAAAAAAAAAAAmAIAAGRycy9k&#10;b3ducmV2LnhtbFBLBQYAAAAABAAEAPUAAACJAwAAAAA=&#10;" path="m,l,398e" filled="f" strokeweight=".17322mm">
                          <v:path arrowok="t" o:connecttype="custom" o:connectlocs="0,741;0,1139" o:connectangles="0,0"/>
                        </v:shape>
                      </v:group>
                      <v:group id="Group 205" o:spid="_x0000_s1221" style="position:absolute;left:1711;top:402;width:34;height:36" coordorigin="1711,402" coordsize="34,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Y1H8MAAADdAAAADwAAAGRycy9kb3ducmV2LnhtbERPTYvCMBC9L/gfwgje&#10;1rRKF6lGEVHxIAurgngbmrEtNpPSxLb+e7OwsLd5vM9ZrHpTiZYaV1pWEI8jEMSZ1SXnCi7n3ecM&#10;hPPIGivLpOBFDlbLwccCU207/qH25HMRQtilqKDwvk6ldFlBBt3Y1sSBu9vGoA+wyaVusAvhppKT&#10;KPqSBksODQXWtCkoe5yeRsG+w249jbft8XHfvG7n5Pt6jEmp0bBfz0F46v2/+M990GF+Mk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NjUfwwAAAN0AAAAP&#10;AAAAAAAAAAAAAAAAAKoCAABkcnMvZG93bnJldi54bWxQSwUGAAAAAAQABAD6AAAAmgMAAAAA&#10;">
                        <v:shape id="Freeform 206" o:spid="_x0000_s1222" style="position:absolute;left:1711;top:402;width:34;height:36;visibility:visible;mso-wrap-style:square;v-text-anchor:top" coordsize="3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ByMsUA&#10;AADdAAAADwAAAGRycy9kb3ducmV2LnhtbERPTWvCQBC9F/oflhF6qxtF0xJdJQhiay9W7cHbuDsm&#10;qdnZkN1q/PduodDbPN7nTOedrcWFWl85VjDoJyCItTMVFwr2u+XzKwgfkA3WjknBjTzMZ48PU8yM&#10;u/InXbahEDGEfYYKyhCaTEqvS7Lo+64hjtzJtRZDhG0hTYvXGG5rOUySVFqsODaU2NCiJH3e/lgF&#10;3y/7TYX5bvV1/tCHo35PRzmtlXrqdfkERKAu/Iv/3G8mzh8PU/j9Jp4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4HIyxQAAAN0AAAAPAAAAAAAAAAAAAAAAAJgCAABkcnMv&#10;ZG93bnJldi54bWxQSwUGAAAAAAQABAD1AAAAigMAAAAA&#10;" path="m34,17l31,10,24,3,17,,7,3,3,10,,17,3,27r4,4l17,36,31,27,34,17xe" filled="f" strokeweight=".34678mm">
                          <v:path arrowok="t" o:connecttype="custom" o:connectlocs="34,419;31,412;24,405;17,402;7,405;3,412;0,419;3,429;7,433;17,438;31,429;34,419" o:connectangles="0,0,0,0,0,0,0,0,0,0,0,0"/>
                        </v:shape>
                      </v:group>
                      <v:group id="Group 207" o:spid="_x0000_s1223" style="position:absolute;left:1716;top:409;width:24;height:22" coordorigin="1716,409" coordsize="2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gO88UAAADdAAAADwAAAGRycy9kb3ducmV2LnhtbERPTWvCQBC9F/wPyxS8&#10;NZsoaSXNKiJWPIRCVSi9DdkxCWZnQ3abxH/fLRR6m8f7nHwzmVYM1LvGsoIkikEQl1Y3XCm4nN+e&#10;ViCcR9bYWiYFd3KwWc8ecsy0HfmDhpOvRAhhl6GC2vsuk9KVNRl0ke2IA3e1vUEfYF9J3eMYwk0r&#10;F3H8LA02HBpq7GhXU3k7fRsFhxHH7TLZD8Xturt/ndP3zyIhpeaP0/YVhKfJ/4v/3Ecd5qe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aoDvPFAAAA3QAA&#10;AA8AAAAAAAAAAAAAAAAAqgIAAGRycy9kb3ducmV2LnhtbFBLBQYAAAAABAAEAPoAAACcAwAAAAA=&#10;">
                        <v:shape id="Freeform 208" o:spid="_x0000_s1224" style="position:absolute;left:1716;top:409;width:24;height:22;visibility:visible;mso-wrap-style:square;v-text-anchor:top" coordsize="2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en18gA&#10;AADdAAAADwAAAGRycy9kb3ducmV2LnhtbESPT0vDQBDF74LfYRnBi7Qbg0pJuy1WVAoepH/oeZod&#10;s6HZ2ZBdm7SfvnMQvM3w3rz3m9li8I06URfrwAYexxko4jLYmisDu+3HaAIqJmSLTWAycKYIi/nt&#10;zQwLG3pe02mTKiUhHAs04FJqC61j6chjHIeWWLSf0HlMsnaVth32Eu4bnWfZi/ZYszQ4bOnNUXnc&#10;/HoD/BQPn7vLl3uol8fvZb/eD+9tbsz93fA6BZVoSP/mv+uVFfznXHDlGxlBz6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Z6fXyAAAAN0AAAAPAAAAAAAAAAAAAAAAAJgCAABk&#10;cnMvZG93bnJldi54bWxQSwUGAAAAAAQABAD1AAAAjQMAAAAA&#10;" path="m24,10l22,5,17,,5,,,10r2,7l5,22r12,l22,17r2,-7xe" filled="f" strokeweight=".34678mm">
                          <v:path arrowok="t" o:connecttype="custom" o:connectlocs="24,419;22,414;17,409;5,409;0,419;2,426;5,431;17,431;22,426;24,419" o:connectangles="0,0,0,0,0,0,0,0,0,0"/>
                        </v:shape>
                      </v:group>
                      <v:group id="Group 209" o:spid="_x0000_s1225" style="position:absolute;left:1716;top:1221;width:24;height:24" coordorigin="1716,1221" coordsize="24,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shape id="Freeform 210" o:spid="_x0000_s1226" style="position:absolute;left:1716;top:1221;width:24;height:24;visibility:visible;mso-wrap-style:square;v-text-anchor:top" coordsize="2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BWvMYA&#10;AADdAAAADwAAAGRycy9kb3ducmV2LnhtbESPQWvCQBCF74X+h2UKvdWNilqiq4giFMRDVep1yI7Z&#10;YHY2ZNeY9td3DoXeZnhv3vtmsep9rTpqYxXYwHCQgSIugq24NHA+7d7eQcWEbLEOTAa+KcJq+fy0&#10;wNyGB39Sd0ylkhCOORpwKTW51rFw5DEOQkMs2jW0HpOsbaltiw8J97UeZdlUe6xYGhw2tHFU3I53&#10;b2C7P9jttfuZdYdpv45fLrucRmdjXl/69RxUoj79m/+uP6zgT8bCL9/ICH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BWvMYAAADdAAAADwAAAAAAAAAAAAAAAACYAgAAZHJz&#10;L2Rvd25yZXYueG1sUEsFBgAAAAAEAAQA9QAAAIsDAAAAAA==&#10;" path="m24,12l22,7,17,2,12,,5,2,,12r2,7l5,21r7,3l22,19r2,-7xe" filled="f" strokeweight=".34678mm">
                          <v:path arrowok="t" o:connecttype="custom" o:connectlocs="24,1233;22,1228;17,1223;12,1221;5,1223;0,1233;2,1240;5,1242;12,1245;22,1240;24,1233" o:connectangles="0,0,0,0,0,0,0,0,0,0,0"/>
                        </v:shape>
                      </v:group>
                      <v:group id="Group 211" o:spid="_x0000_s1227" style="position:absolute;left:1711;top:1216;width:34;height:34" coordorigin="1711,1216" coordsize="3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SlwcMAAADdAAAADwAAAGRycy9kb3ducmV2LnhtbERPTYvCMBC9C/6HMMLe&#10;NO2KItUoIuuyBxGsC4u3oRnbYjMpTWzrv98Igrd5vM9ZbXpTiZYaV1pWEE8iEMSZ1SXnCn7P+/EC&#10;hPPIGivLpOBBDjbr4WCFibYdn6hNfS5CCLsEFRTe14mULivIoJvYmjhwV9sY9AE2udQNdiHcVPIz&#10;iubSYMmhocCadgVlt/RuFHx32G2n8Vd7uF13j8t5dvw7xKTUx6jfLkF46v1b/HL/6DB/No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1KXBwwAAAN0AAAAP&#10;AAAAAAAAAAAAAAAAAKoCAABkcnMvZG93bnJldi54bWxQSwUGAAAAAAQABAD6AAAAmgMAAAAA&#10;">
                        <v:shape id="Freeform 212" o:spid="_x0000_s1228" style="position:absolute;left:1711;top:1216;width:34;height:34;visibility:visible;mso-wrap-style:square;v-text-anchor:top" coordsize="3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quZsQA&#10;AADdAAAADwAAAGRycy9kb3ducmV2LnhtbESP3YrCMBCF7wXfIcyCd5paf1i6RhFBUBBE3b0fmtmm&#10;u82kNLHWtzeC4N0M55xvzixWna1ES40vHSsYjxIQxLnTJRcKvi/b4ScIH5A1Vo5JwZ08rJb93gIz&#10;7W58ovYcChEh7DNUYEKoMyl9bsiiH7maOGq/rrEY4toUUjd4i3BbyTRJ5tJiyfGCwZo2hvL/89VG&#10;SmeoLlL8O073bXr8SfzsOj4oNfjo1l8gAnXhbX6ldzrWn01SeH4TR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qrmbEAAAA3QAAAA8AAAAAAAAAAAAAAAAAmAIAAGRycy9k&#10;b3ducmV2LnhtbFBLBQYAAAAABAAEAPUAAACJAwAAAAA=&#10;" path="m34,17l31,9,24,2,17,,7,2,3,9,,17r3,9l7,31r10,2l24,31r7,-5l34,17xe" filled="f" strokeweight=".34678mm">
                          <v:path arrowok="t" o:connecttype="custom" o:connectlocs="34,1233;31,1225;24,1218;17,1216;7,1218;3,1225;0,1233;3,1242;7,1247;17,1249;24,1247;31,1242;34,1233" o:connectangles="0,0,0,0,0,0,0,0,0,0,0,0,0"/>
                        </v:shape>
                      </v:group>
                      <v:group id="Group 213" o:spid="_x0000_s1229" style="position:absolute;left:5422;top:323;width:22;height:24" coordorigin="5422,323" coordsize="2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qeLcMAAADdAAAADwAAAGRycy9kb3ducmV2LnhtbERPTYvCMBC9L/gfwgje&#10;1rQWF6lGEVHxIAurgngbmrEtNpPSxLb+e7OwsLd5vM9ZrHpTiZYaV1pWEI8jEMSZ1SXnCi7n3ecM&#10;hPPIGivLpOBFDlbLwccCU207/qH25HMRQtilqKDwvk6ldFlBBt3Y1sSBu9vGoA+wyaVusAvhppKT&#10;KPqSBksODQXWtCkoe5yeRsG+w26dxNv2+LhvXrfz9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Sp4twwAAAN0AAAAP&#10;AAAAAAAAAAAAAAAAAKoCAABkcnMvZG93bnJldi54bWxQSwUGAAAAAAQABAD6AAAAmgMAAAAA&#10;">
                        <v:shape id="Freeform 214" o:spid="_x0000_s1230" style="position:absolute;left:5422;top:323;width:22;height:24;visibility:visible;mso-wrap-style:square;v-text-anchor:top" coordsize="2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x1ar8A&#10;AADdAAAADwAAAGRycy9kb3ducmV2LnhtbERPy6rCMBDdX/Afwgjurml9IdUoogjdiQ9wOzRjW2wm&#10;pYka/95cuOBuDuc5y3UwjXhS52rLCtJhAoK4sLrmUsHlvP+dg3AeWWNjmRS8ycF61ftZYqbti4/0&#10;PPlSxBB2GSqovG8zKV1RkUE3tC1x5G62M+gj7EqpO3zFcNPIUZLMpMGaY0OFLW0rKu6nh1FwcLs0&#10;N1Ny/kLXOg2T/BBaq9SgHzYLEJ6C/4r/3bmO86fjCfx9E0+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HVqvwAAAN0AAAAPAAAAAAAAAAAAAAAAAJgCAABkcnMvZG93bnJl&#10;di54bWxQSwUGAAAAAAQABAD1AAAAhAMAAAAA&#10;" path="m21,12r,-7l12,,4,2,2,5,,12,4,22r8,2l16,22r5,-5l21,12xe" filled="f" strokeweight=".34678mm">
                          <v:path arrowok="t" o:connecttype="custom" o:connectlocs="21,335;21,328;12,323;4,325;2,328;0,335;4,345;12,347;16,345;21,340;21,335" o:connectangles="0,0,0,0,0,0,0,0,0,0,0"/>
                        </v:shape>
                      </v:group>
                      <v:group id="Group 215" o:spid="_x0000_s1231" style="position:absolute;left:5417;top:318;width:34;height:34" coordorigin="5417,318" coordsize="3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jwsMAAADdAAAADwAAAGRycy9kb3ducmV2LnhtbERPTYvCMBC9L/gfwgje&#10;1rRKF6lGEVHxIAurgngbmrEtNpPSxLb+e7OwsLd5vM9ZrHpTiZYaV1pWEI8jEMSZ1SXnCi7n3ecM&#10;hPPIGivLpOBFDlbLwccCU207/qH25HMRQtilqKDwvk6ldFlBBt3Y1sSBu9vGoA+wyaVusAvhppKT&#10;KPqSBksODQXWtCkoe5yeRsG+w249jbft8XHfvG7n5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76PCwwAAAN0AAAAP&#10;AAAAAAAAAAAAAAAAAKoCAABkcnMvZG93bnJldi54bWxQSwUGAAAAAAQABAD6AAAAmgMAAAAA&#10;">
                        <v:shape id="Freeform 216" o:spid="_x0000_s1232" style="position:absolute;left:5417;top:318;width:34;height:34;visibility:visible;mso-wrap-style:square;v-text-anchor:top" coordsize="3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oZcQA&#10;AADdAAAADwAAAGRycy9kb3ducmV2LnhtbESP3YrCMBCF74V9hzAL3mlq/WHpGmURBAVB1N37oRmb&#10;us2kNLHWtzeC4N0M55xvzsyXna1ES40vHSsYDRMQxLnTJRcKfk/rwRcIH5A1Vo5JwZ08LBcfvTlm&#10;2t34QO0xFCJC2GeowIRQZ1L63JBFP3Q1cdTOrrEY4toUUjd4i3BbyTRJZtJiyfGCwZpWhvL/49VG&#10;SmeoLlK87CfbNt3/JX56He2U6n92P98gAnXhbX6lNzrWn45n8Pwmj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RqGXEAAAA3QAAAA8AAAAAAAAAAAAAAAAAmAIAAGRycy9k&#10;b3ducmV2LnhtbFBLBQYAAAAABAAEAPUAAACJAwAAAAA=&#10;" path="m33,17l31,7,24,3,17,,7,3,2,7,,17,2,27r5,4l17,34r7,-3l31,27,33,17xe" filled="f" strokeweight=".34678mm">
                          <v:path arrowok="t" o:connecttype="custom" o:connectlocs="33,335;31,325;24,321;17,318;7,321;2,325;0,335;2,345;7,349;17,352;24,349;31,345;33,335" o:connectangles="0,0,0,0,0,0,0,0,0,0,0,0,0"/>
                        </v:shape>
                      </v:group>
                      <v:group id="Group 217" o:spid="_x0000_s1233" style="position:absolute;left:1044;top:107;width:226;height:228" coordorigin="1044,107"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shape id="Freeform 218" o:spid="_x0000_s1234" style="position:absolute;left:1044;top:107;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g5q8MA&#10;AADdAAAADwAAAGRycy9kb3ducmV2LnhtbESPTWvCQBCG74X+h2WE3upGi0VTVykBodRTVeh1zI5J&#10;MDsbdlcT/71zELzNMO/HM8v14Fp1pRAbzwYm4wwUceltw5WBw37zPgcVE7LF1jMZuFGE9er1ZYm5&#10;9T3/0XWXKiUhHHM0UKfU5VrHsiaHcew7YrmdfHCYZA2VtgF7CXetnmbZp3bYsDTU2FFRU3neXZyU&#10;9P8Lnp74eCzK8/Z3OxSLQ7gZ8zYavr9AJRrSU/xw/1jBn30IrnwjI+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g5q8MAAADdAAAADwAAAAAAAAAAAAAAAACYAgAAZHJzL2Rv&#10;d25yZXYueG1sUEsFBgAAAAAEAAQA9QAAAIgDAAAAAA==&#10;" path="m226,115r,-21l218,72,175,19,113,,91,2,34,34,2,94,,115r2,22l34,194r57,32l113,228r24,-2l194,194r32,-57l226,115xe" filled="f" strokeweight=".17322mm">
                          <v:path arrowok="t" o:connecttype="custom" o:connectlocs="226,222;226,201;218,179;175,126;113,107;91,109;34,141;2,201;0,222;2,244;34,301;91,333;113,335;137,333;194,301;226,244;226,222" o:connectangles="0,0,0,0,0,0,0,0,0,0,0,0,0,0,0,0,0"/>
                        </v:shape>
                      </v:group>
                      <v:group id="Group 219" o:spid="_x0000_s1235" style="position:absolute;left:1126;top:157;width:58;height:128" coordorigin="1126,157" coordsize="58,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px8UAAADdAAAADwAAAGRycy9kb3ducmV2LnhtbERPTWvCQBC9F/wPyxS8&#10;NZsoKTXNKiJVPIRCVSi9DdkxCWZnQ3abxH/fLRR6m8f7nHwzmVYM1LvGsoIkikEQl1Y3XCm4nPdP&#10;LyCcR9bYWiYFd3KwWc8ecsy0HfmDhpOvRAhhl6GC2vsuk9KVNRl0ke2IA3e1vUEfYF9J3eMYwk0r&#10;F3H8LA02HBpq7GhXU3k7fRsFhxHH7TJ5G4rbdXf/Oqf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2iqcfFAAAA3QAA&#10;AA8AAAAAAAAAAAAAAAAAqgIAAGRycy9kb3ducmV2LnhtbFBLBQYAAAAABAAEAPoAAACcAwAAAAA=&#10;">
                        <v:shape id="Freeform 220" o:spid="_x0000_s1236" style="position:absolute;left:1126;top:157;width:58;height:128;visibility:visible;mso-wrap-style:square;v-text-anchor:top" coordsize="58,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qA68kA&#10;AADdAAAADwAAAGRycy9kb3ducmV2LnhtbESPQWvCQBCF74L/YZlCb7qp1GJTV1FbQSgetLXF2zQ7&#10;TdJmZ0N21fjvnYPgbYb35r1vxtPWVepITSg9G3joJ6CIM29Lzg18fix7I1AhIlusPJOBMwWYTrqd&#10;MabWn3hDx23MlYRwSNFAEWOdah2yghyGvq+JRfv1jcMoa5Nr2+BJwl2lB0nypB2WLA0F1rQoKPvf&#10;HpyBffbdzperze7ws94977+Gr2/v6z9j7u/a2QuoSG28ma/XKyv4w0fhl29kBD2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3qA68kAAADdAAAADwAAAAAAAAAAAAAAAACYAgAA&#10;ZHJzL2Rvd25yZXYueG1sUEsFBgAAAAAEAAQA9QAAAI4DAAAAAA==&#10;" path="m,128r28,l38,125r10,-5l55,111,57,99r,-12l55,75,48,65,38,60,28,58,,58,,,50,e" filled="f" strokeweight=".24272mm">
                          <v:path arrowok="t" o:connecttype="custom" o:connectlocs="0,285;28,285;38,282;48,277;55,268;57,256;57,244;55,232;48,222;38,217;28,215;0,215;0,157;50,157" o:connectangles="0,0,0,0,0,0,0,0,0,0,0,0,0,0"/>
                        </v:shape>
                      </v:group>
                      <v:group id="Group 221" o:spid="_x0000_s1237" style="position:absolute;left:1270;top:222;width:116;height:2" coordorigin="1270,222"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WvMMAAADdAAAADwAAAGRycy9kb3ducmV2LnhtbERPS4vCMBC+C/6HMIK3&#10;Na2usnSNIqLiQRZ8wLK3oRnbYjMpTWzrv98Igrf5+J4zX3amFA3VrrCsIB5FIIhTqwvOFFzO248v&#10;EM4jaywtk4IHOVgu+r05Jtq2fKTm5DMRQtglqCD3vkqkdGlOBt3IVsSBu9raoA+wzqSusQ3hppTj&#10;KJpJgwWHhhwrWueU3k53o2DXYruaxJvmcLuuH3/n6c/vISalhoNu9Q3CU+ff4pd7r8P86W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0ta8wwAAAN0AAAAP&#10;AAAAAAAAAAAAAAAAAKoCAABkcnMvZG93bnJldi54bWxQSwUGAAAAAAQABAD6AAAAmgMAAAAA&#10;">
                        <v:shape id="Freeform 222" o:spid="_x0000_s1238" style="position:absolute;left:1270;top:222;width:116;height: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9qoMgA&#10;AADdAAAADwAAAGRycy9kb3ducmV2LnhtbESPT2vCQBDF7wW/wzKFXqRutFY0dZUSGhFv1SJ4G7LT&#10;JDQ7m2Y3f/z2XUHobYb3fm/erLeDqURHjSstK5hOIhDEmdUl5wq+TunzEoTzyBory6TgSg62m9HD&#10;GmNte/6k7uhzEULYxaig8L6OpXRZQQbdxNbEQfu2jUEf1iaXusE+hJtKzqJoIQ2WHC4UWFNSUPZz&#10;bE2oke5WOllczr8f191pPG/7l4PNlXp6HN7fQHga/L/5Tu914F7nM7h9E0aQm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b2qgyAAAAN0AAAAPAAAAAAAAAAAAAAAAAJgCAABk&#10;cnMvZG93bnJldi54bWxQSwUGAAAAAAQABAD1AAAAjQMAAAAA&#10;" path="m115,l,e" filled="f" strokeweight=".17322mm">
                          <v:path arrowok="t" o:connecttype="custom" o:connectlocs="115,0;0,0" o:connectangles="0,0"/>
                        </v:shape>
                      </v:group>
                      <v:group id="Group 223" o:spid="_x0000_s1239" style="position:absolute;left:1385;top:222;width:344;height:197" coordorigin="1385,222" coordsize="344,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EztUMUAAADdAAAADwAAAGRycy9kb3ducmV2LnhtbERPTWvCQBC9F/wPyxS8&#10;NZtoUyTNKiJVPIRCVSi9DdkxCWZnQ3abxH/fLRR6m8f7nHwzmVYM1LvGsoIkikEQl1Y3XCm4nPdP&#10;KxDOI2tsLZOCOznYrGcPOWbajvxBw8lXIoSwy1BB7X2XSenKmgy6yHbEgbva3qAPsK+k7nEM4aaV&#10;izh+kQYbDg01drSrqbydvo2Cw4jjdpm8DcXturt/ndP3zyIhpeaP0/YVhKfJ/4v/3Ecd5qfP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RM7VDFAAAA3QAA&#10;AA8AAAAAAAAAAAAAAAAAqgIAAGRycy9kb3ducmV2LnhtbFBLBQYAAAAABAAEAPoAAACcAwAAAAA=&#10;">
                        <v:shape id="Freeform 224" o:spid="_x0000_s1240" style="position:absolute;left:1385;top:222;width:344;height:197;visibility:visible;mso-wrap-style:square;v-text-anchor:top" coordsize="344,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TH98MA&#10;AADdAAAADwAAAGRycy9kb3ducmV2LnhtbERPTWsCMRC9F/ofwhR6q1nFlroaRS2CHtUqeBs24+5i&#10;MlmTqFt/fVMQepvH+5zRpLVGXMmH2rGCbicDQVw4XXOp4Hu7ePsEESKyRuOYFPxQgMn4+WmEuXY3&#10;XtN1E0uRQjjkqKCKscmlDEVFFkPHNcSJOzpvMSboS6k93lK4NbKXZR/SYs2pocKG5hUVp83FKiCe&#10;+fuZB+a4mq4Xu69Z93zYG6VeX9rpEESkNv6LH+6lTvPf+334+yadIM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TH98MAAADdAAAADwAAAAAAAAAAAAAAAACYAgAAZHJzL2Rv&#10;d25yZXYueG1sUEsFBgAAAAAEAAQA9QAAAIgDAAAAAA==&#10;" path="m343,197l,e" filled="f" strokeweight=".17322mm">
                          <v:path arrowok="t" o:connecttype="custom" o:connectlocs="343,419;0,222" o:connectangles="0,0"/>
                        </v:shape>
                      </v:group>
                      <v:group id="Group 225" o:spid="_x0000_s1241" style="position:absolute;left:1044;top:921;width:226;height:228" coordorigin="1044,921"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nQv8QAAADdAAAADwAAAGRycy9kb3ducmV2LnhtbERPS2vCQBC+F/wPywi9&#10;1U1sIxJdRUTFgxR8gHgbsmMSzM6G7JrEf98tFHqbj+8582VvKtFS40rLCuJRBII4s7rkXMHlvP2Y&#10;gnAeWWNlmRS8yMFyMXibY6ptx0dqTz4XIYRdigoK7+tUSpcVZNCNbE0cuLttDPoAm1zqBrsQbio5&#10;jqKJNFhyaCiwpnVB2eP0NAp2HXarz3jTHh739et2Tr6vh5iUeh/2qxkIT73/F/+59zrMT74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OnQv8QAAADdAAAA&#10;DwAAAAAAAAAAAAAAAACqAgAAZHJzL2Rvd25yZXYueG1sUEsFBgAAAAAEAAQA+gAAAJsDAAAAAA==&#10;">
                        <v:shape id="Freeform 226" o:spid="_x0000_s1242" style="position:absolute;left:1044;top:921;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17P8QA&#10;AADdAAAADwAAAGRycy9kb3ducmV2LnhtbESPQYvCMBCF78L+hzDC3jRVVtGuUZaCsKwntbDXsRnb&#10;YjMpSbT13xtB8DbDe/O+N6tNbxpxI+drywom4wQEcWF1zaWC/LgdLUD4gKyxsUwK7uRhs/4YrDDV&#10;tuM93Q6hFDGEfYoKqhDaVEpfVGTQj21LHLWzdQZDXF0ptcMuhptGTpNkLg3WHAkVtpRVVFwOVxMh&#10;3f+Sp2c+nbLisvvb9dkyd3elPof9zzeIQH14m1/XvzrWn33N4flNHEG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Nez/EAAAA3QAAAA8AAAAAAAAAAAAAAAAAmAIAAGRycy9k&#10;b3ducmV2LnhtbFBLBQYAAAAABAAEAPUAAACJAwAAAAA=&#10;" path="m226,112r,-21l218,69,175,19,113,,91,2,34,33,2,91,,112r2,24l34,194r57,31l113,228r24,-3l194,194r32,-58l226,112xe" filled="f" strokeweight=".17322mm">
                          <v:path arrowok="t" o:connecttype="custom" o:connectlocs="226,1033;226,1012;218,990;175,940;113,921;91,923;34,954;2,1012;0,1033;2,1057;34,1115;91,1146;113,1149;137,1146;194,1115;226,1057;226,1033" o:connectangles="0,0,0,0,0,0,0,0,0,0,0,0,0,0,0,0,0"/>
                        </v:shape>
                      </v:group>
                      <v:group id="Group 227" o:spid="_x0000_s1243" style="position:absolute;left:1130;top:971;width:56;height:128" coordorigin="1130,971" coordsize="56,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frU8QAAADdAAAADwAAAGRycy9kb3ducmV2LnhtbERPTWvCQBC9C/0PyxR6&#10;003a2krqKiJVPIhgFMTbkB2TYHY2ZLdJ/PddQfA2j/c503lvKtFS40rLCuJRBII4s7rkXMHxsBpO&#10;QDiPrLGyTApu5GA+exlMMdG24z21qc9FCGGXoILC+zqR0mUFGXQjWxMH7mIbgz7AJpe6wS6Em0q+&#10;R9GXNFhyaCiwpmVB2TX9MwrWHXaLj/i33V4vy9v5MN6dtjEp9fbaL35AeOr9U/xwb3SYP/78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3frU8QAAADdAAAA&#10;DwAAAAAAAAAAAAAAAACqAgAAZHJzL2Rvd25yZXYueG1sUEsFBgAAAAAEAAQA+gAAAJsDAAAAAA==&#10;">
                        <v:shape id="Freeform 228" o:spid="_x0000_s1244" style="position:absolute;left:1130;top:971;width:56;height:128;visibility:visible;mso-wrap-style:square;v-text-anchor:top" coordsize="56,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MhHcgA&#10;AADdAAAADwAAAGRycy9kb3ducmV2LnhtbESPQU/CQBCF7yT+h82YcJOtIGAKCxEMieGigDEeh+7Q&#10;VruzTXcp5d87BxNuM3lv3vtmvuxcpVpqQunZwOMgAUWceVtybuDzsHl4BhUissXKMxm4UoDl4q43&#10;x9T6C++o3cdcSQiHFA0UMdap1iEryGEY+JpYtJNvHEZZm1zbBi8S7io9TJKJdliyNBRY07qg7Hd/&#10;dgaS0Xv7fTzb1c/VfmxOu9VhO/16NaZ/373MQEXq4s38f/1mBX/8JLjyjY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AyEdyAAAAN0AAAAPAAAAAAAAAAAAAAAAAJgCAABk&#10;cnMvZG93bnJldi54bWxQSwUGAAAAAAQABAD1AAAAjQMAAAAA&#10;" path="m41,l27,10,12,22,3,38,,58,,98r3,12l8,120r9,5l27,127r12,-2l48,120r5,-10l56,98r,-21l53,67,46,60,36,58,,58e" filled="f" strokeweight=".24272mm">
                          <v:path arrowok="t" o:connecttype="custom" o:connectlocs="41,971;27,981;12,993;3,1009;0,1029;0,1069;3,1081;8,1091;17,1096;27,1098;39,1096;48,1091;53,1081;56,1069;56,1048;53,1038;46,1031;36,1029;0,1029" o:connectangles="0,0,0,0,0,0,0,0,0,0,0,0,0,0,0,0,0,0,0"/>
                        </v:shape>
                      </v:group>
                      <v:group id="Group 229" o:spid="_x0000_s1245" style="position:absolute;left:1270;top:1033;width:459;height:200" coordorigin="1270,1033" coordsize="459,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TausQAAADdAAAADwAAAGRycy9kb3ducmV2LnhtbERPTWvCQBC9C/0PyxR6&#10;003aWmrqKiJVPIhgFMTbkB2TYHY2ZLdJ/PddQfA2j/c503lvKtFS40rLCuJRBII4s7rkXMHxsBp+&#10;g3AeWWNlmRTcyMF89jKYYqJtx3tqU5+LEMIuQQWF93UipcsKMuhGtiYO3MU2Bn2ATS51g10IN5V8&#10;j6IvabDk0FBgTcuCsmv6ZxSsO+wWH/Fvu71elrfzYbw7bWNS6u21X/yA8NT7p/jh3ugwf/w5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aTausQAAADdAAAA&#10;DwAAAAAAAAAAAAAAAACqAgAAZHJzL2Rvd25yZXYueG1sUEsFBgAAAAAEAAQA+gAAAJsDAAAAAA==&#10;">
                        <v:shape id="Freeform 230" o:spid="_x0000_s1246" style="position:absolute;left:1270;top:1033;width:459;height:200;visibility:visible;mso-wrap-style:square;v-text-anchor:top" coordsize="459,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hIzMYA&#10;AADdAAAADwAAAGRycy9kb3ducmV2LnhtbESP0WrCQBBF3wv9h2WEvtWNVYtEVymtBYsgVvMBQ3ZM&#10;QrKzMbvV+PedB8G3Ge6de88sVr1r1IW6UHk2MBomoIhzbysuDGTH79cZqBCRLTaeycCNAqyWz08L&#10;TK2/8i9dDrFQEsIhRQNljG2qdchLchiGviUW7eQ7h1HWrtC2w6uEu0a/Jcm7dlixNJTY0mdJeX34&#10;cwb2yXq3zbLxef3l95uf3YTPdT025mXQf8xBRerjw3y/3ljBn06FX76REf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hIzMYAAADdAAAADwAAAAAAAAAAAAAAAACYAgAAZHJz&#10;L2Rvd25yZXYueG1sUEsFBgAAAAAEAAQA9QAAAIsDAAAAAA==&#10;" path="m458,200l115,,,e" filled="f" strokeweight=".17322mm">
                          <v:path arrowok="t" o:connecttype="custom" o:connectlocs="458,1233;115,1033;0,1033" o:connectangles="0,0,0"/>
                        </v:shape>
                      </v:group>
                      <v:group id="Group 231" o:spid="_x0000_s1247" style="position:absolute;left:5688;top:-313;width:228;height:226" coordorigin="5688,-313" coordsize="228,2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tAYcQAAADdAAAADwAAAGRycy9kb3ducmV2LnhtbERPS2vCQBC+C/6HZYTe&#10;dJOWFImuImJLD6HQRCi9DdkxCWZnQ3abx7/vFgq9zcf3nP1xMq0YqHeNZQXxJgJBXFrdcKXgWrys&#10;tyCcR9bYWiYFMzk4HpaLPabajvxBQ+4rEULYpaig9r5LpXRlTQbdxnbEgbvZ3qAPsK+k7nEM4aaV&#10;j1H0LA02HBpq7OhcU3nPv42C1xHH01N8GbL77Tx/Fcn7ZxaTUg+r6bQD4Wny/+I/95sO85Mkht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gtAYcQAAADdAAAA&#10;DwAAAAAAAAAAAAAAAACqAgAAZHJzL2Rvd25yZXYueG1sUEsFBgAAAAAEAAQA+gAAAJsDAAAAAA==&#10;">
                        <v:shape id="Freeform 232" o:spid="_x0000_s1248" style="position:absolute;left:5688;top:-313;width:228;height:226;visibility:visible;mso-wrap-style:square;v-text-anchor:top" coordsize="228,2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5ZMQA&#10;AADdAAAADwAAAGRycy9kb3ducmV2LnhtbERPTWvCQBC9F/wPyxS8NZsGLCV1FQloPfTQGk2vQ3ZM&#10;gtnZuLvV+O+7hYK3ebzPmS9H04sLOd9ZVvCcpCCIa6s7bhTsy/XTKwgfkDX2lknBjTwsF5OHOeba&#10;XvmLLrvQiBjCPkcFbQhDLqWvWzLoEzsQR+5oncEQoWukdniN4aaXWZq+SIMdx4YWBypaqk+7H6Og&#10;/PguzOdtY8r0/eB9dT5mRSWVmj6OqzcQgcZwF/+7tzrOn80y+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PuWTEAAAA3QAAAA8AAAAAAAAAAAAAAAAAmAIAAGRycy9k&#10;b3ducmV2LnhtbFBLBQYAAAAABAAEAPUAAACJAwAAAAA=&#10;" path="m228,113l209,50,158,7,115,,94,2,34,34,,113r5,24l34,194r60,32l137,226r57,-32l226,137r2,-24xe" filled="f" strokeweight=".17322mm">
                          <v:path arrowok="t" o:connecttype="custom" o:connectlocs="228,-200;209,-263;158,-306;115,-313;94,-311;34,-279;0,-200;5,-176;34,-119;94,-87;137,-87;194,-119;226,-176;228,-200" o:connectangles="0,0,0,0,0,0,0,0,0,0,0,0,0,0"/>
                        </v:shape>
                      </v:group>
                      <v:group id="Group 233" o:spid="_x0000_s1249" style="position:absolute;left:5575;top:-200;width:113;height:2" coordorigin="5575,-200" coordsize="1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V7jcMAAADdAAAADwAAAGRycy9kb3ducmV2LnhtbERPTYvCMBC9L/gfwgje&#10;1rRKF6lGEVHxIAurgngbmrEtNpPSxLb+e7OwsLd5vM9ZrHpTiZYaV1pWEI8jEMSZ1SXnCi7n3ecM&#10;hPPIGivLpOBFDlbLwccCU207/qH25HMRQtilqKDwvk6ldFlBBt3Y1sSBu9vGoA+wyaVusAvhppKT&#10;KPqSBksODQXWtCkoe5yeRsG+w249jbft8XHfvG7n5P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lXuNwwAAAN0AAAAP&#10;AAAAAAAAAAAAAAAAAKoCAABkcnMvZG93bnJldi54bWxQSwUGAAAAAAQABAD6AAAAmgMAAAAA&#10;">
                        <v:shape id="Freeform 234" o:spid="_x0000_s1250" style="position:absolute;left:5575;top:-200;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ZssQA&#10;AADdAAAADwAAAGRycy9kb3ducmV2LnhtbERPTWvCQBC9F/wPywheim4s3SLRTRBLwIM9VCt4HLJj&#10;EszOhuxq0n/fLRR6m8f7nE0+2lY8qPeNYw3LRQKCuHSm4UrD16mYr0D4gGywdUwavslDnk2eNpga&#10;N/AnPY6hEjGEfYoa6hC6VEpf1mTRL1xHHLmr6y2GCPtKmh6HGG5b+ZIkb9Jiw7Ghxo52NZW3491q&#10;CIfz+/O9OCRdsfoYaKfcSamL1rPpuF2DCDSGf/Gfe2/ifKVe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hWbLEAAAA3QAAAA8AAAAAAAAAAAAAAAAAmAIAAGRycy9k&#10;b3ducmV2LnhtbFBLBQYAAAAABAAEAPUAAACJAwAAAAA=&#10;" path="m,l113,e" filled="f" strokeweight=".17322mm">
                          <v:path arrowok="t" o:connecttype="custom" o:connectlocs="0,0;113,0" o:connectangles="0,0"/>
                        </v:shape>
                      </v:group>
                      <v:group id="Group 235" o:spid="_x0000_s1251" style="position:absolute;left:5434;top:-200;width:142;height:536" coordorigin="5434,-200" coordsize="142,5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EZiwwAAAN0AAAAP&#10;AAAAAAAAAAAAAAAAAKoCAABkcnMvZG93bnJldi54bWxQSwUGAAAAAAQABAD6AAAAmgMAAAAA&#10;">
                        <v:shape id="Freeform 236" o:spid="_x0000_s1252" style="position:absolute;left:5434;top:-200;width:142;height:536;visibility:visible;mso-wrap-style:square;v-text-anchor:top" coordsize="142,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PP8QA&#10;AADdAAAADwAAAGRycy9kb3ducmV2LnhtbERPTWvCQBC9C/6HZQq96aYFo6auIsWABy9NC+ptyI5J&#10;aHY2ZLfJ+u+7hYK3ebzP2eyCacVAvWssK3iZJyCIS6sbrhR8feazFQjnkTW2lknBnRzsttPJBjNt&#10;R/6gofCViCHsMlRQe99lUrqyJoNubjviyN1sb9BH2FdS9zjGcNPK1yRJpcGGY0ONHb3XVH4XP0aB&#10;Wa5up7U+FOZ6qcJ5TA/ylCdKPT+F/RsIT8E/xP/uo47zF4sU/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iTz/EAAAA3QAAAA8AAAAAAAAAAAAAAAAAmAIAAGRycy9k&#10;b3ducmV2LnhtbFBLBQYAAAAABAAEAPUAAACJAwAAAAA=&#10;" path="m,535l141,e" filled="f" strokeweight=".17322mm">
                          <v:path arrowok="t" o:connecttype="custom" o:connectlocs="0,335;141,-200" o:connectangles="0,0"/>
                        </v:shape>
                      </v:group>
                      <v:group id="Group 237" o:spid="_x0000_s1253" style="position:absolute;left:5717;top:719;width:286;height:164" coordorigin="5717,719" coordsize="286,1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59jsQAAADdAAAADwAAAGRycy9kb3ducmV2LnhtbERPS2vCQBC+F/wPywi9&#10;1U0sqRJdRUTFgxR8gHgbsmMSzM6G7JrEf98tFHqbj+8582VvKtFS40rLCuJRBII4s7rkXMHlvP2Y&#10;gnAeWWNlmRS8yMFyMXibY6ptx0dqTz4XIYRdigoK7+tUSpcVZNCNbE0cuLttDPoAm1zqBrsQbio5&#10;jqIvabDk0FBgTeuCssfpaRTsOuxWn/GmPTzu69ftnHxfDzEp9T7sVzMQnnr/L/5z73WYnyQ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q59jsQAAADdAAAA&#10;DwAAAAAAAAAAAAAAAACqAgAAZHJzL2Rvd25yZXYueG1sUEsFBgAAAAAEAAQA+gAAAJsDAAAAAA==&#10;">
                        <v:shape id="Freeform 238" o:spid="_x0000_s1254" style="position:absolute;left:5717;top:719;width:286;height:164;visibility:visible;mso-wrap-style:square;v-text-anchor:top" coordsize="286,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naxsYA&#10;AADdAAAADwAAAGRycy9kb3ducmV2LnhtbESPQWvCQBCF74L/YRnBm+6qVdrUVUQo9NTSKEhvQ3aa&#10;hGZnY3Yb47/vHAq9zfDevPfNdj/4RvXUxTqwhcXcgCIugqu5tHA+vcweQcWE7LAJTBbuFGG/G4+2&#10;mLlw4w/q81QqCeGYoYUqpTbTOhYVeYzz0BKL9hU6j0nWrtSuw5uE+0YvjdlojzVLQ4UtHSsqvvMf&#10;b+Hh/erz3n8e3OryFPWpNG/3jbF2OhkOz6ASDenf/Hf96gR/vRZc+UZG0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naxsYAAADdAAAADwAAAAAAAAAAAAAAAACYAgAAZHJz&#10;L2Rvd25yZXYueG1sUEsFBgAAAAAEAAQA9QAAAIsDAAAAAA==&#10;" path="m,163l285,e" filled="f" strokeweight=".17322mm">
                          <v:path arrowok="t" o:connecttype="custom" o:connectlocs="0,882;285,719" o:connectangles="0,0"/>
                        </v:shape>
                      </v:group>
                      <v:group id="Group 239" o:spid="_x0000_s1255" style="position:absolute;left:6115;top:604;width:226;height:228" coordorigin="6115,604"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1MZ8QAAADdAAAADwAAAGRycy9kb3ducmV2LnhtbERPS2vCQBC+F/wPywi9&#10;1U0sKRpdRUTFgxR8gHgbsmMSzM6G7JrEf98tFHqbj+8582VvKtFS40rLCuJRBII4s7rkXMHlvP2Y&#10;gHAeWWNlmRS8yMFyMXibY6ptx0dqTz4XIYRdigoK7+tUSpcVZNCNbE0cuLttDPoAm1zqBrsQbio5&#10;jqIvabDk0FBgTeuCssfpaRTsOuxWn/GmPTzu69ftnHxfDzEp9T7sVzMQnnr/L/5z73WYnyR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H1MZ8QAAADdAAAA&#10;DwAAAAAAAAAAAAAAAACqAgAAZHJzL2Rvd25yZXYueG1sUEsFBgAAAAAEAAQA+gAAAJsDAAAAAA==&#10;">
                        <v:shape id="Freeform 240" o:spid="_x0000_s1256" style="position:absolute;left:6115;top:604;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0asMMA&#10;AADdAAAADwAAAGRycy9kb3ducmV2LnhtbESPTWvCQBCG70L/wzKF3nRToaLRVUqgIHqqCl7H7JgE&#10;s7Nhd2viv3cOQm8zzPvxzGozuFbdKcTGs4HPSQaKuPS24crA6fgznoOKCdli65kMPCjCZv02WmFu&#10;fc+/dD+kSkkIxxwN1Cl1udaxrMlhnPiOWG5XHxwmWUOlbcBewl2rp1k20w4bloYaOypqKm+HPycl&#10;/XnB0ytfLkV52+/2Q7E4hYcxH+/D9xJUoiH9i1/urRX8r5nwyzcyg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0asMMAAADdAAAADwAAAAAAAAAAAAAAAACYAgAAZHJzL2Rv&#10;d25yZXYueG1sUEsFBgAAAAAEAAQA9QAAAIgDAAAAAA==&#10;" path="m226,115l207,50,156,9,113,,91,2,34,33,3,91,,115r3,22l34,194r57,31l113,228r22,-3l192,194r31,-57l226,115xe" filled="f" strokeweight=".17322mm">
                          <v:path arrowok="t" o:connecttype="custom" o:connectlocs="226,719;207,654;156,613;113,604;91,606;34,637;3,695;0,719;3,741;34,798;91,829;113,832;135,829;192,798;223,741;226,719" o:connectangles="0,0,0,0,0,0,0,0,0,0,0,0,0,0,0,0"/>
                        </v:shape>
                      </v:group>
                      <v:group id="Group 241" o:spid="_x0000_s1257" style="position:absolute;left:6002;top:719;width:113;height:2" coordorigin="6002,719" coordsize="1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eK3MMAAADdAAAADwAAAGRycy9kb3ducmV2LnhtbERPTYvCMBC9C/6HMII3&#10;TbuLIl2jiKyLBxGsC8vehmZsi82kNLGt/94Igrd5vM9ZrntTiZYaV1pWEE8jEMSZ1SXnCn7Pu8kC&#10;hPPIGivLpOBODtar4WCJibYdn6hNfS5CCLsEFRTe14mULivIoJvamjhwF9sY9AE2udQNdiHcVPIj&#10;iubSYMmhocCatgVl1/RmFPx02G0+4+/2cL1s7//n2fHvEJNS41G/+QLhqfdv8cu912H+bB7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Z4rcwwAAAN0AAAAP&#10;AAAAAAAAAAAAAAAAAKoCAABkcnMvZG93bnJldi54bWxQSwUGAAAAAAQABAD6AAAAmgMAAAAA&#10;">
                        <v:shape id="Freeform 242" o:spid="_x0000_s1258" style="position:absolute;left:6002;top:719;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iu4MMA&#10;AADdAAAADwAAAGRycy9kb3ducmV2LnhtbERPS4vCMBC+C/sfwizsRTRVqEg1LYtLwYMefCzscWjG&#10;tthMShNt998bQfA2H99z1tlgGnGnztWWFcymEQjiwuqaSwXnUz5ZgnAeWWNjmRT8k4Ms/RitMdG2&#10;5wPdj74UIYRdggoq79tESldUZNBNbUscuIvtDPoAu1LqDvsQbho5j6KFNFhzaKiwpU1FxfV4Mwr8&#10;7vdnfMt3UZsv9z1tYnuK4z+lvj6H7xUIT4N/i1/urQ7z48Ucnt+EE2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2iu4MMAAADdAAAADwAAAAAAAAAAAAAAAACYAgAAZHJzL2Rv&#10;d25yZXYueG1sUEsFBgAAAAAEAAQA9QAAAIgDAAAAAA==&#10;" path="m,l113,e" filled="f" strokeweight=".17322mm">
                          <v:path arrowok="t" o:connecttype="custom" o:connectlocs="0,0;113,0" o:connectangles="0,0"/>
                        </v:shape>
                      </v:group>
                      <v:group id="Group 243" o:spid="_x0000_s1259" style="position:absolute;left:5772;top:-263;width:56;height:128" coordorigin="5772,-263" coordsize="56,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xMMQAAADdAAAADwAAAGRycy9kb3ducmV2LnhtbERPTWuDQBC9F/oflin0&#10;1qw2KMVmIxLa0kMIxBRKb4M7UYk7K+5Wzb/PBgK5zeN9ziqfTSdGGlxrWUG8iEAQV1a3XCv4OXy+&#10;vIFwHlljZ5kUnMlBvn58WGGm7cR7GktfixDCLkMFjfd9JqWrGjLoFrYnDtzRDgZ9gEMt9YBTCDed&#10;fI2iVBpsOTQ02NOmoepU/hsFXxNOxTL+GLen4+b8d0h2v9uYlHp+mot3EJ5mfxff3N86zE/S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mxMMQAAADdAAAA&#10;DwAAAAAAAAAAAAAAAACqAgAAZHJzL2Rvd25yZXYueG1sUEsFBgAAAAAEAAQA+gAAAJsDAAAAAA==&#10;">
                        <v:shape id="Freeform 244" o:spid="_x0000_s1260" style="position:absolute;left:5772;top:-263;width:56;height:128;visibility:visible;mso-wrap-style:square;v-text-anchor:top" coordsize="56,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t3eMUA&#10;AADdAAAADwAAAGRycy9kb3ducmV2LnhtbERPS2vCQBC+C/0PyxR60421VYlupFqE0ov1gfQ4zU4e&#10;mp0N2TXGf98tCL3Nx/ec+aIzlWipcaVlBcNBBII4tbrkXMFhv+5PQTiPrLGyTApu5GCRPPTmGGt7&#10;5S21O5+LEMIuRgWF93UspUsLMugGtiYOXGYbgz7AJpe6wWsIN5V8jqKxNFhyaCiwplVB6Xl3MQqi&#10;0ab9/rno5emmv9bZdrn/nBzflXp67N5mIDx1/l98d3/oMP91/AJ/34QTZP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3d4xQAAAN0AAAAPAAAAAAAAAAAAAAAAAJgCAABkcnMv&#10;ZG93bnJldi54bWxQSwUGAAAAAAQABAD1AAAAigMAAAAA&#10;" path="m,128r29,l38,125r10,-7l53,108r2,-9l55,84,53,75,48,65,38,58,29,56,,56,,,48,e" filled="f" strokeweight=".24272mm">
                          <v:path arrowok="t" o:connecttype="custom" o:connectlocs="0,-135;29,-135;38,-138;48,-145;53,-155;55,-164;55,-179;53,-188;48,-198;38,-205;29,-207;0,-207;0,-263;48,-263" o:connectangles="0,0,0,0,0,0,0,0,0,0,0,0,0,0"/>
                        </v:shape>
                      </v:group>
                      <v:group id="Group 245" o:spid="_x0000_s1261" style="position:absolute;left:6161;top:654;width:29;height:128" coordorigin="6161,654" coordsize="29,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yM38MAAADdAAAADwAAAGRycy9kb3ducmV2LnhtbERPTYvCMBC9L/gfwgh7&#10;W9MqFalGEXFlDyKsCuJtaMa22ExKk23rvzeCsLd5vM9ZrHpTiZYaV1pWEI8iEMSZ1SXnCs6n768Z&#10;COeRNVaWScGDHKyWg48Fptp2/Evt0ecihLBLUUHhfZ1K6bKCDLqRrYkDd7ONQR9gk0vdYBfCTSXH&#10;UTSVBksODQXWtCkoux//jIJdh916Em/b/f22eVxPyeGyj0mpz2G/noPw1Pt/8dv9o8P8ZJr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XIzfwwAAAN0AAAAP&#10;AAAAAAAAAAAAAAAAAKoCAABkcnMvZG93bnJldi54bWxQSwUGAAAAAAQABAD6AAAAmgMAAAAA&#10;">
                        <v:shape id="Freeform 246" o:spid="_x0000_s1262" style="position:absolute;left:6161;top:654;width:29;height:128;visibility:visible;mso-wrap-style:square;v-text-anchor:top" coordsize="29,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gGcQA&#10;AADdAAAADwAAAGRycy9kb3ducmV2LnhtbERPS2vCQBC+C/0PyxS8SN0omJbUVcQX0psPLL0N2WmS&#10;mp0N2TWJ/74rCN7m43vOdN6ZUjRUu8KygtEwAkGcWl1wpuB03Lx9gHAeWWNpmRTcyMF89tKbYqJt&#10;y3tqDj4TIYRdggpy76tESpfmZNANbUUcuF9bG/QB1pnUNbYh3JRyHEWxNFhwaMixomVO6eVwNQqO&#10;63ZrB/vL3/vKnr6anxt9n89Xpfqv3eIThKfOP8UP906H+ZM4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z4BnEAAAA3QAAAA8AAAAAAAAAAAAAAAAAmAIAAGRycy9k&#10;b3ducmV2LnhtbFBLBQYAAAAABAAEAPUAAACJAwAAAAA=&#10;" path="m29,127l29,,,29e" filled="f" strokeweight=".24272mm">
                          <v:path arrowok="t" o:connecttype="custom" o:connectlocs="29,781;29,654;0,683" o:connectangles="0,0,0"/>
                        </v:shape>
                      </v:group>
                      <v:group id="Group 247" o:spid="_x0000_s1263" style="position:absolute;left:6230;top:654;width:29;height:22" coordorigin="6230,654" coordsize="2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K3M8UAAADdAAAADwAAAGRycy9kb3ducmV2LnhtbERPS2vCQBC+F/wPyxS8&#10;1U2UpJK6ikiVHkKhKpTehuyYBLOzIbvN4993C4Xe5uN7zmY3mkb01LnasoJ4EYEgLqyuuVRwvRyf&#10;1iCcR9bYWCYFEznYbWcPG8y0HfiD+rMvRQhhl6GCyvs2k9IVFRl0C9sSB+5mO4M+wK6UusMhhJtG&#10;LqMolQZrDg0VtnSoqLifv42C04DDfhW/9vn9dpi+Lsn7Zx6TUvPHcf8CwtPo/8V/7jcd5ifpM/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CtzPFAAAA3QAA&#10;AA8AAAAAAAAAAAAAAAAAqgIAAGRycy9kb3ducmV2LnhtbFBLBQYAAAAABAAEAPoAAACcAwAAAAA=&#10;">
                        <v:shape id="Freeform 248" o:spid="_x0000_s1264" style="position:absolute;left:6230;top:654;width:29;height:22;visibility:visible;mso-wrap-style:square;v-text-anchor:top" coordsize="2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PZ5cgA&#10;AADdAAAADwAAAGRycy9kb3ducmV2LnhtbESPQU/CQBCF7yb+h82YcCGwlQSEykIMRONJIhDU26Q7&#10;dhu7s013odVf7xxMvM3kvXnvm+W697W6UBurwAZuxxko4iLYiksDx8PjaA4qJmSLdWAy8E0R1qvr&#10;qyXmNnT8Spd9KpWEcMzRgEupybWOhSOPcRwaYtE+Q+sxydqW2rbYSbiv9STLZtpjxdLgsKGNo+Jr&#10;f/YGyL2/Daf0Y89Pd912+LHrXxYnZ8zgpn+4B5WoT//mv+tnK/jTmeDKNzKCXv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I9nlyAAAAN0AAAAPAAAAAAAAAAAAAAAAAJgCAABk&#10;cnMvZG93bnJldi54bWxQSwUGAAAAAAQABAD1AAAAjQMAAAAA&#10;" path="m29,l17,3,8,10,,22e" filled="f" strokeweight=".24272mm">
                          <v:path arrowok="t" o:connecttype="custom" o:connectlocs="29,654;17,657;8,664;0,676" o:connectangles="0,0,0,0"/>
                        </v:shape>
                      </v:group>
                      <v:group id="Group 249" o:spid="_x0000_s1265" style="position:absolute;left:6259;top:654;width:29;height:44" coordorigin="6259,654" coordsize="29,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GG2sUAAADdAAAADwAAAGRycy9kb3ducmV2LnhtbERPS2vCQBC+F/wPyxS8&#10;1U2UhJq6ikiVHkKhKpTehuyYBLOzIbvN4993C4Xe5uN7zmY3mkb01LnasoJ4EYEgLqyuuVRwvRyf&#10;nkE4j6yxsUwKJnKw284eNphpO/AH9WdfihDCLkMFlfdtJqUrKjLoFrYlDtzNdgZ9gF0pdYdDCDeN&#10;XEZRKg3WHBoqbOlQUXE/fxsFpwGH/Sp+7fP77TB9XZL3zzwmpeaP4/4FhKfR/4v/3G86zE/S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4RhtrFAAAA3QAA&#10;AA8AAAAAAAAAAAAAAAAAqgIAAGRycy9kb3ducmV2LnhtbFBLBQYAAAAABAAEAPoAAACcAwAAAAA=&#10;">
                        <v:shape id="Freeform 250" o:spid="_x0000_s1266" style="position:absolute;left:6259;top:654;width:29;height:44;visibility:visible;mso-wrap-style:square;v-text-anchor:top" coordsize="2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maxsQA&#10;AADdAAAADwAAAGRycy9kb3ducmV2LnhtbESP3WrDMAyF7wd7B6NB71Zng/6ldctYGQwKhbZ5ABEr&#10;PySWg+012dtPF4PeSZyjcz7tDpPr1Z1CbD0beJtnoIhLb1uuDRS3r9c1qJiQLfaeycAvRTjsn592&#10;mFs/8oXu11QrCeGYo4EmpSHXOpYNOYxzPxCLVvngMMkaam0DjhLuev2eZUvtsGVpaHCgz4bK7vrj&#10;DCBX1bEdi7Sk42bdFeF0rrqVMbOX6WMLKtGUHub/628r+IuV8Ms3MoL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pmsbEAAAA3QAAAA8AAAAAAAAAAAAAAAAAmAIAAGRycy9k&#10;b3ducmV2LnhtbFBLBQYAAAAABAAEAPUAAACJAwAAAAA=&#10;" path="m24,43l29,31,27,19,22,10,12,3,,e" filled="f" strokeweight=".24272mm">
                          <v:path arrowok="t" o:connecttype="custom" o:connectlocs="24,697;29,685;27,673;22,664;12,657;0,654" o:connectangles="0,0,0,0,0,0"/>
                        </v:shape>
                      </v:group>
                      <v:group id="Group 251" o:spid="_x0000_s1267" style="position:absolute;left:6230;top:697;width:58;height:84" coordorigin="6230,697" coordsize="5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4cAcMAAADdAAAADwAAAGRycy9kb3ducmV2LnhtbERPS4vCMBC+L/gfwgje&#10;NK2iLl2jiKh4EMEHLHsbmrEtNpPSxLb++82CsLf5+J6zWHWmFA3VrrCsIB5FIIhTqwvOFNyuu+En&#10;COeRNZaWScGLHKyWvY8FJtq2fKbm4jMRQtglqCD3vkqkdGlOBt3IVsSBu9vaoA+wzqSusQ3hppTj&#10;KJpJgwWHhhwr2uSUPi5Po2DfYruexNvm+LhvXj/X6en7GJNSg363/gLhqfP/4rf7oMP86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vhwBwwAAAN0AAAAP&#10;AAAAAAAAAAAAAAAAAKoCAABkcnMvZG93bnJldi54bWxQSwUGAAAAAAQABAD6AAAAmgMAAAAA&#10;">
                        <v:shape id="Freeform 252" o:spid="_x0000_s1268" style="position:absolute;left:6230;top:697;width:58;height:84;visibility:visible;mso-wrap-style:square;v-text-anchor:top" coordsize="58,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K+ccA&#10;AADdAAAADwAAAGRycy9kb3ducmV2LnhtbESPQWvCQBCF74X+h2UKvRTdVLGG6CpFEGICQtKA1yE7&#10;TUKzsyG7avrvu4VCbzO89715s91Pphc3Gl1nWcHrPAJBXFvdcaOg+jjOYhDOI2vsLZOCb3Kw3z0+&#10;bDHR9s4F3UrfiBDCLkEFrfdDIqWrWzLo5nYgDtqnHQ36sI6N1CPeQ7jp5SKK3qTBjsOFFgc6tFR/&#10;lVcTahzLPD6/FMuqvuRZmsUnzuOVUs9P0/sGhKfJ/5v/6FQHbrVewO83YQS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lyvnHAAAA3QAAAA8AAAAAAAAAAAAAAAAAmAIAAGRy&#10;cy9kb3ducmV2LnhtbFBLBQYAAAAABAAEAPUAAACMAwAAAAA=&#10;" path="m53,l,84r58,e" filled="f" strokeweight=".24272mm">
                          <v:path arrowok="t" o:connecttype="custom" o:connectlocs="53,697;0,781;58,781" o:connectangles="0,0,0"/>
                        </v:shape>
                      </v:group>
                      <v:group id="Group 253" o:spid="_x0000_s1269" style="position:absolute;left:3403;top:-263;width:70;height:99" coordorigin="3403,-263" coordsize="7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An7cUAAADdAAAADwAAAGRycy9kb3ducmV2LnhtbERPTWvCQBC9F/wPyxS8&#10;NZsoaSXNKiJVPIRCVSi9DdkxCWZnQ3abxH/fLRR6m8f7nHwzmVYM1LvGsoIkikEQl1Y3XCm4nPdP&#10;KxDOI2tsLZOCOznYrGcPOWbajvxBw8lXIoSwy1BB7X2XSenKmgy6yHbEgbva3qAPsK+k7nEM4aaV&#10;izh+lgYbDg01drSrqbydvo2Cw4jjdpm8DcXturt/ndP3zyIhpeaP0/YVhKfJ/4v/3Ecd5qcv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ogJ+3FAAAA3QAA&#10;AA8AAAAAAAAAAAAAAAAAqgIAAGRycy9kb3ducmV2LnhtbFBLBQYAAAAABAAEAPoAAACcAwAAAAA=&#10;">
                        <v:shape id="Freeform 254" o:spid="_x0000_s1270" style="position:absolute;left:3403;top:-263;width:70;height:99;visibility:visible;mso-wrap-style:square;v-text-anchor:top" coordsize="7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qPV8EA&#10;AADdAAAADwAAAGRycy9kb3ducmV2LnhtbERPy6rCMBDdX/AfwgjurqniValGEUFQN+ILdDc0Y1ts&#10;JqWJtvfvjSC4m8N5znTemEI8qXK5ZQW9bgSCOLE651TB6bj6HYNwHlljYZkU/JOD+az1M8VY25r3&#10;9Dz4VIQQdjEqyLwvYyldkpFB17UlceButjLoA6xSqSusQ7gpZD+KhtJgzqEhw5KWGSX3w8MoWG7v&#10;8pxrq81u30vq4XZz5ctGqU67WUxAeGr8V/xxr3WY/zcawPubcIK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qj1fBAAAA3QAAAA8AAAAAAAAAAAAAAAAAmAIAAGRycy9kb3du&#10;cmV2LnhtbFBLBQYAAAAABAAEAPUAAACGAwAAAAA=&#10;" path="m29,l,99r70,e" filled="f" strokeweight=".24272mm">
                          <v:path arrowok="t" o:connecttype="custom" o:connectlocs="29,-263;0,-164;70,-164" o:connectangles="0,0,0"/>
                        </v:shape>
                      </v:group>
                      <v:group id="Group 255" o:spid="_x0000_s1271" style="position:absolute;left:3454;top:-193;width:2;height:58" coordorigin="3454,-193"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UaAsQAAADdAAAADwAAAGRycy9kb3ducmV2LnhtbERPS2vCQBC+F/wPywi9&#10;1U0sqRJdRUTFgxR8gHgbsmMSzM6G7JrEf98tFHqbj+8582VvKtFS40rLCuJRBII4s7rkXMHlvP2Y&#10;gnAeWWNlmRS8yMFyMXibY6ptx0dqTz4XIYRdigoK7+tUSpcVZNCNbE0cuLttDPoAm1zqBrsQbio5&#10;jqIvabDk0FBgTeuCssfpaRTsOuxWn/GmPTzu69ftnHx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UaAsQAAADdAAAA&#10;DwAAAAAAAAAAAAAAAACqAgAAZHJzL2Rvd25yZXYueG1sUEsFBgAAAAAEAAQA+gAAAJsDAAAAAA==&#10;">
                        <v:shape id="Freeform 256" o:spid="_x0000_s1272" style="position:absolute;left:3454;top:-193;width:2;height:58;visibility:visible;mso-wrap-style:square;v-text-anchor:top" coordsize="2,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EjPcQA&#10;AADdAAAADwAAAGRycy9kb3ducmV2LnhtbERPS2sCMRC+C/6HMIIXqVktatkaRcRCC+3Bx6W3YTPu&#10;LiYz6ybV7b9vCoXe5uN7znLdeadu1IZa2MBknIEiLsTWXBo4HV8enkCFiGzRCZOBbwqwXvV7S8yt&#10;3HlPt0MsVQrhkKOBKsYm1zoUFXkMY2mIE3eW1mNMsC21bfGewr3T0yyba481p4YKG9pWVFwOX97A&#10;dXLRuj7JTD7f3z7kceTO+50zZjjoNs+gInXxX/znfrVp/mwxh99v0gl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RIz3EAAAA3QAAAA8AAAAAAAAAAAAAAAAAmAIAAGRycy9k&#10;b3ducmV2LnhtbFBLBQYAAAAABAAEAPUAAACJAwAAAAA=&#10;" path="m,l,58e" filled="f" strokeweight=".24272mm">
                          <v:path arrowok="t" o:connecttype="custom" o:connectlocs="0,-193;0,-135" o:connectangles="0,0"/>
                        </v:shape>
                      </v:group>
                      <v:group id="Group 257" o:spid="_x0000_s1273" style="position:absolute;left:4901;top:193;width:63;height:2" coordorigin="4901,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sh7sUAAADdAAAADwAAAGRycy9kb3ducmV2LnhtbERPS2vCQBC+F/wPyxS8&#10;1U2UVEldRaRKD1JoIpTehuyYBLOzIbvN4993C4Xe5uN7znY/mkb01LnasoJ4EYEgLqyuuVRwzU9P&#10;GxDOI2tsLJOCiRzsd7OHLabaDvxBfeZLEULYpaig8r5NpXRFRQbdwrbEgbvZzqAPsCul7nAI4aaR&#10;yyh6lgZrDg0VtnSsqLhn30bBecDhsIpf+8v9dpy+8uT98xKTUvPH8fACwtPo/8V/7jcd5ifr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UbIe7FAAAA3QAA&#10;AA8AAAAAAAAAAAAAAAAAqgIAAGRycy9kb3ducmV2LnhtbFBLBQYAAAAABAAEAPoAAACcAwAAAAA=&#10;">
                        <v:shape id="Freeform 258" o:spid="_x0000_s1274" style="position:absolute;left:4901;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xi1McA&#10;AADdAAAADwAAAGRycy9kb3ducmV2LnhtbESPT0vDQBDF74LfYRnBm50YqH9it0VERQQPrdLS25id&#10;ZIPZ2ZBd2/jtnYPgbYb35r3fLFZT6M2Bx9RFsXA5K8Cw1NF10lr4eH+6uAGTMomjPgpb+OEEq+Xp&#10;yYIqF4+y5sMmt0ZDJFVkwec8VIip9hwozeLAoloTx0BZ17FFN9JRw0OPZVFcYaBOtMHTwA+e66/N&#10;d7Dw2PhyeitvX+P2eTvf7T8RsW6sPT+b7u/AZJ7yv/nv+sUp/vxacfUbHQG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MYtTHAAAA3QAAAA8AAAAAAAAAAAAAAAAAmAIAAGRy&#10;cy9kb3ducmV2LnhtbFBLBQYAAAAABAAEAPUAAACMAwAAAAA=&#10;" path="m62,l,e" filled="f" strokeweight=".17322mm">
                          <v:path arrowok="t" o:connecttype="custom" o:connectlocs="62,0;0,0" o:connectangles="0,0"/>
                        </v:shape>
                      </v:group>
                      <v:group id="Group 259" o:spid="_x0000_s1275" style="position:absolute;left:4774;top:193;width:63;height:2" coordorigin="4774,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gQB8QAAADdAAAADwAAAGRycy9kb3ducmV2LnhtbERPTWvCQBC9F/oflin0&#10;pptUtDV1FREVD1JoFMTbkB2TYHY2ZLdJ/PeuIPQ2j/c5s0VvKtFS40rLCuJhBII4s7rkXMHxsBl8&#10;gXAeWWNlmRTcyMFi/voyw0Tbjn+pTX0uQgi7BBUU3teJlC4ryKAb2po4cBfbGPQBNrnUDXYh3FTy&#10;I4om0mDJoaHAmlYFZdf0zyjYdtgtR/G63V8vq9v5MP457WNS6v2tX36D8NT7f/HTvdNh/vhz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8gQB8QAAADdAAAA&#10;DwAAAAAAAAAAAAAAAACqAgAAZHJzL2Rvd25yZXYueG1sUEsFBgAAAAAEAAQA+gAAAJsDAAAAAA==&#10;">
                        <v:shape id="Freeform 260" o:spid="_x0000_s1276" style="position:absolute;left:4774;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8e9cYA&#10;AADdAAAADwAAAGRycy9kb3ducmV2LnhtbESPQUvDQBCF74L/YRnBm50YqNS02yKiIoIHq1R6G7OT&#10;bDA7G7JrG/+9cxB6m+G9ee+b1WYKvTnwmLooFq5nBRiWOrpOWgsf749XCzApkzjqo7CFX06wWZ+f&#10;rahy8ShvfNjm1miIpIos+JyHCjHVngOlWRxYVGviGCjrOrboRjpqeOixLIobDNSJNnga+N5z/b39&#10;CRYeGl9Or+XtS9w97eaf+y9ErBtrLy+muyWYzFM+mf+vn53izxfKr9/oCL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8e9cYAAADdAAAADwAAAAAAAAAAAAAAAACYAgAAZHJz&#10;L2Rvd25yZXYueG1sUEsFBgAAAAAEAAQA9QAAAIsDAAAAAA==&#10;" path="m62,l,e" filled="f" strokeweight=".17322mm">
                          <v:path arrowok="t" o:connecttype="custom" o:connectlocs="62,0;0,0" o:connectangles="0,0"/>
                        </v:shape>
                      </v:group>
                      <v:group id="Group 261" o:spid="_x0000_s1277" style="position:absolute;left:4397;top:193;width:315;height:2" coordorigin="4397,193" coordsize="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tsJsQAAADdAAAADwAAAGRycy9kb3ducmV2LnhtbERPS2vCQBC+F/oflil4&#10;q5tULCF1FZFWegiFGkG8DdkxCWZnQ3bN4993C4K3+fies9qMphE9da62rCCeRyCIC6trLhUc86/X&#10;BITzyBoby6RgIgeb9fPTClNtB/6l/uBLEULYpaig8r5NpXRFRQbd3LbEgbvYzqAPsCul7nAI4aaR&#10;b1H0Lg3WHBoqbGlXUXE93IyC/YDDdhF/9tn1spvO+fLnlMWk1Oxl3H6A8DT6h/ju/tZh/jKJ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tsJsQAAADdAAAA&#10;DwAAAAAAAAAAAAAAAACqAgAAZHJzL2Rvd25yZXYueG1sUEsFBgAAAAAEAAQA+gAAAJsDAAAAAA==&#10;">
                        <v:shape id="Freeform 262" o:spid="_x0000_s1278" style="position:absolute;left:4397;top:193;width:315;height:2;visibility:visible;mso-wrap-style:square;v-text-anchor:top" coordsize="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ET88AA&#10;AADdAAAADwAAAGRycy9kb3ducmV2LnhtbERPTYvCMBC9L/gfwgje1lRBkWoUUQTxtrridWjGpthM&#10;ahPb6q/fCMLe5vE+Z7HqbCkaqn3hWMFomIAgzpwuOFfwe9p9z0D4gKyxdEwKnuRhtex9LTDVruUf&#10;ao4hFzGEfYoKTAhVKqXPDFn0Q1cRR+7qaoshwjqXusY2httSjpNkKi0WHBsMVrQxlN2OD6ugu2i5&#10;Ob9uZ3PnRh/MNr8fylapQb9bz0EE6sK/+OPe6zh/MhvD+5t4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NET88AAAADdAAAADwAAAAAAAAAAAAAAAACYAgAAZHJzL2Rvd25y&#10;ZXYueG1sUEsFBgAAAAAEAAQA9QAAAIUDAAAAAA==&#10;" path="m314,l,e" filled="f" strokeweight=".17322mm">
                          <v:path arrowok="t" o:connecttype="custom" o:connectlocs="314,0;0,0" o:connectangles="0,0"/>
                        </v:shape>
                      </v:group>
                      <v:group id="Group 263" o:spid="_x0000_s1279" style="position:absolute;left:4270;top:193;width:65;height:2" coordorigin="4270,193"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shape id="Freeform 264" o:spid="_x0000_s1280" style="position:absolute;left:4270;top:193;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7kQcMA&#10;AADdAAAADwAAAGRycy9kb3ducmV2LnhtbESP0YrCMBBF3wX/IYzgm6YrKrVrFBGFfXHB2g8Ymtm2&#10;bDOJTdT69xthwbcZ7p177qy3vWnFnTrfWFbwMU1AEJdWN1wpKC7HSQrCB2SNrWVS8CQP281wsMZM&#10;2wef6Z6HSsQQ9hkqqENwmZS+rMmgn1pHHLUf2xkMce0qqTt8xHDTylmSLKXBhiOhRkf7msrf/GYi&#10;92RO+bf3fN3rY+GWq8Ll+qDUeNTvPkEE6sPb/H/9pWP9RTqH1zdxB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7kQcMAAADdAAAADwAAAAAAAAAAAAAAAACYAgAAZHJzL2Rv&#10;d25yZXYueG1sUEsFBgAAAAAEAAQA9QAAAIgDAAAAAA==&#10;" path="m64,l,e" filled="f" strokeweight=".17322mm">
                          <v:path arrowok="t" o:connecttype="custom" o:connectlocs="64,0;0,0" o:connectangles="0,0"/>
                        </v:shape>
                      </v:group>
                      <v:group id="Group 265" o:spid="_x0000_s1281" style="position:absolute;left:4145;top:193;width:63;height:2" coordorigin="4145,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BqJcMAAADdAAAADwAAAGRycy9kb3ducmV2LnhtbERPTYvCMBC9L/gfwgje&#10;1rQrXaQaRcQVD7KwKoi3oRnbYjMpTWzrvzcLgrd5vM+ZL3tTiZYaV1pWEI8jEMSZ1SXnCk7Hn88p&#10;COeRNVaWScGDHCwXg485ptp2/EftwecihLBLUUHhfZ1K6bKCDLqxrYkDd7WNQR9gk0vdYBfCTSW/&#10;ouhbGiw5NBRY07qg7Ha4GwXbDrvVJN60+9t1/bgck9/zPialRsN+NQPhqfdv8cu902F+Mk3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GolwwAAAN0AAAAP&#10;AAAAAAAAAAAAAAAAAKoCAABkcnMvZG93bnJldi54bWxQSwUGAAAAAAQABAD6AAAAmgMAAAAA&#10;">
                        <v:shape id="Freeform 266" o:spid="_x0000_s1282" style="position:absolute;left:4145;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ojGsQA&#10;AADdAAAADwAAAGRycy9kb3ducmV2LnhtbERPTUvDQBC9C/6HZQRvdmIgpcZug4iKCB5apeJtzE6y&#10;wexsyK5t+u+7QqG3ebzPWVaT69WOx9B50XA7y0Cx1N500mr4/Hi+WYAKkcRQ74U1HDhAtbq8WFJp&#10;/F7WvNvEVqUQCSVpsDEOJWKoLTsKMz+wJK7xo6OY4NiiGWmfwl2PeZbN0VEnqcHSwI+W69/Nn9Pw&#10;1Nh8es/v3vz2ZVt8ff8gYt1ofX01PdyDijzFs/jkfjVpfrGYw/836QRcH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IxrEAAAA3QAAAA8AAAAAAAAAAAAAAAAAmAIAAGRycy9k&#10;b3ducmV2LnhtbFBLBQYAAAAABAAEAPUAAACJAwAAAAA=&#10;" path="m62,l,e" filled="f" strokeweight=".17322mm">
                          <v:path arrowok="t" o:connecttype="custom" o:connectlocs="62,0;0,0" o:connectangles="0,0"/>
                        </v:shape>
                      </v:group>
                      <v:group id="Group 267" o:spid="_x0000_s1283" style="position:absolute;left:3766;top:193;width:315;height:2" coordorigin="3766,193" coordsize="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5RycUAAADdAAAADwAAAGRycy9kb3ducmV2LnhtbERPTWvCQBC9F/wPywi9&#10;1U0stpK6CUFUPEihWii9DdkxCcnOhuyaxH/fLRR6m8f7nE02mVYM1LvasoJ4EYEgLqyuuVTwedk/&#10;rUE4j6yxtUwK7uQgS2cPG0y0HfmDhrMvRQhhl6CCyvsukdIVFRl0C9sRB+5qe4M+wL6UuscxhJtW&#10;LqPoRRqsOTRU2NG2oqI534yCw4hj/hzvhlNz3d6/L6v3r1NMSj3Op/wNhKfJ/4v/3Ecd5q/W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OUcnFAAAA3QAA&#10;AA8AAAAAAAAAAAAAAAAAqgIAAGRycy9kb3ducmV2LnhtbFBLBQYAAAAABAAEAPoAAACcAwAAAAA=&#10;">
                        <v:shape id="Freeform 268" o:spid="_x0000_s1284" style="position:absolute;left:3766;top:193;width:315;height:2;visibility:visible;mso-wrap-style:square;v-text-anchor:top" coordsize="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kkGcUA&#10;AADdAAAADwAAAGRycy9kb3ducmV2LnhtbESPQWvDMAyF74P9B6NBb6uzwUbJ6obRUhi9tVvpVcRa&#10;HBLLaewlaX/9dCj0JvGe3vu0LCbfqoH6WAc28DLPQBGXwdZcGfj53j4vQMWEbLENTAYuFKFYPT4s&#10;Mbdh5D0Nh1QpCeGYowGXUpdrHUtHHuM8dMSi/YbeY5K1r7TtcZRw3+rXLHvXHmuWBocdrR2VzeHP&#10;G5hOVq+P1+bozjzYndtU5107GjN7mj4/QCWa0t18u/6ygv+2EFz5Rk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OSQZxQAAAN0AAAAPAAAAAAAAAAAAAAAAAJgCAABkcnMv&#10;ZG93bnJldi54bWxQSwUGAAAAAAQABAD1AAAAigMAAAAA&#10;" path="m314,l,e" filled="f" strokeweight=".17322mm">
                          <v:path arrowok="t" o:connecttype="custom" o:connectlocs="314,0;0,0" o:connectangles="0,0"/>
                        </v:shape>
                      </v:group>
                      <v:group id="Group 269" o:spid="_x0000_s1285" style="position:absolute;left:3641;top:193;width:63;height:2" coordorigin="3641,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1gIMUAAADdAAAADwAAAGRycy9kb3ducmV2LnhtbERPS2vCQBC+F/wPyxS8&#10;1U2UFE1dRaRKD1JoIpTehuyYBLOzIbvN4993C4Xe5uN7znY/mkb01LnasoJ4EYEgLqyuuVRwzU9P&#10;axDOI2tsLJOCiRzsd7OHLabaDvxBfeZLEULYpaig8r5NpXRFRQbdwrbEgbvZzqAPsCul7nAI4aaR&#10;yyh6lgZrDg0VtnSsqLhn30bBecDhsIpf+8v9dpy+8uT98xKTUvPH8fACwtPo/8V/7jcd5ifr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dYCDFAAAA3QAA&#10;AA8AAAAAAAAAAAAAAAAAqgIAAGRycy9kb3ducmV2LnhtbFBLBQYAAAAABAAEAPoAAACcAwAAAAA=&#10;">
                        <v:shape id="Freeform 270" o:spid="_x0000_s1286" style="position:absolute;left:3641;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aIKMYA&#10;AADdAAAADwAAAGRycy9kb3ducmV2LnhtbESPQUvDQBCF74L/YRnBm50YqNi02yKiIoIHq1S8TbOT&#10;bDA7G7JrG/+9cxB6m+G9ee+b1WYKvTnwmLooFq5nBRiWOrpOWgsf749Xt2BSJnHUR2ELv5xgsz4/&#10;W1Hl4lHe+LDNrdEQSRVZ8DkPFWKqPQdKsziwqNbEMVDWdWzRjXTU8NBjWRQ3GKgTbfA08L3n+nv7&#10;Eyw8NL6cXsvFS9w97eafX3tErBtrLy+muyWYzFM+mf+vn53izxfKr9/oCL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aIKMYAAADdAAAADwAAAAAAAAAAAAAAAACYAgAAZHJz&#10;L2Rvd25yZXYueG1sUEsFBgAAAAAEAAQA9QAAAIsDAAAAAA==&#10;" path="m62,l,e" filled="f" strokeweight=".17322mm">
                          <v:path arrowok="t" o:connecttype="custom" o:connectlocs="62,0;0,0" o:connectangles="0,0"/>
                        </v:shape>
                      </v:group>
                      <v:group id="Group 271" o:spid="_x0000_s1287" style="position:absolute;left:3514;top:193;width:63;height:2" coordorigin="3514,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L6+8MAAADdAAAADwAAAGRycy9kb3ducmV2LnhtbERPS4vCMBC+L/gfwgje&#10;NK2iuF2jiKh4EMEHLHsbmrEtNpPSxLb++82CsLf5+J6zWHWmFA3VrrCsIB5FIIhTqwvOFNyuu+Ec&#10;hPPIGkvLpOBFDlbL3scCE21bPlNz8ZkIIewSVJB7XyVSujQng25kK+LA3W1t0AdYZ1LX2IZwU8px&#10;FM2kwYJDQ44VbXJKH5enUbBvsV1P4m1zfNw3r5/r9PR9jEmpQb9bf4Hw1Pl/8dt90GH+9DO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vr7wwAAAN0AAAAP&#10;AAAAAAAAAAAAAAAAAKoCAABkcnMvZG93bnJldi54bWxQSwUGAAAAAAQABAD6AAAAmgMAAAAA&#10;">
                        <v:shape id="Freeform 272" o:spid="_x0000_s1288" style="position:absolute;left:3514;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izxMQA&#10;AADdAAAADwAAAGRycy9kb3ducmV2LnhtbERPTWvCQBC9F/oflin0VicGlBpdRUpbSsFDbbF4G7OT&#10;bDA7G7Jbjf/eLRR6m8f7nMVqcK06cR8aLxrGowwUS+lNI7WGr8+Xh0dQIZIYar2whgsHWC1vbxZU&#10;GH+WDz5tY61SiISCNNgYuwIxlJYdhZHvWBJX+d5RTLCv0fR0TuGuxTzLpuiokdRgqeMny+Vx++M0&#10;PFc2Hzb57N3vXneT7/0BEctK6/u7YT0HFXmI/+I/95tJ8yezHH6/SSfg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os8TEAAAA3QAAAA8AAAAAAAAAAAAAAAAAmAIAAGRycy9k&#10;b3ducmV2LnhtbFBLBQYAAAAABAAEAPUAAACJAwAAAAA=&#10;" path="m62,l,e" filled="f" strokeweight=".17322mm">
                          <v:path arrowok="t" o:connecttype="custom" o:connectlocs="62,0;0,0" o:connectangles="0,0"/>
                        </v:shape>
                      </v:group>
                      <v:group id="Group 273" o:spid="_x0000_s1289" style="position:absolute;left:3137;top:193;width:315;height:2" coordorigin="3137,193" coordsize="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zBF8UAAADdAAAADwAAAGRycy9kb3ducmV2LnhtbERPTWvCQBC9F/wPyxS8&#10;NZsoKTXNKiJVPIRCVSi9DdkxCWZnQ3abxH/fLRR6m8f7nHwzmVYM1LvGsoIkikEQl1Y3XCm4nPdP&#10;LyCcR9bYWiYFd3KwWc8ecsy0HfmDhpOvRAhhl6GC2vsuk9KVNRl0ke2IA3e1vUEfYF9J3eMYwk0r&#10;F3H8LA02HBpq7GhXU3k7fRsFhxHH7TJ5G4rbdXf/Oqf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swRfFAAAA3QAA&#10;AA8AAAAAAAAAAAAAAAAAqgIAAGRycy9kb3ducmV2LnhtbFBLBQYAAAAABAAEAPoAAACcAwAAAAA=&#10;">
                        <v:shape id="Freeform 274" o:spid="_x0000_s1290" style="position:absolute;left:3137;top:193;width:315;height:2;visibility:visible;mso-wrap-style:square;v-text-anchor:top" coordsize="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24wcMA&#10;AADdAAAADwAAAGRycy9kb3ducmV2LnhtbERPS2vCQBC+F/wPywi96UZpRaNrEKVQvNUHXofsmA1m&#10;Z5PsNkn767uFQm/z8T1nkw22Eh21vnSsYDZNQBDnTpdcKLic3yZLED4ga6wck4Iv8pBtR08bTLXr&#10;+YO6UyhEDGGfogITQp1K6XNDFv3U1cSRu7vWYoiwLaRusY/htpLzJFlIiyXHBoM17Q3lj9OnVTDc&#10;tNxfvx9X03Cnj+ZQNMeqV+p5POzWIAIN4V/8537Xcf7r6gV+v4kny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24wcMAAADdAAAADwAAAAAAAAAAAAAAAACYAgAAZHJzL2Rv&#10;d25yZXYueG1sUEsFBgAAAAAEAAQA9QAAAIgDAAAAAA==&#10;" path="m314,l,e" filled="f" strokeweight=".17322mm">
                          <v:path arrowok="t" o:connecttype="custom" o:connectlocs="314,0;0,0" o:connectangles="0,0"/>
                        </v:shape>
                      </v:group>
                      <v:group id="Group 275" o:spid="_x0000_s1291" style="position:absolute;left:3010;top:193;width:63;height:2" coordorigin="3010,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8+MQAAADdAAAADwAAAGRycy9kb3ducmV2LnhtbERPS2vCQBC+F/wPywi9&#10;1U0sKRpdRUTFgxR8gHgbsmMSzM6G7JrEf98tFHqbj+8582VvKtFS40rLCuJRBII4s7rkXMHlvP2Y&#10;gHAeWWNlmRS8yMFyMXibY6ptx0dqTz4XIYRdigoK7+tUSpcVZNCNbE0cuLttDPoAm1zqBrsQbio5&#10;jqIvabDk0FBgTeuCssfpaRTsOuxWn/GmPTzu69ftnHx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n8+MQAAADdAAAA&#10;DwAAAAAAAAAAAAAAAACqAgAAZHJzL2Rvd25yZXYueG1sUEsFBgAAAAAEAAQA+gAAAJsDAAAAAA==&#10;">
                        <v:shape id="Freeform 276" o:spid="_x0000_s1292" style="position:absolute;left:3010;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O1x8QA&#10;AADdAAAADwAAAGRycy9kb3ducmV2LnhtbERPTWvCQBC9F/oflhG81YkBRVNXKaUVKfRQWyy9TbOT&#10;bGh2NmRXTf99tyB4m8f7nNVmcK06cR8aLxqmkwwUS+lNI7WGj/fnuwWoEEkMtV5Ywy8H2Kxvb1ZU&#10;GH+WNz7tY61SiISCNNgYuwIxlJYdhYnvWBJX+d5RTLCv0fR0TuGuxTzL5uiokdRgqeNHy+XP/ug0&#10;PFU2H17z5Ys/bA+zz69vRCwrrcej4eEeVOQhXsUX986k+bPlHP6/SSfg+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TtcfEAAAA3QAAAA8AAAAAAAAAAAAAAAAAmAIAAGRycy9k&#10;b3ducmV2LnhtbFBLBQYAAAAABAAEAPUAAACJAwAAAAA=&#10;" path="m62,l,e" filled="f" strokeweight=".17322mm">
                          <v:path arrowok="t" o:connecttype="custom" o:connectlocs="62,0;0,0" o:connectangles="0,0"/>
                        </v:shape>
                      </v:group>
                      <v:group id="Group 277" o:spid="_x0000_s1293" style="position:absolute;left:2885;top:193;width:63;height:2" coordorigin="2885,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fHFMQAAADdAAAADwAAAGRycy9kb3ducmV2LnhtbERPTWvCQBC9F/oflin0&#10;pptUtDV1FREVD1JoFMTbkB2TYHY2ZLdJ/PeuIPQ2j/c5s0VvKtFS40rLCuJhBII4s7rkXMHxsBl8&#10;gXAeWWNlmRTcyMFi/voyw0Tbjn+pTX0uQgi7BBUU3teJlC4ryKAb2po4cBfbGPQBNrnUDXYh3FTy&#10;I4om0mDJoaHAmlYFZdf0zyjYdtgtR/G63V8vq9v5MP457WNS6v2tX36D8NT7f/HTvdNh/nj6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RfHFMQAAADdAAAA&#10;DwAAAAAAAAAAAAAAAACqAgAAZHJzL2Rvd25yZXYueG1sUEsFBgAAAAAEAAQA+gAAAJsDAAAAAA==&#10;">
                        <v:shape id="Freeform 278" o:spid="_x0000_s1294" style="position:absolute;left:2885;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CELsYA&#10;AADdAAAADwAAAGRycy9kb3ducmV2LnhtbESPQUvDQBCF74L/YRnBm50YqNi02yKiIoIHq1S8TbOT&#10;bDA7G7JrG/+9cxB6m+G9ee+b1WYKvTnwmLooFq5nBRiWOrpOWgsf749Xt2BSJnHUR2ELv5xgsz4/&#10;W1Hl4lHe+LDNrdEQSRVZ8DkPFWKqPQdKsziwqNbEMVDWdWzRjXTU8NBjWRQ3GKgTbfA08L3n+nv7&#10;Eyw8NL6cXsvFS9w97eafX3tErBtrLy+muyWYzFM+mf+vn53izxeKq9/oCL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CELsYAAADdAAAADwAAAAAAAAAAAAAAAACYAgAAZHJz&#10;L2Rvd25yZXYueG1sUEsFBgAAAAAEAAQA9QAAAIsDAAAAAA==&#10;" path="m62,l,e" filled="f" strokeweight=".17322mm">
                          <v:path arrowok="t" o:connecttype="custom" o:connectlocs="62,0;0,0" o:connectangles="0,0"/>
                        </v:shape>
                      </v:group>
                      <v:group id="Group 279" o:spid="_x0000_s1295" style="position:absolute;left:2506;top:193;width:315;height:2" coordorigin="2506,193" coordsize="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shape id="Freeform 280" o:spid="_x0000_s1296" style="position:absolute;left:2506;top:193;width:315;height:2;visibility:visible;mso-wrap-style:square;v-text-anchor:top" coordsize="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KOcMA&#10;AADdAAAADwAAAGRycy9kb3ducmV2LnhtbESPQWvCQBCF7wX/wzJCb3WjBympq4giiDet0uuQHbPB&#10;7GzMrknsr+8cCt5meG/e+2axGnytOmpjFdjAdJKBIi6Crbg0cP7efXyCignZYh2YDDwpwmo5eltg&#10;bkPPR+pOqVQSwjFHAy6lJtc6Fo48xkloiEW7htZjkrUttW2xl3Bf61mWzbXHiqXBYUMbR8Xt9PAG&#10;hh+rN5ff28XdubMHty3vh7o35n08rL9AJRrSy/x/vbeCP8+EX76REf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KOcMAAADdAAAADwAAAAAAAAAAAAAAAACYAgAAZHJzL2Rv&#10;d25yZXYueG1sUEsFBgAAAAAEAAQA9QAAAIgDAAAAAA==&#10;" path="m314,l,e" filled="f" strokeweight=".17322mm">
                          <v:path arrowok="t" o:connecttype="custom" o:connectlocs="314,0;0,0" o:connectangles="0,0"/>
                        </v:shape>
                      </v:group>
                      <v:group id="Group 281" o:spid="_x0000_s1297" style="position:absolute;left:2381;top:193;width:63;height:2" coordorigin="2381,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0OAMQAAADdAAAADwAAAGRycy9kb3ducmV2LnhtbERPTWuDQBC9B/oflgn0&#10;lqy2RIrJRiS0pQcpxBRKb4M7UYk7K+5Wzb/vBgq5zeN9zi6bTSdGGlxrWUG8jkAQV1a3XCv4Or2t&#10;XkA4j6yxs0wKruQg2z8sdphqO/GRxtLXIoSwS1FB432fSumqhgy6te2JA3e2g0Ef4FBLPeAUwk0n&#10;n6IokQZbDg0N9nRoqLqUv0bB+4RT/hy/jsXlfLj+nDaf30VMSj0u53wLwtPs7+J/94cO85Mo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p0OAMQAAADdAAAA&#10;DwAAAAAAAAAAAAAAAACqAgAAZHJzL2Rvd25yZXYueG1sUEsFBgAAAAAEAAQA+gAAAJsDAAAAAA==&#10;">
                        <v:shape id="Freeform 282" o:spid="_x0000_s1298" style="position:absolute;left:2381;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HP8QA&#10;AADdAAAADwAAAGRycy9kb3ducmV2LnhtbERPTWvCQBC9F/oflil4qxMDShtdRUpbpNBDrSjeptlJ&#10;NjQ7G7Krpv++Wyh4m8f7nMVqcK06cx8aLxom4wwUS+lNI7WG3efL/QOoEEkMtV5Yww8HWC1vbxZU&#10;GH+RDz5vY61SiISCNNgYuwIxlJYdhbHvWBJX+d5RTLCv0fR0SeGuxTzLZuiokdRgqeMny+X39uQ0&#10;PFc2H97zxze/f91PD8cvRCwrrUd3w3oOKvIQr+J/98ak+bMsh79v0gm4/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HRz/EAAAA3QAAAA8AAAAAAAAAAAAAAAAAmAIAAGRycy9k&#10;b3ducmV2LnhtbFBLBQYAAAAABAAEAPUAAACJAwAAAAA=&#10;" path="m62,l,e" filled="f" strokeweight=".17322mm">
                          <v:path arrowok="t" o:connecttype="custom" o:connectlocs="62,0;0,0" o:connectangles="0,0"/>
                        </v:shape>
                      </v:group>
                      <v:group id="Group 283" o:spid="_x0000_s1299" style="position:absolute;left:2254;top:193;width:63;height:2" coordorigin="2254,19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M17MIAAADdAAAADwAAAGRycy9kb3ducmV2LnhtbERPTYvCMBC9L/gfwgje&#10;1rTKilSjiKh4EGFVEG9DM7bFZlKa2NZ/bxaEvc3jfc582ZlSNFS7wrKCeBiBIE6tLjhTcDlvv6cg&#10;nEfWWFomBS9ysFz0vuaYaNvyLzUnn4kQwi5BBbn3VSKlS3My6Ia2Ig7c3dYGfYB1JnWNbQg3pRxF&#10;0UQaLDg05FjROqf0cXoaBbsW29U43jSHx339up1/jtdDTEoN+t1qBsJT5//FH/deh/mTa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kDNezCAAAA3QAAAA8A&#10;AAAAAAAAAAAAAAAAqgIAAGRycy9kb3ducmV2LnhtbFBLBQYAAAAABAAEAPoAAACZAwAAAAA=&#10;">
                        <v:shape id="Freeform 284" o:spid="_x0000_s1300" style="position:absolute;left:2254;top:19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J60MQA&#10;AADdAAAADwAAAGRycy9kb3ducmV2LnhtbERPTUvDQBC9C/6HZQRvdmLQYtNui0grIniwlpbeptlJ&#10;NpidDdm1jf++WxC8zeN9zmwxuFYduQ+NFw33owwUS+lNI7WGzdfq7glUiCSGWi+s4ZcDLObXVzMq&#10;jD/JJx/XsVYpREJBGmyMXYEYSsuOwsh3LImrfO8oJtjXaHo6pXDXYp5lY3TUSGqw1PGL5fJ7/eM0&#10;LCubDx/55N1vX7ePu/0BEctK69ub4XkKKvIQ/8V/7jeT5o+zB7h8k07A+R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ietDEAAAA3QAAAA8AAAAAAAAAAAAAAAAAmAIAAGRycy9k&#10;b3ducmV2LnhtbFBLBQYAAAAABAAEAPUAAACJAwAAAAA=&#10;" path="m62,l,e" filled="f" strokeweight=".17322mm">
                          <v:path arrowok="t" o:connecttype="custom" o:connectlocs="62,0;0,0" o:connectangles="0,0"/>
                        </v:shape>
                      </v:group>
                      <v:group id="Group 285" o:spid="_x0000_s1301" style="position:absolute;left:3324;top:-313;width:569;height:507" coordorigin="3324,-313" coordsize="569,5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YIA8QAAADdAAAADwAAAGRycy9kb3ducmV2LnhtbERPS2vCQBC+F/oflin0&#10;VjdRIhJdRYKVHkKhKoi3ITsmwexsyG7z+PfdQqG3+fies9mNphE9da62rCCeRSCIC6trLhVczu9v&#10;KxDOI2tsLJOCiRzsts9PG0y1HfiL+pMvRQhhl6KCyvs2ldIVFRl0M9sSB+5uO4M+wK6UusMhhJtG&#10;zqNoKQ3WHBoqbCmrqHicvo2C44DDfhEf+vxxz6bbOfm85jEp9foy7tcgPI3+X/zn/tBh/jJK4P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aYIA8QAAADdAAAA&#10;DwAAAAAAAAAAAAAAAACqAgAAZHJzL2Rvd25yZXYueG1sUEsFBgAAAAAEAAQA+gAAAJsDAAAAAA==&#10;">
                        <v:shape id="Freeform 286" o:spid="_x0000_s1302" style="position:absolute;left:3324;top:-313;width:569;height:507;visibility:visible;mso-wrap-style:square;v-text-anchor:top" coordsize="569,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ElMQA&#10;AADdAAAADwAAAGRycy9kb3ducmV2LnhtbERPTWsCMRC9F/wPYQQvRZNa3NbVKK0glF60KgVvw2bc&#10;XbqZLEnU9d83hYK3ebzPmS8724gL+VA71vA0UiCIC2dqLjUc9uvhK4gQkQ02jknDjQIsF72HOebG&#10;XfmLLrtYihTCIUcNVYxtLmUoKrIYRq4lTtzJeYsxQV9K4/Gawm0jx0pl0mLNqaHCllYVFT+7s9Xw&#10;Pdm+H6eTWvnPQ3y5ZWP5KJ83Wg/63dsMRKQu3sX/7g+T5mcqg7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YRJTEAAAA3QAAAA8AAAAAAAAAAAAAAAAAmAIAAGRycy9k&#10;b3ducmV2LnhtbFBLBQYAAAAABAAEAPUAAACJAwAAAAA=&#10;" path="m569,506l341,113r-113,l226,91,194,34,137,2,115,,91,2,34,34,2,91,,113r2,24l34,194r57,32l137,226r57,-32l226,137r2,-24l569,506xe" filled="f" strokeweight=".17322mm">
                          <v:path arrowok="t" o:connecttype="custom" o:connectlocs="569,193;341,-200;228,-200;226,-222;194,-279;137,-311;115,-313;91,-311;34,-279;2,-222;0,-200;2,-176;34,-119;91,-87;137,-87;194,-119;226,-176;228,-200;569,193" o:connectangles="0,0,0,0,0,0,0,0,0,0,0,0,0,0,0,0,0,0,0"/>
                        </v:shape>
                      </v:group>
                      <v:group id="Group 287" o:spid="_x0000_s1303" style="position:absolute;left:3811;top:83;width:82;height:111" coordorigin="3811,83" coordsize="82,1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gz78MAAADdAAAADwAAAGRycy9kb3ducmV2LnhtbERPS4vCMBC+C/6HMIK3&#10;Na2yunSNIqLiQRZ8wLK3oRnbYjMpTWzrv98Igrf5+J4zX3amFA3VrrCsIB5FIIhTqwvOFFzO248v&#10;EM4jaywtk4IHOVgu+r05Jtq2fKTm5DMRQtglqCD3vkqkdGlOBt3IVsSBu9raoA+wzqSusQ3hppTj&#10;KJpKgwWHhhwrWueU3k53o2DXYruaxJvmcLuuH3/nz5/fQ0xKDQfd6huEp86/xS/3Xof50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ODPvwwAAAN0AAAAP&#10;AAAAAAAAAAAAAAAAAKoCAABkcnMvZG93bnJldi54bWxQSwUGAAAAAAQABAD6AAAAmgMAAAAA&#10;">
                        <v:shape id="Freeform 288" o:spid="_x0000_s1304" style="position:absolute;left:3811;top:83;width:82;height:111;visibility:visible;mso-wrap-style:square;v-text-anchor:top" coordsize="8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GkgsYA&#10;AADdAAAADwAAAGRycy9kb3ducmV2LnhtbESPQWvCQBCF74L/YZmCN920gpXUVbTQUkQophU8Dtlp&#10;sm12NmS3Gv+9cxC8zfDevPfNYtX7Rp2oiy6wgcdJBoq4DNZxZeD76208BxUTssUmMBm4UITVcjhY&#10;YG7Dmfd0KlKlJIRjjgbqlNpc61jW5DFOQkss2k/oPCZZu0rbDs8S7hv9lGUz7dGxNNTY0mtN5V/x&#10;7w0Ux3h4Xu+K3+3+XTu3m/b0GTfGjB769QuoRH26m2/XH1bwZ5ngyjcygl5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GkgsYAAADdAAAADwAAAAAAAAAAAAAAAACYAgAAZHJz&#10;L2Rvd25yZXYueG1sUEsFBgAAAAAEAAQA9QAAAIsDAAAAAA==&#10;" path="m,29r82,81l51,e" filled="f" strokeweight=".17322mm">
                          <v:path arrowok="t" o:connecttype="custom" o:connectlocs="0,112;82,193;51,83" o:connectangles="0,0,0"/>
                        </v:shape>
                      </v:group>
                      <v:group id="Group 289" o:spid="_x0000_s1305" style="position:absolute;left:3811;top:83;width:82;height:111" coordorigin="3811,83" coordsize="82,1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sCBsMAAADdAAAADwAAAGRycy9kb3ducmV2LnhtbERPS4vCMBC+C/6HMIK3&#10;Na2y4naNIqLiQRZ8wLK3oRnbYjMpTWzrv98Igrf5+J4zX3amFA3VrrCsIB5FIIhTqwvOFFzO248Z&#10;COeRNZaWScGDHCwX/d4cE21bPlJz8pkIIewSVJB7XyVSujQng25kK+LAXW1t0AdYZ1LX2IZwU8px&#10;FE2lwYJDQ44VrXNKb6e7UbBrsV1N4k1zuF3Xj7/z58/vISalhoNu9Q3CU+ff4pd7r8P8afQ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6wIGwwAAAN0AAAAP&#10;AAAAAAAAAAAAAAAAAKoCAABkcnMvZG93bnJldi54bWxQSwUGAAAAAAQABAD6AAAAmgMAAAAA&#10;">
                        <v:shape id="Freeform 290" o:spid="_x0000_s1306" style="position:absolute;left:3811;top:83;width:82;height:111;visibility:visible;mso-wrap-style:square;v-text-anchor:top" coordsize="8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zEcYA&#10;AADdAAAADwAAAGRycy9kb3ducmV2LnhtbESPQUsDQQyF74L/YYjgzc62SJG10yKCqBeLrR56Cztx&#10;d3Ums8yk29Vfbw6Ct4T38t6X1WaKwYyUS5/YwXxWgSFuku+5dfC2f7i6AVME2WNITA6+qcBmfX62&#10;wtqnE7/SuJPWaAiXGh10IkNtbWk6ilhmaSBW7SPliKJrbq3PeNLwGOyiqpY2Ys/a0OFA9x01X7tj&#10;dBCGg3/82R4X44tgeL/Oh8+tPDt3eTHd3YIRmuTf/Hf95BV/OVd+/UZHs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IzEcYAAADdAAAADwAAAAAAAAAAAAAAAACYAgAAZHJz&#10;L2Rvd25yZXYueG1sUEsFBgAAAAAEAAQA9QAAAIsDAAAAAA==&#10;" path="m51,l,29r82,81l51,xe" fillcolor="black" stroked="f">
                          <v:path arrowok="t" o:connecttype="custom" o:connectlocs="51,83;0,112;82,193;51,83" o:connectangles="0,0,0,0"/>
                        </v:shape>
                      </v:group>
                      <v:group id="Group 291" o:spid="_x0000_s1307" style="position:absolute;left:1128;top:1765;width:58;height:128" coordorigin="1128,1765" coordsize="58,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0SY3cMAAADdAAAADwAAAGRycy9kb3ducmV2LnhtbERPTYvCMBC9L/gfwgje&#10;1jQrK0s1iogrHkRYXRBvQzO2xWZSmtjWf28WhL3N433OfNnbSrTU+NKxBjVOQBBnzpSca/g9fb9/&#10;gfAB2WDlmDQ8yMNyMXibY2pcxz/UHkMuYgj7FDUUIdSplD4ryKIfu5o4clfXWAwRNrk0DXYx3Fby&#10;I0mm0mLJsaHAmtYFZbfj3WrYdtitJmrT7m/X9eNy+jyc94q0Hg371QxEoD78i1/unYnzp0rB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RJjdwwAAAN0AAAAP&#10;AAAAAAAAAAAAAAAAAKoCAABkcnMvZG93bnJldi54bWxQSwUGAAAAAAQABAD6AAAAmgMAAAAA&#10;">
                        <v:shape id="Freeform 292" o:spid="_x0000_s1308" style="position:absolute;left:1128;top:1765;width:58;height:128;visibility:visible;mso-wrap-style:square;v-text-anchor:top" coordsize="58,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L1ZsUA&#10;AADdAAAADwAAAGRycy9kb3ducmV2LnhtbERPTWvCQBC9F/wPywje6kZB0egq2lYQxIO2WrxNs2MS&#10;m50N2VXjv3cFwds83ueMp7UpxIUql1tW0GlHIIgTq3NOFfx8L94HIJxH1lhYJgU3cjCdNN7GGGt7&#10;5Q1dtj4VIYRdjAoy78tYSpdkZNC1bUkcuKOtDPoAq1TqCq8h3BSyG0V9aTDn0JBhSR8ZJf/bs1Fw&#10;SH7r+WK52Z3/1rvhYd/7/FqtT0q1mvVsBMJT7V/ip3upw/x+pwuPb8IJ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cvVmxQAAAN0AAAAPAAAAAAAAAAAAAAAAAJgCAABkcnMv&#10;ZG93bnJldi54bWxQSwUGAAAAAAQABAD1AAAAigMAAAAA&#10;" path="m29,128l58,,,,,15e" filled="f" strokeweight=".24272mm">
                          <v:path arrowok="t" o:connecttype="custom" o:connectlocs="29,1893;58,1765;0,1765;0,1780" o:connectangles="0,0,0,0"/>
                        </v:shape>
                      </v:group>
                      <v:group id="Group 293" o:spid="_x0000_s1309" style="position:absolute;left:1044;top:1715;width:226;height:228" coordorigin="1044,1715"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qjMcIAAADdAAAADwAAAGRycy9kb3ducmV2LnhtbERPTYvCMBC9L/gfwgje&#10;1rTKilSjiKh4EGFVEG9DM7bFZlKa2NZ/bxaEvc3jfc582ZlSNFS7wrKCeBiBIE6tLjhTcDlvv6cg&#10;nEfWWFomBS9ysFz0vuaYaNvyLzUnn4kQwi5BBbn3VSKlS3My6Ia2Ig7c3dYGfYB1JnWNbQg3pRxF&#10;0UQaLDg05FjROqf0cXoaBbsW29U43jSHx339up1/jtdDTEoN+t1qBsJT5//FH/deh/mTe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zaozHCAAAA3QAAAA8A&#10;AAAAAAAAAAAAAAAAqgIAAGRycy9kb3ducmV2LnhtbFBLBQYAAAAABAAEAPoAAACZAwAAAAA=&#10;">
                        <v:shape id="Freeform 294" o:spid="_x0000_s1310" style="position:absolute;left:1044;top:1715;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UOssQA&#10;AADdAAAADwAAAGRycy9kb3ducmV2LnhtbESPQYvCMBCF74L/IYzgTVNlkbWaihSEZT3pCl7HZmxL&#10;m0lJsrb+eyMs7G2G9+Z9b7a7wbTiQc7XlhUs5gkI4sLqmksFl5/D7BOED8gaW8uk4Ekedtl4tMVU&#10;255P9DiHUsQQ9ikqqELoUil9UZFBP7cdcdTu1hkMcXWl1A77GG5auUySlTRYcyRU2FFeUdGcf02E&#10;9Nc1L+98u+VFc/w+Dvn64p5KTSfDfgMi0BD+zX/XXzrWXy0+4P1NHEF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FDrLEAAAA3QAAAA8AAAAAAAAAAAAAAAAAmAIAAGRycy9k&#10;b3ducmV2LnhtbFBLBQYAAAAABAAEAPUAAACJAwAAAAA=&#10;" path="m226,113r,-22l218,70,175,19,113,,91,2,34,34,2,91,,113r2,24l34,194r57,32l113,228r24,-2l194,194r32,-57l226,113xe" filled="f" strokeweight=".17322mm">
                          <v:path arrowok="t" o:connecttype="custom" o:connectlocs="226,1828;226,1806;218,1785;175,1734;113,1715;91,1717;34,1749;2,1806;0,1828;2,1852;34,1909;91,1941;113,1943;137,1941;194,1909;226,1852;226,1828" o:connectangles="0,0,0,0,0,0,0,0,0,0,0,0,0,0,0,0,0"/>
                        </v:shape>
                      </v:group>
                      <v:group id="Group 295" o:spid="_x0000_s1311" style="position:absolute;left:1270;top:1828;width:459;height:200" coordorigin="1270,1828" coordsize="459,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e3sMAAADdAAAADwAAAGRycy9kb3ducmV2LnhtbERPTYvCMBC9C/6HMII3&#10;TbuLIl2jiKyLBxGsC8vehmZsi82kNLGt/94Igrd5vM9ZrntTiZYaV1pWEE8jEMSZ1SXnCn7Pu8kC&#10;hPPIGivLpOBODtar4WCJibYdn6hNfS5CCLsEFRTe14mULivIoJvamjhwF9sY9AE2udQNdiHcVPIj&#10;iubSYMmhocCatgVl1/RmFPx02G0+4+/2cL1s7//n2fHvEJNS41G/+QLhqfdv8cu912H+PJ7B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f57ewwAAAN0AAAAP&#10;AAAAAAAAAAAAAAAAAKoCAABkcnMvZG93bnJldi54bWxQSwUGAAAAAAQABAD6AAAAmgMAAAAA&#10;">
                        <v:shape id="Freeform 296" o:spid="_x0000_s1312" style="position:absolute;left:1270;top:1828;width:459;height:200;visibility:visible;mso-wrap-style:square;v-text-anchor:top" coordsize="459,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Ktn8QA&#10;AADdAAAADwAAAGRycy9kb3ducmV2LnhtbERP3WrCMBS+H/gO4Qx2NxPXUaQzynAVHII47QMcmrO2&#10;tDmpTdTu7c1gsLvz8f2exWq0nbjS4BvHGmZTBYK4dKbhSkNx2jzPQfiAbLBzTBp+yMNqOXlYYGbc&#10;jb/oegyViCHsM9RQh9BnUvqyJot+6nriyH27wWKIcKikGfAWw20nX5RKpcWGY0ONPa1rKtvjxWo4&#10;qHy/K4rknH+4w/Zz/8rntk20fnoc399ABBrDv/jPvTVxfjpL4febe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SrZ/EAAAA3QAAAA8AAAAAAAAAAAAAAAAAmAIAAGRycy9k&#10;b3ducmV2LnhtbFBLBQYAAAAABAAEAPUAAACJAwAAAAA=&#10;" path="m458,199l115,,,e" filled="f" strokeweight=".17322mm">
                          <v:path arrowok="t" o:connecttype="custom" o:connectlocs="458,2027;115,1828;0,1828" o:connectangles="0,0,0"/>
                        </v:shape>
                      </v:group>
                      <v:group id="Group 297" o:spid="_x0000_s1313" style="position:absolute;left:1711;top:2010;width:34;height:34" coordorigin="1711,2010" coordsize="3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lMsMAAADdAAAADwAAAGRycy9kb3ducmV2LnhtbERPS4vCMBC+C/6HMIK3&#10;Na2yunSNIqLiQRZ8wLK3oRnbYjMpTWzrv98Igrf5+J4zX3amFA3VrrCsIB5FIIhTqwvOFFzO248v&#10;EM4jaywtk4IHOVgu+r05Jtq2fKTm5DMRQtglqCD3vkqkdGlOBt3IVsSBu9raoA+wzqSusQ3hppTj&#10;KJpKgwWHhhwrWueU3k53o2DXYruaxJvmcLuuH3/nz5/fQ0xKDQfd6huEp86/xS/3Xof50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4aUywwAAAN0AAAAP&#10;AAAAAAAAAAAAAAAAAKoCAABkcnMvZG93bnJldi54bWxQSwUGAAAAAAQABAD6AAAAmgMAAAAA&#10;">
                        <v:shape id="Freeform 298" o:spid="_x0000_s1314" style="position:absolute;left:1711;top:2010;width:34;height:34;visibility:visible;mso-wrap-style:square;v-text-anchor:top" coordsize="3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KkkMQA&#10;AADdAAAADwAAAGRycy9kb3ducmV2LnhtbESPQWvCQBCF7wX/wzJCb3WToCKpq4hQqFAQbb0P2Wk2&#10;bXY2ZNeY/vvOQfD2hnnzzXvr7ehbNVAfm8AG8lkGirgKtuHawNfn28sKVEzIFtvAZOCPImw3k6c1&#10;ljbc+ETDOdVKIBxLNOBS6kqtY+XIY5yFjlh236H3mGTsa217vAnct7rIsqX22LB8cNjR3lH1e756&#10;oYyOurrAn+P8MBTHSxYX1/zDmOfpuHsFlWhMD/P9+t1K/GUucaWNSN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SpJDEAAAA3QAAAA8AAAAAAAAAAAAAAAAAmAIAAGRycy9k&#10;b3ducmV2LnhtbFBLBQYAAAAABAAEAPUAAACJAwAAAAA=&#10;" path="m34,17l31,10,24,3,17,,7,3,3,10,,17,3,27r4,4l17,34r7,-3l31,27,34,17xe" filled="f" strokeweight=".34678mm">
                          <v:path arrowok="t" o:connecttype="custom" o:connectlocs="34,2027;31,2020;24,2013;17,2010;7,2013;3,2020;0,2027;3,2037;7,2041;17,2044;24,2041;31,2037;34,2027" o:connectangles="0,0,0,0,0,0,0,0,0,0,0,0,0"/>
                        </v:shape>
                      </v:group>
                      <v:group id="Group 299" o:spid="_x0000_s1315" style="position:absolute;left:1716;top:2015;width:24;height:24" coordorigin="1716,2015" coordsize="24,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KU28MAAADdAAAADwAAAGRycy9kb3ducmV2LnhtbERPS4vCMBC+C/6HMIK3&#10;Na2y4naNIqLiQRZ8wLK3oRnbYjMpTWzrv98Igrf5+J4zX3amFA3VrrCsIB5FIIhTqwvOFFzO248Z&#10;COeRNZaWScGDHCwX/d4cE21bPlJz8pkIIewSVJB7XyVSujQng25kK+LAXW1t0AdYZ1LX2IZwU8px&#10;FE2lwYJDQ44VrXNKb6e7UbBrsV1N4k1zuF3Xj7/z58/vISalhoNu9Q3CU+ff4pd7r8P8a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MpTbwwAAAN0AAAAP&#10;AAAAAAAAAAAAAAAAAKoCAABkcnMvZG93bnJldi54bWxQSwUGAAAAAAQABAD6AAAAmgMAAAAA&#10;">
                        <v:shape id="Freeform 300" o:spid="_x0000_s1316" style="position:absolute;left:1716;top:2015;width:24;height:24;visibility:visible;mso-wrap-style:square;v-text-anchor:top" coordsize="2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hHcYA&#10;AADdAAAADwAAAGRycy9kb3ducmV2LnhtbESPQWvCQBCF74X+h2UKvdVNc4gSXUWUQqF4qIpeh+yY&#10;DWZnQ3Yb0/76zkHwNsN78943i9XoWzVQH5vABt4nGSjiKtiGawPHw8fbDFRMyBbbwGTglyKsls9P&#10;CyxtuPE3DftUKwnhWKIBl1JXah0rRx7jJHTEol1C7zHJ2tfa9niTcN/qPMsK7bFhaXDY0cZRdd3/&#10;eAPbr53dXoa/6bArxnU8uex8yI/GvL6M6zmoRGN6mO/Xn1bwi1z4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yhHcYAAADdAAAADwAAAAAAAAAAAAAAAACYAgAAZHJz&#10;L2Rvd25yZXYueG1sUEsFBgAAAAAEAAQA9QAAAIsDAAAAAA==&#10;" path="m24,12l22,7,17,2,12,,5,2,,12r2,7l5,22r7,2l22,19r2,-7xe" filled="f" strokeweight=".34678mm">
                          <v:path arrowok="t" o:connecttype="custom" o:connectlocs="24,2027;22,2022;17,2017;12,2015;5,2017;0,2027;2,2034;5,2037;12,2039;22,2034;24,2027" o:connectangles="0,0,0,0,0,0,0,0,0,0,0"/>
                        </v:shape>
                      </v:group>
                      <v:group id="Group 301" o:spid="_x0000_s1317" style="position:absolute;left:5405;top:1765;width:58;height:128" coordorigin="5405,1765" coordsize="58,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SYMMAAADdAAAADwAAAGRycy9kb3ducmV2LnhtbERPTYvCMBC9C/6HMII3&#10;TasoUo0isrvsQQTrwuJtaMa22ExKk23rv98Igrd5vM/Z7HpTiZYaV1pWEE8jEMSZ1SXnCn4un5MV&#10;COeRNVaWScGDHOy2w8EGE207PlOb+lyEEHYJKii8rxMpXVaQQTe1NXHgbrYx6ANscqkb7EK4qeQs&#10;ipbSYMmhocCaDgVl9/TPKPjqsNvP44/2eL8dHtfL4vR7jEmp8ajfr0F46v1b/HJ/6zB/OYv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KFJgwwAAAN0AAAAP&#10;AAAAAAAAAAAAAAAAAKoCAABkcnMvZG93bnJldi54bWxQSwUGAAAAAAQABAD6AAAAmgMAAAAA&#10;">
                        <v:shape id="Freeform 302" o:spid="_x0000_s1318" style="position:absolute;left:5405;top:1765;width:58;height:128;visibility:visible;mso-wrap-style:square;v-text-anchor:top" coordsize="58,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4/28YA&#10;AADdAAAADwAAAGRycy9kb3ducmV2LnhtbERPS2vCQBC+C/0PyxS86caAYqOraFUQigetD7xNs9Mk&#10;NjsbsqvGf+8WCr3Nx/ec8bQxpbhR7QrLCnrdCARxanXBmYL956ozBOE8ssbSMil4kIPp5KU1xkTb&#10;O2/ptvOZCCHsElSQe18lUro0J4OuayviwH3b2qAPsM6krvEewk0p4ygaSIMFh4YcK3rPKf3ZXY2C&#10;c3pq5qv19nD92hzezsf+YvmxuSjVfm1mIxCeGv8v/nOvdZg/iGP4/SacIC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4/28YAAADdAAAADwAAAAAAAAAAAAAAAACYAgAAZHJz&#10;L2Rvd25yZXYueG1sUEsFBgAAAAAEAAQA9QAAAIsDAAAAAA==&#10;" path="m29,128l57,,,,,15e" filled="f" strokeweight=".24272mm">
                          <v:path arrowok="t" o:connecttype="custom" o:connectlocs="29,1893;57,1765;0,1765;0,1780" o:connectangles="0,0,0,0"/>
                        </v:shape>
                      </v:group>
                      <v:group id="Group 303" o:spid="_x0000_s1319" style="position:absolute;left:5321;top:1715;width:226;height:228" coordorigin="5321,1715"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ZpjMIAAADdAAAADwAAAGRycy9kb3ducmV2LnhtbERPTYvCMBC9L/gfwgje&#10;1rTKilSjiKh4EGFVEG9DM7bFZlKa2NZ/bxaEvc3jfc582ZlSNFS7wrKCeBiBIE6tLjhTcDlvv6cg&#10;nEfWWFomBS9ysFz0vuaYaNvyLzUnn4kQwi5BBbn3VSKlS3My6Ia2Ig7c3dYGfYB1JnWNbQg3pRxF&#10;0UQaLDg05FjROqf0cXoaBbsW29U43jSHx339up1/jtdDTEoN+t1qBsJT5//FH/deh/mT0R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K2aYzCAAAA3QAAAA8A&#10;AAAAAAAAAAAAAAAAqgIAAGRycy9kb3ducmV2LnhtbFBLBQYAAAAABAAEAPoAAACZAwAAAAA=&#10;">
                        <v:shape id="Freeform 304" o:spid="_x0000_s1320" style="position:absolute;left:5321;top:1715;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nED8MA&#10;AADdAAAADwAAAGRycy9kb3ducmV2LnhtbESPT4vCMBDF7wt+hzCCtzW1iGg1ihSERU/+Aa9jM7bF&#10;ZlKSrK3f3ggLe5vhvXm/N6tNbxrxJOdrywom4wQEcWF1zaWCy3n3PQfhA7LGxjIpeJGHzXrwtcJM&#10;246P9DyFUsQQ9hkqqEJoMyl9UZFBP7YtcdTu1hkMcXWl1A67GG4amSbJTBqsORIqbCmvqHicfk2E&#10;dNcFp3e+3fLicdgf+nxxcS+lRsN+uwQRqA//5r/rHx3rz9IpfL6JI8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nED8MAAADdAAAADwAAAAAAAAAAAAAAAACYAgAAZHJzL2Rv&#10;d25yZXYueG1sUEsFBgAAAAAEAAQA9QAAAIgDAAAAAA==&#10;" path="m225,113l206,50,156,10,113,,91,2,33,34,2,91,,113r2,24l33,194r58,32l113,228r21,-2l192,194r31,-57l225,113xe" filled="f" strokeweight=".17322mm">
                          <v:path arrowok="t" o:connecttype="custom" o:connectlocs="225,1828;206,1765;156,1725;113,1715;91,1717;33,1749;2,1806;0,1828;2,1852;33,1909;91,1941;113,1943;134,1941;192,1909;223,1852;225,1828" o:connectangles="0,0,0,0,0,0,0,0,0,0,0,0,0,0,0,0"/>
                        </v:shape>
                      </v:group>
                      <v:group id="Group 305" o:spid="_x0000_s1321" style="position:absolute;left:5042;top:479;width:3;height:3" coordorigin="5042,47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NUY8QAAADdAAAADwAAAGRycy9kb3ducmV2LnhtbERPTWuDQBC9F/oflink&#10;1qymKMVmIxLakkMoxBRKb4M7UYk7K+5Wzb/PBgq5zeN9zjqfTSdGGlxrWUG8jEAQV1a3XCv4Pn48&#10;v4JwHlljZ5kUXMhBvnl8WGOm7cQHGktfixDCLkMFjfd9JqWrGjLolrYnDtzJDgZ9gEMt9YBTCDed&#10;XEVRKg22HBoa7GnbUHUu/4yCzwmn4iV+H/fn0/bye0y+fvYxKbV4mos3EJ5mfxf/u3c6zE9XC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hNUY8QAAADdAAAA&#10;DwAAAAAAAAAAAAAAAACqAgAAZHJzL2Rvd25yZXYueG1sUEsFBgAAAAAEAAQA+gAAAJsDAAAAAA==&#10;">
                        <v:shape id="Freeform 306" o:spid="_x0000_s1322" style="position:absolute;left:5042;top:47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tIGcMA&#10;AADdAAAADwAAAGRycy9kb3ducmV2LnhtbERPzWrCQBC+F3yHZYReSt00h6Cpq0ig2Esp2j7AmB2T&#10;YHY2ZMc1fftuoeBtPr7fWW8n16tIY+g8G3hZZKCIa287bgx8f709L0EFQbbYeyYDPxRgu5k9rLG0&#10;/sYHikdpVArhUKKBVmQotQ51Sw7Dwg/EiTv70aEkODbajnhL4a7XeZYV2mHHqaHFgaqW6svx6gyc&#10;Pvdd5aunfLU67fKDxA+J0RrzOJ92r6CEJrmL/93vNs0v8gL+vkkn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tIGcMAAADdAAAADwAAAAAAAAAAAAAAAACYAgAAZHJzL2Rv&#10;d25yZXYueG1sUEsFBgAAAAAEAAQA9QAAAIgDAAAAAA==&#10;" path="m,1r3,e" filled="f" strokeweight=".22pt">
                          <v:path arrowok="t" o:connecttype="custom" o:connectlocs="0,480;3,480" o:connectangles="0,0"/>
                        </v:shape>
                      </v:group>
                      <v:group id="Group 307" o:spid="_x0000_s1323" style="position:absolute;left:5129;top:412;width:3;height:3" coordorigin="5129,41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1vj8UAAADdAAAADwAAAGRycy9kb3ducmV2LnhtbERPTWvCQBC9F/wPywi9&#10;NZtYmkrMKiJWPIRCVSi9DdkxCWZnQ3abxH/fLRR6m8f7nHwzmVYM1LvGsoIkikEQl1Y3XCm4nN+e&#10;liCcR9bYWiYFd3KwWc8ecsy0HfmDhpOvRAhhl6GC2vsuk9KVNRl0ke2IA3e1vUEfYF9J3eMYwk0r&#10;F3GcSoMNh4YaO9rVVN5O30bBYcRx+5zsh+J23d2/zi/vn0VCSj3Op+0KhKfJ/4v/3Ecd5qeL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2Nb4/FAAAA3QAA&#10;AA8AAAAAAAAAAAAAAAAAqgIAAGRycy9kb3ducmV2LnhtbFBLBQYAAAAABAAEAPoAAACcAwAAAAA=&#10;">
                        <v:shape id="Freeform 308" o:spid="_x0000_s1324" style="position:absolute;left:5129;top:41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h58MUA&#10;AADdAAAADwAAAGRycy9kb3ducmV2LnhtbESPQUvDQBCF74L/YZmCF7Ebcyg2dltKQPQi0tYfMM2O&#10;SWh2NmTHbfz3zkHwNsN78943m90cBpNpSn1kB4/LAgxxE33PrYPP08vDE5gkyB6HyOTghxLstrc3&#10;G6x8vPKB8lFaoyGcKnTQiYyVtanpKGBaxpFYta84BRRdp9b6Ca8aHgZbFsXKBuxZGzocqe6ouRy/&#10;g4Pzx2tfx/q+XK/P+/Ig+V1y9s7dLeb9MxihWf7Nf9dvXvFXpeLqNzqC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2HnwxQAAAN0AAAAPAAAAAAAAAAAAAAAAAJgCAABkcnMv&#10;ZG93bnJldi54bWxQSwUGAAAAAAQABAD1AAAAigMAAAAA&#10;" path="m,1r2,e" filled="f" strokeweight=".22pt">
                          <v:path arrowok="t" o:connecttype="custom" o:connectlocs="0,413;2,413" o:connectangles="0,0"/>
                        </v:shape>
                      </v:group>
                      <v:group id="Group 309" o:spid="_x0000_s1325" style="position:absolute;left:5225;top:337;width:3;height:3" coordorigin="5225,33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5eZsUAAADdAAAADwAAAGRycy9kb3ducmV2LnhtbERPTWvCQBC9F/wPywi9&#10;NZtYGmrMKiJWPIRCVSi9DdkxCWZnQ3abxH/fLRR6m8f7nHwzmVYM1LvGsoIkikEQl1Y3XCm4nN+e&#10;XkE4j6yxtUwK7uRgs5495JhpO/IHDSdfiRDCLkMFtfddJqUrazLoItsRB+5qe4M+wL6SuscxhJtW&#10;LuI4lQYbDg01drSrqbydvo2Cw4jj9jnZD8Xturt/nV/eP4uElHqcT9sVCE+T/xf/uY86zE8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NeXmbFAAAA3QAA&#10;AA8AAAAAAAAAAAAAAAAAqgIAAGRycy9kb3ducmV2LnhtbFBLBQYAAAAABAAEAPoAAACcAwAAAAA=&#10;">
                        <v:shape id="Freeform 310" o:spid="_x0000_s1326" style="position:absolute;left:5225;top:33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fjK8UA&#10;AADdAAAADwAAAGRycy9kb3ducmV2LnhtbESPQUvDQBCF74L/YRnBi9iNEYpNuy0lIHoRafUHTLPT&#10;JJidDdlxG/+9cxC8zfDevPfNZjeHwWSaUh/ZwcOiAEPcRN9z6+Dz4/n+CUwSZI9DZHLwQwl22+ur&#10;DVY+XvhA+Sit0RBOFTroRMbK2tR0FDAt4kis2jlOAUXXqbV+wouGh8GWRbG0AXvWhg5Hqjtqvo7f&#10;wcHp/aWvY31XrlanfXmQ/CY5e+dub+b9GozQLP/mv+tXr/jLR+XXb3QEu/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d+MrxQAAAN0AAAAPAAAAAAAAAAAAAAAAAJgCAABkcnMv&#10;ZG93bnJldi54bWxQSwUGAAAAAAQABAD1AAAAigMAAAAA&#10;" path="m,2r2,e" filled="f" strokeweight=".22pt">
                          <v:path arrowok="t" o:connecttype="custom" o:connectlocs="0,339;2,339" o:connectangles="0,0"/>
                        </v:shape>
                      </v:group>
                      <v:group id="Group 311" o:spid="_x0000_s1327" style="position:absolute;left:5318;top:265;width:3;height:3" coordorigin="5318,26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HEvcIAAADdAAAADwAAAGRycy9kb3ducmV2LnhtbERPTYvCMBC9L/gfwgje&#10;1rTKilSjiKh4EGFVEG9DM7bFZlKa2NZ/bxaEvc3jfc582ZlSNFS7wrKCeBiBIE6tLjhTcDlvv6cg&#10;nEfWWFomBS9ysFz0vuaYaNvyLzUnn4kQwi5BBbn3VSKlS3My6Ia2Ig7c3dYGfYB1JnWNbQg3pRxF&#10;0UQaLDg05FjROqf0cXoaBbsW29U43jSHx339up1/jtdDTEoN+t1qBsJT5//FH/deh/mTcQ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xxL3CAAAA3QAAAA8A&#10;AAAAAAAAAAAAAAAAqgIAAGRycy9kb3ducmV2LnhtbFBLBQYAAAAABAAEAPoAAACZAwAAAAA=&#10;">
                        <v:shape id="Freeform 312" o:spid="_x0000_s1328" style="position:absolute;left:5318;top:26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Yx8MA&#10;AADdAAAADwAAAGRycy9kb3ducmV2LnhtbERPzWrCQBC+F/oOyxS8lLppBKmpq0hA7EVE7QOM2WkS&#10;mp0N2eka375bKHibj+93luvRdSrSEFrPBl6nGSjiytuWawOf5+3LG6ggyBY7z2TgRgHWq8eHJRbW&#10;X/lI8SS1SiEcCjTQiPSF1qFqyGGY+p44cV9+cCgJDrW2A15TuOt0nmVz7bDl1NBgT2VD1ffpxxm4&#10;HHZt6cvnfLG4bPKjxL3EaI2ZPI2bd1BCo9zF/+4Pm+bPZzn8fZNO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Yx8MAAADdAAAADwAAAAAAAAAAAAAAAACYAgAAZHJzL2Rv&#10;d25yZXYueG1sUEsFBgAAAAAEAAQA9QAAAIgDAAAAAA==&#10;" path="m,2r3,e" filled="f" strokeweight=".22pt">
                          <v:path arrowok="t" o:connecttype="custom" o:connectlocs="0,267;3,267" o:connectangles="0,0"/>
                        </v:shape>
                      </v:group>
                      <v:group id="Group 313" o:spid="_x0000_s1329" style="position:absolute;left:5405;top:201;width:3;height:3" coordorigin="5405,2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2//UcMAAADdAAAADwAAAGRycy9kb3ducmV2LnhtbERPTYvCMBC9L/gfwgje&#10;1rSWFalGEVHxIAurgngbmrEtNpPSxLb+e7OwsLd5vM9ZrHpTiZYaV1pWEI8jEMSZ1SXnCi7n3ecM&#10;hPPIGivLpOBFDlbLwccCU207/qH25HMRQtilqKDwvk6ldFlBBt3Y1sSBu9vGoA+wyaVusAvhppKT&#10;KJpKgyWHhgJr2hSUPU5Po2DfYbdO4m17fNw3r9v56/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b/9RwwAAAN0AAAAP&#10;AAAAAAAAAAAAAAAAAKoCAABkcnMvZG93bnJldi54bWxQSwUGAAAAAAQABAD6AAAAmgMAAAAA&#10;">
                        <v:shape id="Freeform 314" o:spid="_x0000_s1330" style="position:absolute;left:5405;top:2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zlKMMA&#10;AADdAAAADwAAAGRycy9kb3ducmV2LnhtbERP20rDQBB9F/yHZQRfxG5MpdjYbSkBsS9FevmAaXZM&#10;gtnZkB236d93C4JvczjXWaxG16lIQ2g9G3iZZKCIK29brg0cDx/Pb6CCIFvsPJOBCwVYLe/vFlhY&#10;f+Ydxb3UKoVwKNBAI9IXWoeqIYdh4nvixH37waEkONTaDnhO4a7TeZbNtMOWU0ODPZUNVT/7X2fg&#10;9PXZlr58yufz0zrfSdxKjNaYx4dx/Q5KaJR/8Z97Y9P82fQV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zlKMMAAADdAAAADwAAAAAAAAAAAAAAAACYAgAAZHJzL2Rv&#10;d25yZXYueG1sUEsFBgAAAAAEAAQA9QAAAIgDAAAAAA==&#10;" path="m,1r2,e" filled="f" strokeweight=".22pt">
                          <v:path arrowok="t" o:connecttype="custom" o:connectlocs="0,202;2,202" o:connectangles="0,0"/>
                        </v:shape>
                      </v:group>
                      <v:group id="Group 315" o:spid="_x0000_s1331" style="position:absolute;left:4855;top:762;width:3;height:3" coordorigin="4855,76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rCvsQAAADdAAAADwAAAGRycy9kb3ducmV2LnhtbERPTWuDQBC9F/oflin0&#10;1qw2KMVmIxLa0kMIxBRKb4M7UYk7K+5Wzb/PBgK5zeN9ziqfTSdGGlxrWUG8iEAQV1a3XCv4OXy+&#10;vIFwHlljZ5kUnMlBvn58WGGm7cR7GktfixDCLkMFjfd9JqWrGjLoFrYnDtzRDgZ9gEMt9YBTCDed&#10;fI2iVBpsOTQ02NOmoepU/hsFXxNOxTL+GLen4+b8d0h2v9uYlHp+mot3EJ5mfxff3N86zE+X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8rCvsQAAADdAAAA&#10;DwAAAAAAAAAAAAAAAACqAgAAZHJzL2Rvd25yZXYueG1sUEsFBgAAAAAEAAQA+gAAAJsDAAAAAA==&#10;">
                        <v:shape id="Freeform 316" o:spid="_x0000_s1332" style="position:absolute;left:4855;top:76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LexMMA&#10;AADdAAAADwAAAGRycy9kb3ducmV2LnhtbERP20rDQBB9F/yHZQRfxG4aIbSx21ICoi8ivXzANDtN&#10;QrOzITvdxr93BcG3OZzrrDaT61WkMXSeDcxnGSji2tuOGwPHw9vzAlQQZIu9ZzLwTQE26/u7FZbW&#10;33hHcS+NSiEcSjTQigyl1qFuyWGY+YE4cWc/OpQEx0bbEW8p3PU6z7JCO+w4NbQ4UNVSfdlfnYHT&#10;13tX+eopXy5P23wn8VNitMY8PkzbV1BCk/yL/9wfNs0vXgr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LexMMAAADdAAAADwAAAAAAAAAAAAAAAACYAgAAZHJzL2Rv&#10;d25yZXYueG1sUEsFBgAAAAAEAAQA9QAAAIgDAAAAAA==&#10;" path="m,1r3,e" filled="f" strokeweight=".22pt">
                          <v:path arrowok="t" o:connecttype="custom" o:connectlocs="0,763;3,763" o:connectangles="0,0"/>
                        </v:shape>
                      </v:group>
                      <v:group id="Group 317" o:spid="_x0000_s1333" style="position:absolute;left:4954;top:688;width:3;height:3" coordorigin="4954,68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T5UsUAAADdAAAADwAAAGRycy9kb3ducmV2LnhtbERPTWvCQBC9F/wPyxS8&#10;NZsoTSXNKiJVPIRCVSi9DdkxCWZnQ3abxH/fLRR6m8f7nHwzmVYM1LvGsoIkikEQl1Y3XCm4nPdP&#10;KxDOI2tsLZOCOznYrGcPOWbajvxBw8lXIoSwy1BB7X2XSenKmgy6yHbEgbva3qAPsK+k7nEM4aaV&#10;izhOpcGGQ0ONHe1qKm+nb6PgMOK4XSZvQ3G77u5f5+f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U+VLFAAAA3QAA&#10;AA8AAAAAAAAAAAAAAAAAqgIAAGRycy9kb3ducmV2LnhtbFBLBQYAAAAABAAEAPoAAACcAwAAAAA=&#10;">
                        <v:shape id="Freeform 318" o:spid="_x0000_s1334" style="position:absolute;left:4954;top:68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HvLcUA&#10;AADdAAAADwAAAGRycy9kb3ducmV2LnhtbESPQUvDQBCF74L/YRnBi9iNEYpNuy0lIHoRafUHTLPT&#10;JJidDdlxG/+9cxC8zfDevPfNZjeHwWSaUh/ZwcOiAEPcRN9z6+Dz4/n+CUwSZI9DZHLwQwl22+ur&#10;DVY+XvhA+Sit0RBOFTroRMbK2tR0FDAt4kis2jlOAUXXqbV+wouGh8GWRbG0AXvWhg5Hqjtqvo7f&#10;wcHp/aWvY31XrlanfXmQ/CY5e+dub+b9GozQLP/mv+tXr/jLR8XVb3QEu/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e8txQAAAN0AAAAPAAAAAAAAAAAAAAAAAJgCAABkcnMv&#10;ZG93bnJldi54bWxQSwUGAAAAAAQABAD1AAAAigMAAAAA&#10;" path="m,1r2,e" filled="f" strokeweight=".22pt">
                          <v:path arrowok="t" o:connecttype="custom" o:connectlocs="0,689;2,689" o:connectangles="0,0"/>
                        </v:shape>
                      </v:group>
                      <v:group id="Group 319" o:spid="_x0000_s1335" style="position:absolute;left:5045;top:617;width:5;height:2" coordorigin="5045,617" coordsize="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fIu8UAAADdAAAADwAAAGRycy9kb3ducmV2LnhtbERPTWvCQBC9F/wPyxS8&#10;NZsoDTXNKiJVPIRCVSi9DdkxCWZnQ3abxH/fLRR6m8f7nHwzmVYM1LvGsoIkikEQl1Y3XCm4nPdP&#10;LyCcR9bYWiYFd3KwWc8ecsy0HfmDhpOvRAhhl6GC2vsuk9KVNRl0ke2IA3e1vUEfYF9J3eMYwk0r&#10;F3GcSo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HyLvFAAAA3QAA&#10;AA8AAAAAAAAAAAAAAAAAqgIAAGRycy9kb3ducmV2LnhtbFBLBQYAAAAABAAEAPoAAACcAwAAAAA=&#10;">
                        <v:shape id="Freeform 320" o:spid="_x0000_s1336" style="position:absolute;left:5045;top:617;width:5;height:2;visibility:visible;mso-wrap-style:square;v-text-anchor:top" coordsize="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n5oMgA&#10;AADdAAAADwAAAGRycy9kb3ducmV2LnhtbESPQUvDQBCF74L/YRnBi5hNRKqk2RatFDwotKk/YJqd&#10;JqHZ2Zhdk+ivdw6Ctxnem/e+Kdaz69RIQ2g9G8iSFBRx5W3LtYGPw/b2EVSIyBY7z2TgmwKsV5cX&#10;BebWT7ynsYy1khAOORpoYuxzrUPVkMOQ+J5YtJMfHEZZh1rbAScJd52+S9OFdtiyNDTY06ah6lx+&#10;OQP65313c3w5Zs/nzfj2+eCy6aC3xlxfzU9LUJHm+G/+u361gr+4F375Rkb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WfmgyAAAAN0AAAAPAAAAAAAAAAAAAAAAAJgCAABk&#10;cnMvZG93bnJldi54bWxQSwUGAAAAAAQABAD1AAAAjQMAAAAA&#10;" path="m,l5,e" filled="f" strokeweight=".22pt">
                          <v:path arrowok="t" o:connecttype="custom" o:connectlocs="0,0;5,0" o:connectangles="0,0"/>
                        </v:shape>
                      </v:group>
                      <v:group id="Group 321" o:spid="_x0000_s1337" style="position:absolute;left:5134;top:551;width:3;height:3" coordorigin="5134,55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e3wMMAAADdAAAADwAAAGRycy9kb3ducmV2LnhtbERPS4vCMBC+C/6HMII3&#10;Tau7snSNIqLiQRZ8wLK3oRnbYjMpTWzrv98Igrf5+J4zX3amFA3VrrCsIB5HIIhTqwvOFFzO29EX&#10;COeRNZaWScGDHCwX/d4cE21bPlJz8pkIIewSVJB7XyVSujQng25sK+LAXW1t0AdYZ1LX2IZwU8pJ&#10;FM2kwYJDQ44VrXNKb6e7UbBrsV1N401zuF3Xj7/z58/vISalhoNu9Q3CU+ff4pd7r8P82U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97fAwwAAAN0AAAAP&#10;AAAAAAAAAAAAAAAAAKoCAABkcnMvZG93bnJldi54bWxQSwUGAAAAAAQABAD6AAAAmgMAAAAA&#10;">
                        <v:shape id="Freeform 322" o:spid="_x0000_s1338" style="position:absolute;left:5134;top:55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usMA&#10;AADdAAAADwAAAGRycy9kb3ducmV2LnhtbERPzWrCQBC+F/oOyxS8lLppEKmpq0hA7EVE7QOM2WkS&#10;mp0N2eka375bKHibj+93luvRdSrSEFrPBl6nGSjiytuWawOf5+3LG6ggyBY7z2TgRgHWq8eHJRbW&#10;X/lI8SS1SiEcCjTQiPSF1qFqyGGY+p44cV9+cCgJDrW2A15TuOt0nmVz7bDl1NBgT2VD1ffpxxm4&#10;HHZt6cvnfLG4bPKjxL3EaI2ZPI2bd1BCo9zF/+4Pm+bPZzn8fZNO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usMAAADdAAAADwAAAAAAAAAAAAAAAACYAgAAZHJzL2Rv&#10;d25yZXYueG1sUEsFBgAAAAAEAAQA9QAAAIgDAAAAAA==&#10;" path="m,1r2,e" filled="f" strokeweight=".22pt">
                          <v:path arrowok="t" o:connecttype="custom" o:connectlocs="0,552;2,552" o:connectangles="0,0"/>
                        </v:shape>
                      </v:group>
                      <v:group id="Group 323" o:spid="_x0000_s1339" style="position:absolute;left:5230;top:477;width:3;height:3" coordorigin="5230,47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2mMLMUAAADdAAAADwAAAGRycy9kb3ducmV2LnhtbERPTWvCQBC9F/wPyxS8&#10;NZtoGyTNKiJVPIRCVSi9DdkxCWZnQ3abxH/fLRR6m8f7nHwzmVYM1LvGsoIkikEQl1Y3XCm4nPdP&#10;KxDOI2tsLZOCOznYrGcPOWbajvxBw8lXIoSwy1BB7X2XSenKmgy6yHbEgbva3qAPsK+k7nEM4aaV&#10;izhOpcGGQ0ONHe1qKm+nb6PgMOK4XSZvQ3G77u5f55f3zyIhpeaP0/YVhKfJ/4v/3Ecd5qfP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9pjCzFAAAA3QAA&#10;AA8AAAAAAAAAAAAAAAAAqgIAAGRycy9kb3ducmV2LnhtbFBLBQYAAAAABAAEAPoAAACcAwAAAAA=&#10;">
                        <v:shape id="Freeform 324" o:spid="_x0000_s1340" style="position:absolute;left:5230;top:47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qWVcMA&#10;AADdAAAADwAAAGRycy9kb3ducmV2LnhtbERPzWrCQBC+C32HZYRepG4aRGp0FQmU9lKKtg8wZsck&#10;mJ0N2emavn1XEHqbj+93NrvRdSrSEFrPBp7nGSjiytuWawPfX69PL6CCIFvsPJOBXwqw2z5MNlhY&#10;f+UDxaPUKoVwKNBAI9IXWoeqIYdh7nvixJ394FASHGptB7ymcNfpPMuW2mHLqaHBnsqGqsvxxxk4&#10;fb61pS9n+Wp12ucHiR8SozXmcTru16CERvkX393vNs1fLhZw+yado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qWVcMAAADdAAAADwAAAAAAAAAAAAAAAACYAgAAZHJzL2Rv&#10;d25yZXYueG1sUEsFBgAAAAAEAAQA9QAAAIgDAAAAAA==&#10;" path="m,1r2,e" filled="f" strokeweight=".22pt">
                          <v:path arrowok="t" o:connecttype="custom" o:connectlocs="0,478;2,478" o:connectangles="0,0"/>
                        </v:shape>
                      </v:group>
                      <v:group id="Group 325" o:spid="_x0000_s1341" style="position:absolute;left:5323;top:405;width:3;height:3" coordorigin="5323,40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yxw8UAAADdAAAADwAAAGRycy9kb3ducmV2LnhtbERPS2vCQBC+F/wPywi9&#10;1U20ikRXEamlh1BoIpTehuyYBLOzIbvN4993C4Xe5uN7zv44mkb01LnasoJ4EYEgLqyuuVRwzS9P&#10;WxDOI2tsLJOCiRwcD7OHPSbaDvxBfeZLEULYJaig8r5NpHRFRQbdwrbEgbvZzqAPsCul7nAI4aaR&#10;yyjaSIM1h4YKWzpXVNyzb6PgdcDhtIpf+vR+O09f+fr9M41Jqcf5eNqB8DT6f/Gf+02H+Zvn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scPFAAAA3QAA&#10;AA8AAAAAAAAAAAAAAAAAqgIAAGRycy9kb3ducmV2LnhtbFBLBQYAAAAABAAEAPoAAACcAwAAAAA=&#10;">
                        <v:shape id="Freeform 326" o:spid="_x0000_s1342" style="position:absolute;left:5323;top:40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StucMA&#10;AADdAAAADwAAAGRycy9kb3ducmV2LnhtbERP20rDQBB9F/yHZQRfxG4aJLSx21ICoi8ivXzANDtN&#10;QrOzITvdxr93BcG3OZzrrDaT61WkMXSeDcxnGSji2tuOGwPHw9vzAlQQZIu9ZzLwTQE26/u7FZbW&#10;33hHcS+NSiEcSjTQigyl1qFuyWGY+YE4cWc/OpQEx0bbEW8p3PU6z7JCO+w4NbQ4UNVSfdlfnYHT&#10;13tX+eopXy5P23wn8VNitMY8PkzbV1BCk/yL/9wfNs0vXgr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StucMAAADdAAAADwAAAAAAAAAAAAAAAACYAgAAZHJzL2Rv&#10;d25yZXYueG1sUEsFBgAAAAAEAAQA9QAAAIgDAAAAAA==&#10;" path="m,1r3,e" filled="f" strokeweight=".22pt">
                          <v:path arrowok="t" o:connecttype="custom" o:connectlocs="0,406;3,406" o:connectangles="0,0"/>
                        </v:shape>
                      </v:group>
                      <v:group id="Group 327" o:spid="_x0000_s1343" style="position:absolute;left:5410;top:337;width:3;height:3" coordorigin="5410,33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KKL8QAAADdAAAADwAAAGRycy9kb3ducmV2LnhtbERPS2vCQBC+F/oflil4&#10;001qjZK6ikhbPIjgA6S3ITsmwexsyG6T+O9dQehtPr7nzJe9qURLjSstK4hHEQjizOqScwWn4/dw&#10;BsJ5ZI2VZVJwIwfLxevLHFNtO95Te/C5CCHsUlRQeF+nUrqsIINuZGviwF1sY9AH2ORSN9iFcFPJ&#10;9yhKpMGSQ0OBNa0Lyq6HP6Pgp8NuNY6/2u31sr79Hie78zYmpQZv/eoThKfe/4uf7o0O85OPK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FKKL8QAAADdAAAA&#10;DwAAAAAAAAAAAAAAAACqAgAAZHJzL2Rvd25yZXYueG1sUEsFBgAAAAAEAAQA+gAAAJsDAAAAAA==&#10;">
                        <v:shape id="Freeform 328" o:spid="_x0000_s1344" style="position:absolute;left:5410;top:33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ecUMUA&#10;AADdAAAADwAAAGRycy9kb3ducmV2LnhtbESPQUvDQBCF74L/YRnBi9iNQYpNuy0lIHoRafUHTLPT&#10;JJidDdlxG/+9cxC8zfDevPfNZjeHwWSaUh/ZwcOiAEPcRN9z6+Dz4/n+CUwSZI9DZHLwQwl22+ur&#10;DVY+XvhA+Sit0RBOFTroRMbK2tR0FDAt4kis2jlOAUXXqbV+wouGh8GWRbG0AXvWhg5Hqjtqvo7f&#10;wcHp/aWvY31XrlanfXmQ/CY5e+dub+b9GozQLP/mv+tXr/jLR8XVb3QEu/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B5xQxQAAAN0AAAAPAAAAAAAAAAAAAAAAAJgCAABkcnMv&#10;ZG93bnJldi54bWxQSwUGAAAAAAQABAD1AAAAigMAAAAA&#10;" path="m,2r2,e" filled="f" strokeweight=".22pt">
                          <v:path arrowok="t" o:connecttype="custom" o:connectlocs="0,339;2,339" o:connectangles="0,0"/>
                        </v:shape>
                      </v:group>
                      <v:group id="Group 329" o:spid="_x0000_s1345" style="position:absolute;left:5506;top:263;width:3;height:3" coordorigin="5506,26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G7xsQAAADdAAAADwAAAGRycy9kb3ducmV2LnhtbERPS2vCQBC+F/oflil4&#10;001qDZq6ikhbPIjgA6S3ITsmwexsyG6T+O9dQehtPr7nzJe9qURLjSstK4hHEQjizOqScwWn4/dw&#10;CsJ5ZI2VZVJwIwfLxevLHFNtO95Te/C5CCHsUlRQeF+nUrqsIINuZGviwF1sY9AH2ORSN9iFcFPJ&#10;9yhKpMGSQ0OBNa0Lyq6HP6Pgp8NuNY6/2u31sr79Hie78zYmpQZv/eoThKfe/4uf7o0O85OP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oG7xsQAAADdAAAA&#10;DwAAAAAAAAAAAAAAAACqAgAAZHJzL2Rvd25yZXYueG1sUEsFBgAAAAAEAAQA+gAAAJsDAAAAAA==&#10;">
                        <v:shape id="Freeform 330" o:spid="_x0000_s1346" style="position:absolute;left:5506;top:26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gGi8UA&#10;AADdAAAADwAAAGRycy9kb3ducmV2LnhtbESPQUvDQBCF74L/YRnBi9iNAYtNuy0lIHoRafUHTLPT&#10;JJidDdlxG/+9cxC8zfDevPfNZjeHwWSaUh/ZwcOiAEPcRN9z6+Dz4/n+CUwSZI9DZHLwQwl22+ur&#10;DVY+XvhA+Sit0RBOFTroRMbK2tR0FDAt4kis2jlOAUXXqbV+wouGh8GWRbG0AXvWhg5Hqjtqvo7f&#10;wcHp/aWvY31XrlanfXmQ/CY5e+dub+b9GozQLP/mv+tXr/jLR+XXb3QEu/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qAaLxQAAAN0AAAAPAAAAAAAAAAAAAAAAAJgCAABkcnMv&#10;ZG93bnJldi54bWxQSwUGAAAAAAQABAD1AAAAigMAAAAA&#10;" path="m,1r2,e" filled="f" strokeweight=".22pt">
                          <v:path arrowok="t" o:connecttype="custom" o:connectlocs="0,264;2,264" o:connectangles="0,0"/>
                        </v:shape>
                      </v:group>
                      <v:group id="Group 331" o:spid="_x0000_s1347" style="position:absolute;left:5050;top:757;width:3;height:3" coordorigin="5050,75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4hHcMAAADdAAAADwAAAGRycy9kb3ducmV2LnhtbERPTYvCMBC9C/6HMII3&#10;TbuLIl2jiKyLBxGsC8vehmZsi82kNLGt/94Igrd5vM9ZrntTiZYaV1pWEE8jEMSZ1SXnCn7Pu8kC&#10;hPPIGivLpOBODtar4WCJibYdn6hNfS5CCLsEFRTe14mULivIoJvamjhwF9sY9AE2udQNdiHcVPIj&#10;iubSYMmhocCatgVl1/RmFPx02G0+4+/2cL1s7//n2fHvEJNS41G/+QLhqfdv8cu912H+fBb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LiEdwwAAAN0AAAAP&#10;AAAAAAAAAAAAAAAAAKoCAABkcnMvZG93bnJldi54bWxQSwUGAAAAAAQABAD6AAAAmgMAAAAA&#10;">
                        <v:shape id="Freeform 332" o:spid="_x0000_s1348" style="position:absolute;left:5050;top:75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9Z8MA&#10;AADdAAAADwAAAGRycy9kb3ducmV2LnhtbERPzWrCQBC+F/oOyxS8lLppQKmpq0hA7EVE7QOM2WkS&#10;mp0N2eka375bKHibj+93luvRdSrSEFrPBl6nGSjiytuWawOf5+3LG6ggyBY7z2TgRgHWq8eHJRbW&#10;X/lI8SS1SiEcCjTQiPSF1qFqyGGY+p44cV9+cCgJDrW2A15TuOt0nmVz7bDl1NBgT2VD1ffpxxm4&#10;HHZt6cvnfLG4bPKjxL3EaI2ZPI2bd1BCo9zF/+4Pm+bPZzn8fZNO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Y9Z8MAAADdAAAADwAAAAAAAAAAAAAAAACYAgAAZHJzL2Rv&#10;d25yZXYueG1sUEsFBgAAAAAEAAQA9QAAAIgDAAAAAA==&#10;" path="m,2r2,e" filled="f" strokeweight=".22pt">
                          <v:path arrowok="t" o:connecttype="custom" o:connectlocs="0,759;2,759" o:connectangles="0,0"/>
                        </v:shape>
                      </v:group>
                      <v:group id="Group 333" o:spid="_x0000_s1349" style="position:absolute;left:5138;top:690;width:3;height:3" coordorigin="5138,69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a8cQAAADdAAAADwAAAGRycy9kb3ducmV2LnhtbERPTWuDQBC9F/oflin0&#10;1qw2KMVmIxLa0kMIxBRKb4M7UYk7K+5Wzb/PBgK5zeN9ziqfTSdGGlxrWUG8iEAQV1a3XCv4OXy+&#10;vIFwHlljZ5kUnMlBvn58WGGm7cR7GktfixDCLkMFjfd9JqWrGjLoFrYnDtzRDgZ9gEMt9YBTCDed&#10;fI2iVBpsOTQ02NOmoepU/hsFXxNOxTL+GLen4+b8d0h2v9uYlHp+mot3EJ5mfxff3N86zE+T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a8cQAAADdAAAA&#10;DwAAAAAAAAAAAAAAAACqAgAAZHJzL2Rvd25yZXYueG1sUEsFBgAAAAAEAAQA+gAAAJsDAAAAAA==&#10;">
                        <v:shape id="Freeform 334" o:spid="_x0000_s1350" style="position:absolute;left:5138;top:69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MAiMMA&#10;AADdAAAADwAAAGRycy9kb3ducmV2LnhtbERP20rDQBB9F/yHZQRfxG4MtdjYbSkBsS9FevmAaXZM&#10;gtnZkB236d93C4JvczjXWaxG16lIQ2g9G3iZZKCIK29brg0cDx/Pb6CCIFvsPJOBCwVYLe/vFlhY&#10;f+Ydxb3UKoVwKNBAI9IXWoeqIYdh4nvixH37waEkONTaDnhO4a7TeZbNtMOWU0ODPZUNVT/7X2fg&#10;9PXZlr58yufz0zrfSdxKjNaYx4dx/Q5KaJR/8Z97Y9P82esU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pMAiMMAAADdAAAADwAAAAAAAAAAAAAAAACYAgAAZHJzL2Rv&#10;d25yZXYueG1sUEsFBgAAAAAEAAQA9QAAAIgDAAAAAA==&#10;" path="m,1r3,e" filled="f" strokeweight=".22pt">
                          <v:path arrowok="t" o:connecttype="custom" o:connectlocs="0,691;3,691" o:connectangles="0,0"/>
                        </v:shape>
                      </v:group>
                      <v:group id="Group 335" o:spid="_x0000_s1351" style="position:absolute;left:5234;top:616;width:3;height:3" coordorigin="5234,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UnHsMAAADdAAAADwAAAGRycy9kb3ducmV2LnhtbERPTYvCMBC9L/gfwgh7&#10;W9MqFalGEXFlDyKsCuJtaMa22ExKk23rvzeCsLd5vM9ZrHpTiZYaV1pWEI8iEMSZ1SXnCs6n768Z&#10;COeRNVaWScGDHKyWg48Fptp2/Evt0ecihLBLUUHhfZ1K6bKCDLqRrYkDd7ONQR9gk0vdYBfCTSXH&#10;UTSVBksODQXWtCkoux//jIJdh916Em/b/f22eVxPyeGyj0mpz2G/noPw1Pt/8dv9o8P8aZL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FScewwAAAN0AAAAP&#10;AAAAAAAAAAAAAAAAAKoCAABkcnMvZG93bnJldi54bWxQSwUGAAAAAAQABAD6AAAAmgMAAAAA&#10;">
                        <v:shape id="Freeform 336" o:spid="_x0000_s1352" style="position:absolute;left:5234;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07ZMMA&#10;AADdAAAADwAAAGRycy9kb3ducmV2LnhtbERP20rDQBB9F/yHZQRfxG4aMLSx21ICoi8ivXzANDtN&#10;QrOzITvdxr93BcG3OZzrrDaT61WkMXSeDcxnGSji2tuOGwPHw9vzAlQQZIu9ZzLwTQE26/u7FZbW&#10;33hHcS+NSiEcSjTQigyl1qFuyWGY+YE4cWc/OpQEx0bbEW8p3PU6z7JCO+w4NbQ4UNVSfdlfnYHT&#10;13tX+eopXy5P23wn8VNitMY8PkzbV1BCk/yL/9wfNs0vXgr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07ZMMAAADdAAAADwAAAAAAAAAAAAAAAACYAgAAZHJzL2Rv&#10;d25yZXYueG1sUEsFBgAAAAAEAAQA9QAAAIgDAAAAAA==&#10;" path="m,1r3,e" filled="f" strokeweight=".22pt">
                          <v:path arrowok="t" o:connecttype="custom" o:connectlocs="0,617;3,617" o:connectangles="0,0"/>
                        </v:shape>
                      </v:group>
                      <v:group id="Group 337" o:spid="_x0000_s1353" style="position:absolute;left:5328;top:555;width:140;height:2" coordorigin="5328,555" coordsize="1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sc8sUAAADdAAAADwAAAGRycy9kb3ducmV2LnhtbERPS2vCQBC+F/wPyxS8&#10;1U2UpJK6ikiVHkKhKpTehuyYBLOzIbvN4993C4Xe5uN7zmY3mkb01LnasoJ4EYEgLqyuuVRwvRyf&#10;1iCcR9bYWCYFEznYbWcPG8y0HfiD+rMvRQhhl6GCyvs2k9IVFRl0C9sSB+5mO4M+wK6UusMhhJtG&#10;LqMolQZrDg0VtnSoqLifv42C04DDfhW/9vn9dpi+Lsn7Zx6TUvPHcf8CwtPo/8V/7jcd5qfJM/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LHPLFAAAA3QAA&#10;AA8AAAAAAAAAAAAAAAAAqgIAAGRycy9kb3ducmV2LnhtbFBLBQYAAAAABAAEAPoAAACcAwAAAAA=&#10;">
                        <v:shape id="Freeform 338" o:spid="_x0000_s1354" style="position:absolute;left:5328;top:555;width:140;height:2;visibility:visible;mso-wrap-style:square;v-text-anchor:top" coordsize="1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wqHsUA&#10;AADdAAAADwAAAGRycy9kb3ducmV2LnhtbESPQW/CMAyF75P4D5En7TaSlQ2NQkBo0qRpuwy23U1j&#10;2orGqZIA5d/PByRutt7ze58Xq8F36kQxtYEtPI0NKOIquJZrC78/74+voFJGdtgFJgsXSrBaju4W&#10;WLpw5g2dtrlWEsKpRAtNzn2pdaoa8pjGoScWbR+ixyxrrLWLeJZw3+nCmKn22LI0NNjTW0PVYXv0&#10;Fr7DcfeXcOOezedXvExMMZnNCmsf7of1HFSmId/M1+sPJ/jTF8GVb2QEv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vCoexQAAAN0AAAAPAAAAAAAAAAAAAAAAAJgCAABkcnMv&#10;ZG93bnJldi54bWxQSwUGAAAAAAQABAD1AAAAigMAAAAA&#10;" path="m,l139,e" filled="f" strokeweight=".44292mm">
                          <v:path arrowok="t" o:connecttype="custom" o:connectlocs="0,0;139,0" o:connectangles="0,0"/>
                        </v:shape>
                      </v:group>
                      <v:group id="Group 339" o:spid="_x0000_s1355" style="position:absolute;left:5414;top:477;width:3;height:3" coordorigin="5414,47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gtG8UAAADdAAAADwAAAGRycy9kb3ducmV2LnhtbERPS2vCQBC+F/wPyxS8&#10;1U2UhJq6ikiVHkKhKpTehuyYBLOzIbvN4993C4Xe5uN7zmY3mkb01LnasoJ4EYEgLqyuuVRwvRyf&#10;nkE4j6yxsUwKJnKw284eNphpO/AH9WdfihDCLkMFlfdtJqUrKjLoFrYlDtzNdgZ9gF0pdYdDCDeN&#10;XEZRKg3WHBoqbOlQUXE/fxsFpwGH/Sp+7fP77TB9XZL3zzwmpeaP4/4FhKfR/4v/3G86zE+T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tYLRvFAAAA3QAA&#10;AA8AAAAAAAAAAAAAAAAAqgIAAGRycy9kb3ducmV2LnhtbFBLBQYAAAAABAAEAPoAAACcAwAAAAA=&#10;">
                        <v:shape id="Freeform 340" o:spid="_x0000_s1356" style="position:absolute;left:5414;top:47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TMNsUA&#10;AADdAAAADwAAAGRycy9kb3ducmV2LnhtbESPQUvDQBCF74L/YRnBi9iNOQQbuy0lIHoRaesPmGbH&#10;JJidDdlxG/+9cxC8zfDevPfNZreE0WSa0xDZwcOqAEPcRj9w5+Dj9Hz/CCYJsscxMjn4oQS77fXV&#10;BmsfL3ygfJTOaAinGh30IlNtbWp7CphWcSJW7TPOAUXXubN+xouGh9GWRVHZgANrQ48TNT21X8fv&#10;4OD8/jI0sbkr1+vzvjxIfpOcvXO3N8v+CYzQIv/mv+tXr/hVp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xMw2xQAAAN0AAAAPAAAAAAAAAAAAAAAAAJgCAABkcnMv&#10;ZG93bnJldi54bWxQSwUGAAAAAAQABAD1AAAAigMAAAAA&#10;" path="m,1r3,e" filled="f" strokeweight=".22pt">
                          <v:path arrowok="t" o:connecttype="custom" o:connectlocs="0,478;3,478" o:connectangles="0,0"/>
                        </v:shape>
                      </v:group>
                      <v:group id="Group 341" o:spid="_x0000_s1357" style="position:absolute;left:5510;top:402;width:3;height:3" coordorigin="5510,40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LroMQAAADdAAAADwAAAGRycy9kb3ducmV2LnhtbERPTWuDQBC9F/oflin0&#10;1qy2RIrNRkTa0EMINCmE3AZ3oqI7K+5Gzb/vBgK9zeN9ziqbTSdGGlxjWUG8iEAQl1Y3XCn4PXy9&#10;vINwHlljZ5kUXMlBtn58WGGq7cQ/NO59JUIIuxQV1N73qZSurMmgW9ieOHBnOxj0AQ6V1ANOIdx0&#10;8jWKEmmw4dBQY09FTWW7vxgFmwmn/C3+HLftubieDsvdcRuTUs9Pc/4BwtPs/8V397cO85Mkht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0LroMQAAADdAAAA&#10;DwAAAAAAAAAAAAAAAACqAgAAZHJzL2Rvd25yZXYueG1sUEsFBgAAAAAEAAQA+gAAAJsDAAAAAA==&#10;">
                        <v:shape id="Freeform 342" o:spid="_x0000_s1358" style="position:absolute;left:5510;top:40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32sMA&#10;AADdAAAADwAAAGRycy9kb3ducmV2LnhtbERPzWrCQBC+F3yHZYReSt00h6Cpq0ig2Esp2j7AmB2T&#10;YHY2ZMc1fftuoeBtPr7fWW8n16tIY+g8G3hZZKCIa287bgx8f709L0EFQbbYeyYDPxRgu5k9rLG0&#10;/sYHikdpVArhUKKBVmQotQ51Sw7Dwg/EiTv70aEkODbajnhL4a7XeZYV2mHHqaHFgaqW6svx6gyc&#10;Pvdd5aunfLU67fKDxA+J0RrzOJ92r6CEJrmL/93vNs0vihz+vkkn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32sMAAADdAAAADwAAAAAAAAAAAAAAAACYAgAAZHJzL2Rv&#10;d25yZXYueG1sUEsFBgAAAAAEAAQA9QAAAIgDAAAAAA==&#10;" path="m,1r3,e" filled="f" strokeweight=".22pt">
                          <v:path arrowok="t" o:connecttype="custom" o:connectlocs="0,403;3,403" o:connectangles="0,0"/>
                        </v:shape>
                      </v:group>
                      <v:group id="Group 343" o:spid="_x0000_s1359" style="position:absolute;left:5604;top:330;width:3;height:3" coordorigin="5604,33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zQTMMAAADdAAAADwAAAGRycy9kb3ducmV2LnhtbERPTYvCMBC9L/gfwgje&#10;1rSKRapRRFzZgwirgngbmrEtNpPSZNv67zeCsLd5vM9ZrntTiZYaV1pWEI8jEMSZ1SXnCi7nr885&#10;COeRNVaWScGTHKxXg48lptp2/EPtyecihLBLUUHhfZ1K6bKCDLqxrYkDd7eNQR9gk0vdYBfCTSUn&#10;UZRIgyWHhgJr2haUPU6/RsG+w24zjXft4XHfPm/n2fF6iEmp0bDfLEB46v2/+O3+1mF+kkzh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03NBMwwAAAN0AAAAP&#10;AAAAAAAAAAAAAAAAAKoCAABkcnMvZG93bnJldi54bWxQSwUGAAAAAAQABAD6AAAAmgMAAAAA&#10;">
                        <v:shape id="Freeform 344" o:spid="_x0000_s1360" style="position:absolute;left:5604;top:33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KNcMA&#10;AADdAAAADwAAAGRycy9kb3ducmV2LnhtbERP20rDQBB9F/yHZQRfxG4aJLSx21ICoi8ivXzANDtN&#10;QrOzITvdxr93BcG3OZzrrDaT61WkMXSeDcxnGSji2tuOGwPHw9vzAlQQZIu9ZzLwTQE26/u7FZbW&#10;33hHcS+NSiEcSjTQigyl1qFuyWGY+YE4cWc/OpQEx0bbEW8p3PU6z7JCO+w4NbQ4UNVSfdlfnYHT&#10;13tX+eopXy5P23wn8VNitMY8PkzbV1BCk/yL/9wfNs0vihf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KNcMAAADdAAAADwAAAAAAAAAAAAAAAACYAgAAZHJzL2Rv&#10;d25yZXYueG1sUEsFBgAAAAAEAAQA9QAAAIgDAAAAAA==&#10;" path="m,1r2,e" filled="f" strokeweight=".22pt">
                          <v:path arrowok="t" o:connecttype="custom" o:connectlocs="0,331;2,331" o:connectangles="0,0"/>
                        </v:shape>
                      </v:group>
                      <v:group id="Group 345" o:spid="_x0000_s1361" style="position:absolute;left:5239;top:753;width:3;height:3" coordorigin="5239,7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nto8MAAADdAAAADwAAAGRycy9kb3ducmV2LnhtbERPTYvCMBC9L/gfwgh7&#10;W9MqFqlGEXFlDyKsCuJtaMa22ExKk23rvzeCsLd5vM9ZrHpTiZYaV1pWEI8iEMSZ1SXnCs6n768Z&#10;COeRNVaWScGDHKyWg48Fptp2/Evt0ecihLBLUUHhfZ1K6bKCDLqRrYkDd7ONQR9gk0vdYBfCTSXH&#10;UZRIgyWHhgJr2hSU3Y9/RsGuw249ibft/n7bPK6n6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ee2jwwAAAN0AAAAP&#10;AAAAAAAAAAAAAAAAAKoCAABkcnMvZG93bnJldi54bWxQSwUGAAAAAAQABAD6AAAAmgMAAAAA&#10;">
                        <v:shape id="Freeform 346" o:spid="_x0000_s1362" style="position:absolute;left:5239;top:7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Hx2cMA&#10;AADdAAAADwAAAGRycy9kb3ducmV2LnhtbERPzWrCQBC+F3yHZYReSt00h6Cpq0ig2Esp2j7AmB2T&#10;YHY2ZMc1fftuoeBtPr7fWW8n16tIY+g8G3hZZKCIa287bgx8f709L0EFQbbYeyYDPxRgu5k9rLG0&#10;/sYHikdpVArhUKKBVmQotQ51Sw7Dwg/EiTv70aEkODbajnhL4a7XeZYV2mHHqaHFgaqW6svx6gyc&#10;Pvdd5aunfLU67fKDxA+J0RrzOJ92r6CEJrmL/93vNs0vigL+vkkn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Hx2cMAAADdAAAADwAAAAAAAAAAAAAAAACYAgAAZHJzL2Rv&#10;d25yZXYueG1sUEsFBgAAAAAEAAQA9QAAAIgDAAAAAA==&#10;" path="m,1r3,e" filled="f" strokeweight=".22pt">
                          <v:path arrowok="t" o:connecttype="custom" o:connectlocs="0,754;3,754" o:connectangles="0,0"/>
                        </v:shape>
                      </v:group>
                      <v:group id="Group 347" o:spid="_x0000_s1363" style="position:absolute;left:5333;top:683;width:3;height:3" coordorigin="5333,68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WT8QAAADdAAAADwAAAGRycy9kb3ducmV2LnhtbERPS2vCQBC+F/wPywi9&#10;1U0sjRJdRUTFgxR8gHgbsmMSzM6G7JrEf98tFHqbj+8582VvKtFS40rLCuJRBII4s7rkXMHlvP2Y&#10;gnAeWWNlmRS8yMFyMXibY6ptx0dqTz4XIYRdigoK7+tUSpcVZNCNbE0cuLttDPoAm1zqBrsQbio5&#10;jqJEGiw5NBRY07qg7HF6GgW7DrvVZ7xpD4/7+nU7f31fDzEp9T7sVzMQnnr/L/5z73WYnyQ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WT8QAAADdAAAA&#10;DwAAAAAAAAAAAAAAAACqAgAAZHJzL2Rvd25yZXYueG1sUEsFBgAAAAAEAAQA+gAAAJsDAAAAAA==&#10;">
                        <v:shape id="Freeform 348" o:spid="_x0000_s1364" style="position:absolute;left:5333;top:68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AMMUA&#10;AADdAAAADwAAAGRycy9kb3ducmV2LnhtbESPQUvDQBCF74L/YRnBi9iNOQQbuy0lIHoRaesPmGbH&#10;JJidDdlxG/+9cxC8zfDevPfNZreE0WSa0xDZwcOqAEPcRj9w5+Dj9Hz/CCYJsscxMjn4oQS77fXV&#10;BmsfL3ygfJTOaAinGh30IlNtbWp7CphWcSJW7TPOAUXXubN+xouGh9GWRVHZgANrQ48TNT21X8fv&#10;4OD8/jI0sbkr1+vzvjxIfpOcvXO3N8v+CYzQIv/mv+tXr/hVp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sAwxQAAAN0AAAAPAAAAAAAAAAAAAAAAAJgCAABkcnMv&#10;ZG93bnJldi54bWxQSwUGAAAAAAQABAD1AAAAigMAAAAA&#10;" path="m,1r2,e" filled="f" strokeweight=".22pt">
                          <v:path arrowok="t" o:connecttype="custom" o:connectlocs="0,684;2,684" o:connectangles="0,0"/>
                        </v:shape>
                      </v:group>
                      <v:group id="Group 349" o:spid="_x0000_s1365" style="position:absolute;left:5419;top:616;width:3;height:3" coordorigin="5419,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TnpsQAAADdAAAADwAAAGRycy9kb3ducmV2LnhtbERPS2vCQBC+F/wPywi9&#10;1U0sDRpdRUTFgxR8gHgbsmMSzM6G7JrEf98tFHqbj+8582VvKtFS40rLCuJRBII4s7rkXMHlvP2Y&#10;gHAeWWNlmRS8yMFyMXibY6ptx0dqTz4XIYRdigoK7+tUSpcVZNCNbE0cuLttDPoAm1zqBrsQbio5&#10;jqJEGiw5NBRY07qg7HF6GgW7DrvVZ7xpD4/7+nU7f31fDzEp9T7sVzMQnnr/L/5z73WYnyR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TnpsQAAADdAAAA&#10;DwAAAAAAAAAAAAAAAACqAgAAZHJzL2Rvd25yZXYueG1sUEsFBgAAAAAEAAQA+gAAAJsDAAAAAA==&#10;">
                        <v:shape id="Freeform 350" o:spid="_x0000_s1366" style="position:absolute;left:5419;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1a68UA&#10;AADdAAAADwAAAGRycy9kb3ducmV2LnhtbESPwU7DQAxE70j8w8pIXBDdkEOhabdVFQnBBaEWPsDN&#10;uklE1htlzTb8PT4gcbM145nnzW4Og8k0pT6yg4dFAYa4ib7n1sHnx/P9E5gkyB6HyOTghxLsttdX&#10;G6x8vPCB8lFaoyGcKnTQiYyVtanpKGBaxJFYtXOcAoquU2v9hBcND4Mti2JpA/asDR2OVHfUfB2/&#10;g4PT+0tfx/quXK1O+/Ig+U1y9s7d3sz7NRihWf7Nf9evXvGXj8qv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HVrrxQAAAN0AAAAPAAAAAAAAAAAAAAAAAJgCAABkcnMv&#10;ZG93bnJldi54bWxQSwUGAAAAAAQABAD1AAAAigMAAAAA&#10;" path="m,1r3,e" filled="f" strokeweight=".22pt">
                          <v:path arrowok="t" o:connecttype="custom" o:connectlocs="0,617;3,617" o:connectangles="0,0"/>
                        </v:shape>
                      </v:group>
                      <v:group id="Group 351" o:spid="_x0000_s1367" style="position:absolute;left:5515;top:541;width:3;height:3" coordorigin="5515,5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pt9fcMAAADdAAAADwAAAGRycy9kb3ducmV2LnhtbERPS4vCMBC+C/6HMIK3&#10;Na2yunSNIqLiQRZ8wLK3oRnbYjMpTWzrv98Igrf5+J4zX3amFA3VrrCsIB5FIIhTqwvOFFzO248v&#10;EM4jaywtk4IHOVgu+r05Jtq2fKTm5DMRQtglqCD3vkqkdGlOBt3IVsSBu9raoA+wzqSusQ3hppTj&#10;KJpKgwWHhhwrWueU3k53o2DXYruaxJvmcLuuH3/nz5/fQ0xKDQfd6huEp86/xS/3Xof50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m319wwAAAN0AAAAP&#10;AAAAAAAAAAAAAAAAAKoCAABkcnMvZG93bnJldi54bWxQSwUGAAAAAAQABAD6AAAAmgMAAAAA&#10;">
                        <v:shape id="Freeform 352" o:spid="_x0000_s1368" style="position:absolute;left:5515;top:5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NhB8MA&#10;AADdAAAADwAAAGRycy9kb3ducmV2LnhtbERPzWrCQBC+C32HZQpepG6ag9bUVSQg9lKK2gcYs9Mk&#10;NDsbstM1vn23UPA2H9/vrLej61SkIbSeDTzPM1DElbct1wY+z/unF1BBkC12nsnAjQJsNw+TNRbW&#10;X/lI8SS1SiEcCjTQiPSF1qFqyGGY+544cV9+cCgJDrW2A15TuOt0nmUL7bDl1NBgT2VD1ffpxxm4&#10;fBza0pezfLW67PKjxHeJ0RozfRx3r6CERrmL/91vNs1fLHP4+yad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NhB8MAAADdAAAADwAAAAAAAAAAAAAAAACYAgAAZHJzL2Rv&#10;d25yZXYueG1sUEsFBgAAAAAEAAQA9QAAAIgDAAAAAA==&#10;" path="m,2r3,e" filled="f" strokeweight=".22pt">
                          <v:path arrowok="t" o:connecttype="custom" o:connectlocs="0,543;3,543" o:connectangles="0,0"/>
                        </v:shape>
                      </v:group>
                      <v:group id="Group 353" o:spid="_x0000_s1369" style="position:absolute;left:5609;top:469;width:3;height:3" coordorigin="5609,46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VGkcUAAADdAAAADwAAAGRycy9kb3ducmV2LnhtbERPTWvCQBC9F/wPyxS8&#10;NZsoTSXNKiJVPIRCVSi9DdkxCWZnQ3abxH/fLRR6m8f7nHwzmVYM1LvGsoIkikEQl1Y3XCm4nPdP&#10;KxDOI2tsLZOCOznYrGcPOWbajvxBw8lXIoSwy1BB7X2XSenKmgy6yHbEgbva3qAPsK+k7nEM4aaV&#10;izhOpcGGQ0ONHe1qKm+nb6PgMOK4XSZvQ3G77u5f5+f3zyIhpeaP0/YVhKfJ/4v/3Ecd5qcv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FRpHFAAAA3QAA&#10;AA8AAAAAAAAAAAAAAAAAqgIAAGRycy9kb3ducmV2LnhtbFBLBQYAAAAABAAEAPoAAACcAwAAAAA=&#10;">
                        <v:shape id="Freeform 354" o:spid="_x0000_s1370" style="position:absolute;left:5609;top:46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Zc6MMA&#10;AADdAAAADwAAAGRycy9kb3ducmV2LnhtbERPzWrCQBC+C32HZQq9iG4aiq3RVSRQ2osUbR9gzI5J&#10;MDsbstM1fftuQehtPr7fWW9H16lIQ2g9G3icZ6CIK29brg18fb7OXkAFQbbYeSYDPxRgu7mbrLGw&#10;/soHikepVQrhUKCBRqQvtA5VQw7D3PfEiTv7waEkONTaDnhN4a7TeZYttMOWU0ODPZUNVZfjtzNw&#10;+nhrS19O8+XytMsPEvcSozXm4X7crUAJjfIvvrnfbZq/eH6C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Zc6MMAAADdAAAADwAAAAAAAAAAAAAAAACYAgAAZHJzL2Rv&#10;d25yZXYueG1sUEsFBgAAAAAEAAQA9QAAAIgDAAAAAA==&#10;" path="m,2r2,e" filled="f" strokeweight=".22pt">
                          <v:path arrowok="t" o:connecttype="custom" o:connectlocs="0,471;2,471" o:connectangles="0,0"/>
                        </v:shape>
                      </v:group>
                      <v:group id="Group 355" o:spid="_x0000_s1371" style="position:absolute;left:5424;top:755;width:3;height:3" coordorigin="5424,75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B7fsUAAADdAAAADwAAAGRycy9kb3ducmV2LnhtbERPS2vCQBC+F/wPyxS8&#10;1U2UpJK6ikiVHkKhKpTehuyYBLOzIbvN4993C4Xe5uN7zmY3mkb01LnasoJ4EYEgLqyuuVRwvRyf&#10;1iCcR9bYWCYFEznYbWcPG8y0HfiD+rMvRQhhl6GCyvs2k9IVFRl0C9sSB+5mO4M+wK6UusMhhJtG&#10;LqMolQZrDg0VtnSoqLifv42C04DDfhW/9vn9dpi+Lsn7Zx6TUvPHcf8CwtPo/8V/7jcd5qfP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ge37FAAAA3QAA&#10;AA8AAAAAAAAAAAAAAAAAqgIAAGRycy9kb3ducmV2LnhtbFBLBQYAAAAABAAEAPoAAACcAwAAAAA=&#10;">
                        <v:shape id="Freeform 356" o:spid="_x0000_s1372" style="position:absolute;left:5424;top:75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hnBMMA&#10;AADdAAAADwAAAGRycy9kb3ducmV2LnhtbERPzUrDQBC+C77DMoIXsZvmENvYbSkB0YtIfx5gmp0m&#10;odnZkJ1u49u7guBtPr7fWW0m16tIY+g8G5jPMlDEtbcdNwaOh7fnBaggyBZ7z2TgmwJs1vd3Kyyt&#10;v/GO4l4alUI4lGigFRlKrUPdksMw8wNx4s5+dCgJjo22I95SuOt1nmWFdthxamhxoKql+rK/OgOn&#10;r/eu8tVTvlyetvlO4qfEaI15fJi2r6CEJvkX/7k/bJpfvBTw+006Q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hnBMMAAADdAAAADwAAAAAAAAAAAAAAAACYAgAAZHJzL2Rv&#10;d25yZXYueG1sUEsFBgAAAAAEAAQA9QAAAIgDAAAAAA==&#10;" path="m,1r2,e" filled="f" strokeweight=".22pt">
                          <v:path arrowok="t" o:connecttype="custom" o:connectlocs="0,756;2,756" o:connectangles="0,0"/>
                        </v:shape>
                      </v:group>
                      <v:group id="Group 357" o:spid="_x0000_s1373" style="position:absolute;left:5520;top:681;width:3;height:3" coordorigin="5520,68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5AksUAAADdAAAADwAAAGRycy9kb3ducmV2LnhtbERPS2vCQBC+F/wPywi9&#10;1U2UqkRXEamlh1BoIpTehuyYBLOzIbvN4993C4Xe5uN7zv44mkb01LnasoJ4EYEgLqyuuVRwzS9P&#10;WxDOI2tsLJOCiRwcD7OHPSbaDvxBfeZLEULYJaig8r5NpHRFRQbdwrbEgbvZzqAPsCul7nAI4aaR&#10;yyhaS4M1h4YKWzpXVNyzb6PgdcDhtIpf+vR+O09f+fP7ZxqTUo/z8bQD4Wn0/+I/95sO89eb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QJLFAAAA3QAA&#10;AA8AAAAAAAAAAAAAAAAAqgIAAGRycy9kb3ducmV2LnhtbFBLBQYAAAAABAAEAPoAAACcAwAAAAA=&#10;">
                        <v:shape id="Freeform 358" o:spid="_x0000_s1374" style="position:absolute;left:5520;top:68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tW7cUA&#10;AADdAAAADwAAAGRycy9kb3ducmV2LnhtbESPwU7DQAxE70j8w8pIXBDdkEOhabdVFQnBBaEWPsDN&#10;uklE1htlzTb8PT4gcbM145nnzW4Og8k0pT6yg4dFAYa4ib7n1sHnx/P9E5gkyB6HyOTghxLsttdX&#10;G6x8vPCB8lFaoyGcKnTQiYyVtanpKGBaxJFYtXOcAoquU2v9hBcND4Mti2JpA/asDR2OVHfUfB2/&#10;g4PT+0tfx/quXK1O+/Ig+U1y9s7d3sz7NRihWf7Nf9evXvGXj4qr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a1btxQAAAN0AAAAPAAAAAAAAAAAAAAAAAJgCAABkcnMv&#10;ZG93bnJldi54bWxQSwUGAAAAAAQABAD1AAAAigMAAAAA&#10;" path="m,1r2,e" filled="f" strokeweight=".22pt">
                          <v:path arrowok="t" o:connecttype="custom" o:connectlocs="0,682;2,682" o:connectangles="0,0"/>
                        </v:shape>
                      </v:group>
                      <v:group id="Group 359" o:spid="_x0000_s1375" style="position:absolute;left:5614;top:609;width:3;height:3" coordorigin="5614,60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1xe8QAAADdAAAADwAAAGRycy9kb3ducmV2LnhtbERPTWvCQBC9C/0PyxR6&#10;001aamvqKiJVPIhgFMTbkB2TYHY2ZLdJ/PddQfA2j/c503lvKtFS40rLCuJRBII4s7rkXMHxsBp+&#10;g3AeWWNlmRTcyMF89jKYYqJtx3tqU5+LEMIuQQWF93UipcsKMuhGtiYO3MU2Bn2ATS51g10IN5V8&#10;j6KxNFhyaCiwpmVB2TX9MwrWHXaLj/i33V4vy9v58Lk7bWNS6u21X/yA8NT7p/jh3ugwf/w1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1xe8QAAADdAAAA&#10;DwAAAAAAAAAAAAAAAACqAgAAZHJzL2Rvd25yZXYueG1sUEsFBgAAAAAEAAQA+gAAAJsDAAAAAA==&#10;">
                        <v:shape id="Freeform 360" o:spid="_x0000_s1376" style="position:absolute;left:5614;top:60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gqzMUA&#10;AADdAAAADwAAAGRycy9kb3ducmV2LnhtbESPQUvDQBCF7wX/wzKCl2I35lDa2G0pAdGLSKs/YJod&#10;k2B2NmTHbfz3zkHwNsN78943u8McBpNpSn1kBw+rAgxxE33PrYOP96f7DZgkyB6HyOTghxIc9jeL&#10;HVY+XvlE+Syt0RBOFTroRMbK2tR0FDCt4kis2mecAoquU2v9hFcND4Mti2JtA/asDR2OVHfUfJ2/&#10;g4PL23Nfx3pZbreXY3mS/Co5e+fubufjIxihWf7Nf9cvXvHXG+XXb3QEu/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CrMxQAAAN0AAAAPAAAAAAAAAAAAAAAAAJgCAABkcnMv&#10;ZG93bnJldi54bWxQSwUGAAAAAAQABAD1AAAAigMAAAAA&#10;" path="m,1r2,e" filled="f" strokeweight=".22pt">
                          <v:path arrowok="t" o:connecttype="custom" o:connectlocs="0,610;2,610" o:connectangles="0,0"/>
                        </v:shape>
                      </v:group>
                      <v:group id="Group 361" o:spid="_x0000_s1377" style="position:absolute;left:5618;top:748;width:3;height:3" coordorigin="5618,74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04NWsMAAADdAAAADwAAAGRycy9kb3ducmV2LnhtbERPTYvCMBC9C/6HMII3&#10;TbuiSDWKiLt4kAWrsOxtaMa22ExKk23rvzfCgrd5vM9Zb3tTiZYaV1pWEE8jEMSZ1SXnCq6Xz8kS&#10;hPPIGivLpOBBDrab4WCNibYdn6lNfS5CCLsEFRTe14mULivIoJvamjhwN9sY9AE2udQNdiHcVPIj&#10;ihbSYMmhocCa9gVl9/TPKPjqsNvN4kN7ut/2j9/L/PvnFJNS41G/W4Hw1Pu3+N991GH+Yhn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Tg1awwAAAN0AAAAP&#10;AAAAAAAAAAAAAAAAAKoCAABkcnMvZG93bnJldi54bWxQSwUGAAAAAAQABAD6AAAAmgMAAAAA&#10;">
                        <v:shape id="Freeform 362" o:spid="_x0000_s1378" style="position:absolute;left:5618;top:74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RIMIA&#10;AADdAAAADwAAAGRycy9kb3ducmV2LnhtbERPzWrCQBC+F/oOywheSt00B9HUVSRQ2ouI2gcYs9Mk&#10;mJ0N2eka394VCr3Nx/c7q83oOhVpCK1nA2+zDBRx5W3LtYHv08frAlQQZIudZzJwowCb9fPTCgvr&#10;r3ygeJRapRAOBRpoRPpC61A15DDMfE+cuB8/OJQEh1rbAa8p3HU6z7K5dthyamiwp7Kh6nL8dQbO&#10;+8+29OVLvlyet/lB4k5itMZMJ+P2HZTQKP/iP/eXTfPnixwe36QT9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VhEgwgAAAN0AAAAPAAAAAAAAAAAAAAAAAJgCAABkcnMvZG93&#10;bnJldi54bWxQSwUGAAAAAAQABAD1AAAAhwMAAAAA&#10;" path="m,1r3,e" filled="f" strokeweight=".22pt">
                          <v:path arrowok="t" o:connecttype="custom" o:connectlocs="0,749;3,749" o:connectangles="0,0"/>
                        </v:shape>
                      </v:group>
                      <v:group id="Group 363" o:spid="_x0000_s1379" style="position:absolute;left:5362;top:201;width:3;height:3" coordorigin="5362,2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A2tsQAAADdAAAADwAAAGRycy9kb3ducmV2LnhtbERPTWvCQBC9F/oflil4&#10;q5soDSF1FREVD6FQUyi9DdkxCWZnQ3ZN4r93C4Xe5vE+Z7WZTCsG6l1jWUE8j0AQl1Y3XCn4Kg6v&#10;KQjnkTW2lknBnRxs1s9PK8y0HfmThrOvRAhhl6GC2vsuk9KVNRl0c9sRB+5ie4M+wL6SuscxhJtW&#10;LqIokQYbDg01drSrqbyeb0bBccRxu4z3Q3697O4/xdvHdx6TUrOXafsOwtPk/8V/7pMO85N0Cb/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NA2tsQAAADdAAAA&#10;DwAAAAAAAAAAAAAAAACqAgAAZHJzL2Rvd25yZXYueG1sUEsFBgAAAAAEAAQA+gAAAJsDAAAAAA==&#10;">
                        <v:shape id="Freeform 364" o:spid="_x0000_s1380" style="position:absolute;left:5362;top:2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Msz8MA&#10;AADdAAAADwAAAGRycy9kb3ducmV2LnhtbERP22rCQBB9L/Qflin0peimoYhGV5FAaV+KePmAMTsm&#10;wexsyE7X9O+7hYJvczjXWW1G16lIQ2g9G3idZqCIK29brg2cju+TOaggyBY7z2TghwJs1o8PKyys&#10;v/Ge4kFqlUI4FGigEekLrUPVkMMw9T1x4i5+cCgJDrW2A95SuOt0nmUz7bDl1NBgT2VD1fXw7Qyc&#10;dx9t6cuXfLE4b/O9xC+J0Rrz/DRul6CERrmL/92fNs2fzd/g75t0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Msz8MAAADdAAAADwAAAAAAAAAAAAAAAACYAgAAZHJzL2Rv&#10;d25yZXYueG1sUEsFBgAAAAAEAAQA9QAAAIgDAAAAAA==&#10;" path="m,1r2,e" filled="f" strokeweight=".22pt">
                          <v:path arrowok="t" o:connecttype="custom" o:connectlocs="0,202;2,202" o:connectangles="0,0"/>
                        </v:shape>
                      </v:group>
                      <v:group id="Group 365" o:spid="_x0000_s1381" style="position:absolute;left:5138;top:417;width:3;height:3" coordorigin="5138,41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ULWcQAAADdAAAADwAAAGRycy9kb3ducmV2LnhtbERPTWuDQBC9B/oflin0&#10;lqy2KGKzCSG0pYdQiAZCb4M7UYk7K+5Wzb/vFgq5zeN9zno7m06MNLjWsoJ4FYEgrqxuuVZwKt+X&#10;GQjnkTV2lknBjRxsNw+LNebaTnyksfC1CCHsclTQeN/nUrqqIYNuZXviwF3sYNAHONRSDziFcNPJ&#10;5yhKpcGWQ0ODPe0bqq7Fj1HwMeG0e4nfxsP1sr99l8nX+RCTUk+P8+4VhKfZ38X/7k8d5qdZA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ULWcQAAADdAAAA&#10;DwAAAAAAAAAAAAAAAACqAgAAZHJzL2Rvd25yZXYueG1sUEsFBgAAAAAEAAQA+gAAAJsDAAAAAA==&#10;">
                        <v:shape id="Freeform 366" o:spid="_x0000_s1382" style="position:absolute;left:5138;top:41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0XI8MA&#10;AADdAAAADwAAAGRycy9kb3ducmV2LnhtbERPS2rDMBDdF3oHMYFuSiLXC5O4UUIwlHZTSj4HmFhT&#10;28QaGWuquLevCoHs5vG+s95OrleRxtB5NvCyyEAR19523Bg4Hd/mS1BBkC32nsnALwXYbh4f1lha&#10;f+U9xYM0KoVwKNFAKzKUWoe6JYdh4QfixH370aEkODbajnhN4a7XeZYV2mHHqaHFgaqW6svhxxk4&#10;f713la+e89XqvMv3Ej8lRmvM02zavYISmuQuvrk/bJpfLAv4/yado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0XI8MAAADdAAAADwAAAAAAAAAAAAAAAACYAgAAZHJzL2Rv&#10;d25yZXYueG1sUEsFBgAAAAAEAAQA9QAAAIgDAAAAAA==&#10;" path="m,1r3,e" filled="f" strokeweight=".22pt">
                          <v:path arrowok="t" o:connecttype="custom" o:connectlocs="0,418;3,418" o:connectangles="0,0"/>
                        </v:shape>
                      </v:group>
                      <v:group id="Group 367" o:spid="_x0000_s1383" style="position:absolute;left:5174;top:412;width:3;height:3" coordorigin="5174,41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368" o:spid="_x0000_s1384" style="position:absolute;left:5174;top:41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4mysUA&#10;AADdAAAADwAAAGRycy9kb3ducmV2LnhtbESPQUvDQBCF7wX/wzKCl2I35lDa2G0pAdGLSKs/YJod&#10;k2B2NmTHbfz3zkHwNsN78943u8McBpNpSn1kBw+rAgxxE33PrYOP96f7DZgkyB6HyOTghxIc9jeL&#10;HVY+XvlE+Syt0RBOFTroRMbK2tR0FDCt4kis2mecAoquU2v9hFcND4Mti2JtA/asDR2OVHfUfJ2/&#10;g4PL23Nfx3pZbreXY3mS/Co5e+fubufjIxihWf7Nf9cvXvHXG8XVb3QEu/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vibKxQAAAN0AAAAPAAAAAAAAAAAAAAAAAJgCAABkcnMv&#10;ZG93bnJldi54bWxQSwUGAAAAAAQABAD1AAAAigMAAAAA&#10;" path="m,1r3,e" filled="f" strokeweight=".22pt">
                          <v:path arrowok="t" o:connecttype="custom" o:connectlocs="0,413;3,413" o:connectangles="0,0"/>
                        </v:shape>
                      </v:group>
                      <v:group id="Group 369" o:spid="_x0000_s1385" style="position:absolute;left:5234;top:405;width:3;height:3" coordorigin="5234,40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370" o:spid="_x0000_s1386" style="position:absolute;left:5234;top:40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G8EcUA&#10;AADdAAAADwAAAGRycy9kb3ducmV2LnhtbESPQUvDQBCF74L/YRnBi9iNORQTuy0lIHoRaesPmGbH&#10;JJidDdlxG/+9cxC8zfDevPfNZreE0WSa0xDZwcOqAEPcRj9w5+Dj9Hz/CCYJsscxMjn4oQS77fXV&#10;BmsfL3ygfJTOaAinGh30IlNtbWp7CphWcSJW7TPOAUXXubN+xouGh9GWRbG2AQfWhh4nanpqv47f&#10;wcH5/WVoYnNXVtV5Xx4kv0nO3rnbm2X/BEZokX/z3/WrV/x1p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EbwRxQAAAN0AAAAPAAAAAAAAAAAAAAAAAJgCAABkcnMv&#10;ZG93bnJldi54bWxQSwUGAAAAAAQABAD1AAAAigMAAAAA&#10;" path="m,1r3,e" filled="f" strokeweight=".22pt">
                          <v:path arrowok="t" o:connecttype="custom" o:connectlocs="0,406;3,406" o:connectangles="0,0"/>
                        </v:shape>
                      </v:group>
                      <v:group id="Group 371" o:spid="_x0000_s1387" style="position:absolute;left:5330;top:390;width:3;height:3" coordorigin="5330,39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372" o:spid="_x0000_s1388" style="position:absolute;left:5330;top:39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H/cMA&#10;AADdAAAADwAAAGRycy9kb3ducmV2LnhtbERPS2rDMBDdF3oHMYVuSiPXixC7UUIwlHZTQj4HmFgT&#10;28QaGWuquLevCoHs5vG+s1xPrleRxtB5NvA2y0AR19523Bg4Hj5eF6CCIFvsPZOBXwqwXj0+LLG0&#10;/so7intpVArhUKKBVmQotQ51Sw7DzA/EiTv70aEkODbajnhN4a7XeZbNtcOOU0OLA1Ut1Zf9jzNw&#10;2n52la9e8qI4bfKdxG+J0Rrz/DRt3kEJTXIX39xfNs2fFzn8f5NO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H/cMAAADdAAAADwAAAAAAAAAAAAAAAACYAgAAZHJzL2Rv&#10;d25yZXYueG1sUEsFBgAAAAAEAAQA9QAAAIgDAAAAAA==&#10;" path="m,1r3,e" filled="f" strokeweight=".22pt">
                          <v:path arrowok="t" o:connecttype="custom" o:connectlocs="0,391;3,391" o:connectangles="0,0"/>
                        </v:shape>
                      </v:group>
                      <v:group id="Group 373" o:spid="_x0000_s1389" style="position:absolute;left:5369;top:385;width:3;height:3" coordorigin="5369,38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374" o:spid="_x0000_s1390" style="position:absolute;left:5369;top:38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q6EsMA&#10;AADdAAAADwAAAGRycy9kb3ducmV2LnhtbERP20rDQBB9F/yHZQRfxG4apDSx21ICoi8ivXzANDtN&#10;QrOzITvdxr93BcG3OZzrrDaT61WkMXSeDcxnGSji2tuOGwPHw9vzElQQZIu9ZzLwTQE26/u7FZbW&#10;33hHcS+NSiEcSjTQigyl1qFuyWGY+YE4cWc/OpQEx0bbEW8p3PU6z7KFdthxamhxoKql+rK/OgOn&#10;r/eu8tVTXhSnbb6T+CkxWmMeH6btKyihSf7Ff+4Pm+Yvihf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q6EsMAAADdAAAADwAAAAAAAAAAAAAAAACYAgAAZHJzL2Rv&#10;d25yZXYueG1sUEsFBgAAAAAEAAQA9QAAAIgDAAAAAA==&#10;" path="m,2r2,e" filled="f" strokeweight=".22pt">
                          <v:path arrowok="t" o:connecttype="custom" o:connectlocs="0,387;2,387" o:connectangles="0,0"/>
                        </v:shape>
                      </v:group>
                      <v:group id="Group 375" o:spid="_x0000_s1391" style="position:absolute;left:5426;top:378;width:3;height:3" coordorigin="5426,37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ydhMUAAADdAAAADwAAAGRycy9kb3ducmV2LnhtbERPS2vCQBC+F/wPyxS8&#10;1U2UhJq6ikiVHkKhKpTehuyYBLOzIbvN4993C4Xe5uN7zmY3mkb01LnasoJ4EYEgLqyuuVRwvRyf&#10;nkE4j6yxsUwKJnKw284eNphpO/AH9WdfihDCLkMFlfdtJqUrKjLoFrYlDtzNdgZ9gF0pdYdDCDeN&#10;XEZRKg3WHBoqbOlQUXE/fxsFpwGH/Sp+7fP77TB9XZL3zzwmpeaP4/4FhKfR/4v/3G86zE/X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snYTFAAAA3QAA&#10;AA8AAAAAAAAAAAAAAAAAqgIAAGRycy9kb3ducmV2LnhtbFBLBQYAAAAABAAEAPoAAACcAwAAAAA=&#10;">
                        <v:shape id="Freeform 376" o:spid="_x0000_s1392" style="position:absolute;left:5426;top:37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SB/sMA&#10;AADdAAAADwAAAGRycy9kb3ducmV2LnhtbERPzUrDQBC+C77DMkIvYjfNIZjYbSmBYi8irT7ANDtN&#10;QrOzITtu49u7guBtPr7fWW9nN6hIU+g9G1gtM1DEjbc9twY+P/ZPz6CCIFscPJOBbwqw3dzfrbGy&#10;/sZHiidpVQrhUKGBTmSstA5NRw7D0o/Eibv4yaEkOLXaTnhL4W7QeZYV2mHPqaHDkeqOmuvpyxk4&#10;v7/2ta8f87I87/KjxDeJ0RqzeJh3L6CEZvkX/7kPNs0vygJ+v0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SB/sMAAADdAAAADwAAAAAAAAAAAAAAAACYAgAAZHJzL2Rv&#10;d25yZXYueG1sUEsFBgAAAAAEAAQA9QAAAIgDAAAAAA==&#10;" path="m,1r3,e" filled="f" strokeweight=".22pt">
                          <v:path arrowok="t" o:connecttype="custom" o:connectlocs="0,379;3,379" o:connectangles="0,0"/>
                        </v:shape>
                      </v:group>
                      <v:group id="Group 377" o:spid="_x0000_s1393" style="position:absolute;left:5525;top:366;width:3;height:3" coordorigin="5525,3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KmaMQAAADdAAAADwAAAGRycy9kb3ducmV2LnhtbERPTWvCQBC9C/0PyxR6&#10;001aamvqKiJVPIhgFMTbkB2TYHY2ZLdJ/PddQfA2j/c503lvKtFS40rLCuJRBII4s7rkXMHxsBp+&#10;g3AeWWNlmRTcyMF89jKYYqJtx3tqU5+LEMIuQQWF93UipcsKMuhGtiYO3MU2Bn2ATS51g10IN5V8&#10;j6KxNFhyaCiwpmVB2TX9MwrWHXaLj/i33V4vy9v58Lk7bWNS6u21X/yA8NT7p/jh3ugwfzz5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jKmaMQAAADdAAAA&#10;DwAAAAAAAAAAAAAAAACqAgAAZHJzL2Rvd25yZXYueG1sUEsFBgAAAAAEAAQA+gAAAJsDAAAAAA==&#10;">
                        <v:shape id="Freeform 378" o:spid="_x0000_s1394" style="position:absolute;left:5525;top:3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ewF8UA&#10;AADdAAAADwAAAGRycy9kb3ducmV2LnhtbESPQUvDQBCF74L/YRnBi9iNORQTuy0lIHoRaesPmGbH&#10;JJidDdlxG/+9cxC8zfDevPfNZreE0WSa0xDZwcOqAEPcRj9w5+Dj9Hz/CCYJsscxMjn4oQS77fXV&#10;BmsfL3ygfJTOaAinGh30IlNtbWp7CphWcSJW7TPOAUXXubN+xouGh9GWRbG2AQfWhh4nanpqv47f&#10;wcH5/WVoYnNXVtV5Xx4kv0nO3rnbm2X/BEZokX/z3/WrV/x1p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Z7AXxQAAAN0AAAAPAAAAAAAAAAAAAAAAAJgCAABkcnMv&#10;ZG93bnJldi54bWxQSwUGAAAAAAQABAD1AAAAigMAAAAA&#10;" path="m,1r2,e" filled="f" strokeweight=".22pt">
                          <v:path arrowok="t" o:connecttype="custom" o:connectlocs="0,367;2,367" o:connectangles="0,0"/>
                        </v:shape>
                      </v:group>
                      <v:group id="Group 379" o:spid="_x0000_s1395" style="position:absolute;left:5563;top:359;width:3;height:3" coordorigin="5563,35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GXgcMAAADdAAAADwAAAGRycy9kb3ducmV2LnhtbERPTYvCMBC9C/sfwix4&#10;07QrilajiOyKBxHUhcXb0IxtsZmUJtvWf28Ewds83ucsVp0pRUO1KywriIcRCOLU6oIzBb/nn8EU&#10;hPPIGkvLpOBODlbLj94CE21bPlJz8pkIIewSVJB7XyVSujQng25oK+LAXW1t0AdYZ1LX2IZwU8qv&#10;KJpIgwWHhhwr2uSU3k7/RsG2xXY9ir+b/e26uV/O48PfPial+p/deg7CU+ff4pd7p8P8yWw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4ZeBwwAAAN0AAAAP&#10;AAAAAAAAAAAAAAAAAKoCAABkcnMvZG93bnJldi54bWxQSwUGAAAAAAQABAD6AAAAmgMAAAAA&#10;">
                        <v:shape id="Freeform 380" o:spid="_x0000_s1396" style="position:absolute;left:5563;top:35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mC8UA&#10;AADdAAAADwAAAGRycy9kb3ducmV2LnhtbESPwU7DQAxE70j8w8pIXBDdkAPQ0G1VRUJwQagtH+Bm&#10;3SRq1htlzTb8PT4gcbM145nn1WYOg8k0pT6yg4dFAYa4ib7n1sHX4fX+GUwSZI9DZHLwQwk26+ur&#10;FVY+XnhHeS+t0RBOFTroRMbK2tR0FDAt4kis2ilOAUXXqbV+wouGh8GWRfFoA/asDR2OVHfUnPff&#10;wcHx862vY31XLpfHbbmT/CE5e+dub+btCxihWf7Nf9fvXvGfCuXX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iYLxQAAAN0AAAAPAAAAAAAAAAAAAAAAAJgCAABkcnMv&#10;ZG93bnJldi54bWxQSwUGAAAAAAQABAD1AAAAigMAAAAA&#10;" path="m,1r3,e" filled="f" strokeweight=".22pt">
                          <v:path arrowok="t" o:connecttype="custom" o:connectlocs="0,360;3,360" o:connectangles="0,0"/>
                        </v:shape>
                      </v:group>
                      <v:group id="Group 381" o:spid="_x0000_s1397" style="position:absolute;left:5621;top:352;width:3;height:3" coordorigin="5621,35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wBncQAAADdAAAADwAAAGRycy9kb3ducmV2LnhtbERPS2vCQBC+F/wPywi9&#10;NZsobSVmFZFaegiFqiDehuyYBLOzIbvN4993C4Xe5uN7TrYdTSN66lxtWUESxSCIC6trLhWcT4en&#10;FQjnkTU2lknBRA62m9lDhqm2A39Rf/SlCCHsUlRQed+mUrqiIoMusi1x4G62M+gD7EqpOxxCuGnk&#10;Io5fpMGaQ0OFLe0rKu7Hb6PgfcBht0ze+vx+20/X0/PnJU9Iqcf5uFuD8DT6f/Gf+0OH+a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HwBncQAAADdAAAA&#10;DwAAAAAAAAAAAAAAAACqAgAAZHJzL2Rvd25yZXYueG1sUEsFBgAAAAAEAAQA+gAAAJsDAAAAAA==&#10;">
                        <v:shape id="Freeform 382" o:spid="_x0000_s1398" style="position:absolute;left:5621;top:35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Qd58MA&#10;AADdAAAADwAAAGRycy9kb3ducmV2LnhtbERPzWrCQBC+F/oOyxR6KXXTHKxGV5FAqZciah9gzI5J&#10;aHY2ZKdrfPuuIPQ2H9/vLNej61SkIbSeDbxNMlDElbct1wa+jx+vM1BBkC12nsnAlQKsV48PSyys&#10;v/Ce4kFqlUI4FGigEekLrUPVkMMw8T1x4s5+cCgJDrW2A15SuOt0nmVT7bDl1NBgT2VD1c/h1xk4&#10;7T7b0pcv+Xx+2uR7iV8SozXm+WncLEAJjfIvvru3Ns1/z3K4fZNO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Qd58MAAADdAAAADwAAAAAAAAAAAAAAAACYAgAAZHJzL2Rv&#10;d25yZXYueG1sUEsFBgAAAAAEAAQA9QAAAIgDAAAAAA==&#10;" path="m,1r2,e" filled="f" strokeweight=".22pt">
                          <v:path arrowok="t" o:connecttype="custom" o:connectlocs="0,353;2,353" o:connectangles="0,0"/>
                        </v:shape>
                      </v:group>
                      <v:group id="Group 383" o:spid="_x0000_s1399" style="position:absolute;left:4913;top:633;width:3;height:3" coordorigin="4913,6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6ccMAAADdAAAADwAAAGRycy9kb3ducmV2LnhtbERPS4vCMBC+L/gfwgje&#10;1rSKq1SjiLjiQQQfIN6GZmyLzaQ02bb++82CsLf5+J6zWHWmFA3VrrCsIB5GIIhTqwvOFFwv358z&#10;EM4jaywtk4IXOVgtex8LTLRt+UTN2WcihLBLUEHufZVI6dKcDLqhrYgD97C1QR9gnUldYxvCTSlH&#10;UfQlDRYcGnKsaJNT+jz/GAW7Ftv1ON42h+dj87pfJsfbISalBv1uPQfhqfP/4rd7r8P8a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4jpxwwAAAN0AAAAP&#10;AAAAAAAAAAAAAAAAAKoCAABkcnMvZG93bnJldi54bWxQSwUGAAAAAAQABAD6AAAAmgMAAAAA&#10;">
                        <v:shape id="Freeform 384" o:spid="_x0000_s1400" style="position:absolute;left:4913;top:6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EgCMMA&#10;AADdAAAADwAAAGRycy9kb3ducmV2LnhtbERPzUrDQBC+F3yHZQQvxWwM0prYbSkB0YuUVh9gmh2T&#10;YHY2ZMdtfHtXELzNx/c7m93sBhVpCr1nA3dZDoq48bbn1sD729PtA6ggyBYHz2TgmwLstleLDVbW&#10;X/hI8SStSiEcKjTQiYyV1qHpyGHI/EicuA8/OZQEp1bbCS8p3A26yPOVdthzauhwpLqj5vP05Qyc&#10;D8997etlUZbnfXGU+CoxWmNuruf9IyihWf7Ff+4Xm+av83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EgCMMAAADdAAAADwAAAAAAAAAAAAAAAACYAgAAZHJzL2Rv&#10;d25yZXYueG1sUEsFBgAAAAAEAAQA9QAAAIgDAAAAAA==&#10;" path="m,1r2,e" filled="f" strokeweight=".22pt">
                          <v:path arrowok="t" o:connecttype="custom" o:connectlocs="0,634;2,634" o:connectangles="0,0"/>
                        </v:shape>
                      </v:group>
                      <v:group id="Group 385" o:spid="_x0000_s1401" style="position:absolute;left:5011;top:621;width:3;height:3" coordorigin="5011,62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386" o:spid="_x0000_s1402" style="position:absolute;left:5011;top:62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8b5MMA&#10;AADdAAAADwAAAGRycy9kb3ducmV2LnhtbERPzWrCQBC+C32HZQpepG6ag9bUVSQg9lKK2gcYs9Mk&#10;NDsbstM1vn23UPA2H9/vrLej61SkIbSeDTzPM1DElbct1wY+z/unF1BBkC12nsnAjQJsNw+TNRbW&#10;X/lI8SS1SiEcCjTQiPSF1qFqyGGY+544cV9+cCgJDrW2A15TuOt0nmUL7bDl1NBgT2VD1ffpxxm4&#10;fBza0pezfLW67PKjxHeJ0RozfRx3r6CERrmL/91vNs1fZgv4+yad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8b5MMAAADdAAAADwAAAAAAAAAAAAAAAACYAgAAZHJzL2Rv&#10;d25yZXYueG1sUEsFBgAAAAAEAAQA9QAAAIgDAAAAAA==&#10;" path="m,1r3,e" filled="f" strokeweight=".22pt">
                          <v:path arrowok="t" o:connecttype="custom" o:connectlocs="0,622;3,622" o:connectangles="0,0"/>
                        </v:shape>
                      </v:group>
                      <v:group id="Group 387" o:spid="_x0000_s1403" style="position:absolute;left:5107;top:606;width:3;height:3" coordorigin="5107,60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388" o:spid="_x0000_s1404" style="position:absolute;left:5107;top:60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wqDcUA&#10;AADdAAAADwAAAGRycy9kb3ducmV2LnhtbESPwU7DQAxE70j8w8pIXBDdkAPQ0G1VRUJwQagtH+Bm&#10;3SRq1htlzTb8PT4gcbM145nn1WYOg8k0pT6yg4dFAYa4ib7n1sHX4fX+GUwSZI9DZHLwQwk26+ur&#10;FVY+XnhHeS+t0RBOFTroRMbK2tR0FDAt4kis2ilOAUXXqbV+wouGh8GWRfFoA/asDR2OVHfUnPff&#10;wcHx862vY31XLpfHbbmT/CE5e+dub+btCxihWf7Nf9fvXvGfCsXV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jCoNxQAAAN0AAAAPAAAAAAAAAAAAAAAAAJgCAABkcnMv&#10;ZG93bnJldi54bWxQSwUGAAAAAAQABAD1AAAAigMAAAAA&#10;" path="m,1r3,e" filled="f" strokeweight=".22pt">
                          <v:path arrowok="t" o:connecttype="custom" o:connectlocs="0,607;3,607" o:connectangles="0,0"/>
                        </v:shape>
                      </v:group>
                      <v:group id="Group 389" o:spid="_x0000_s1405" style="position:absolute;left:5203;top:594;width:3;height:3" coordorigin="5203,59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390" o:spid="_x0000_s1406" style="position:absolute;left:5203;top:59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Ow1sUA&#10;AADdAAAADwAAAGRycy9kb3ducmV2LnhtbESPwU7DQAxE70j8w8pIXBDdNAegabdVFQnBBaEWPsDN&#10;uklE1htlzTb8PT4gcbM145nnzW4Og8k0pT6yg+WiAEPcRN9z6+Dz4/n+CUwSZI9DZHLwQwl22+ur&#10;DVY+XvhA+Sit0RBOFTroRMbK2tR0FDAt4kis2jlOAUXXqbV+wouGh8GWRfFgA/asDR2OVHfUfB2/&#10;g4PT+0tfx/quXK1O+/Ig+U1y9s7d3sz7NRihWf7Nf9evXvEfl8qv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I7DWxQAAAN0AAAAPAAAAAAAAAAAAAAAAAJgCAABkcnMv&#10;ZG93bnJldi54bWxQSwUGAAAAAAQABAD1AAAAigMAAAAA&#10;" path="m,1r3,e" filled="f" strokeweight=".22pt">
                          <v:path arrowok="t" o:connecttype="custom" o:connectlocs="0,595;3,595" o:connectangles="0,0"/>
                        </v:shape>
                      </v:group>
                      <v:group id="Group 391" o:spid="_x0000_s1407" style="position:absolute;left:5242;top:589;width:3;height:3" coordorigin="5242,58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392" o:spid="_x0000_s1408" style="position:absolute;left:5242;top:58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2LOsMA&#10;AADdAAAADwAAAGRycy9kb3ducmV2LnhtbERPzWrCQBC+C32HZQq9iG7Moa3RVSRQ2ksRtQ8wZsck&#10;mJ0N2emavn23IPQ2H9/vrLej61SkIbSeDSzmGSjiytuWawNfp7fZK6ggyBY7z2TghwJsNw+TNRbW&#10;3/hA8Si1SiEcCjTQiPSF1qFqyGGY+544cRc/OJQEh1rbAW8p3HU6z7Jn7bDl1NBgT2VD1fX47Qyc&#10;9+9t6ctpvlyed/lB4qfEaI15ehx3K1BCo/yL7+4Pm+a/LHL4+yad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2LOsMAAADdAAAADwAAAAAAAAAAAAAAAACYAgAAZHJzL2Rv&#10;d25yZXYueG1sUEsFBgAAAAAEAAQA9QAAAIgDAAAAAA==&#10;" path="m,2r2,e" filled="f" strokeweight=".22pt">
                          <v:path arrowok="t" o:connecttype="custom" o:connectlocs="0,591;2,591" o:connectangles="0,0"/>
                        </v:shape>
                      </v:group>
                      <v:group id="Group 393" o:spid="_x0000_s1409" style="position:absolute;left:5299;top:582;width:3;height:3" coordorigin="5299,58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usrMMAAADdAAAADwAAAGRycy9kb3ducmV2LnhtbERPS4vCMBC+L/gfwgje&#10;1rSKq1SjiLjiQQQfIN6GZmyLzaQ02bb++82CsLf5+J6zWHWmFA3VrrCsIB5GIIhTqwvOFFwv358z&#10;EM4jaywtk4IXOVgtex8LTLRt+UTN2WcihLBLUEHufZVI6dKcDLqhrYgD97C1QR9gnUldYxvCTSlH&#10;UfQlDRYcGnKsaJNT+jz/GAW7Ftv1ON42h+dj87pfJsfbISalBv1uPQfhqfP/4rd7r8P8a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O6yswwAAAN0AAAAP&#10;AAAAAAAAAAAAAAAAAKoCAABkcnMvZG93bnJldi54bWxQSwUGAAAAAAQABAD6AAAAmgMAAAAA&#10;">
                        <v:shape id="Freeform 394" o:spid="_x0000_s1410" style="position:absolute;left:5299;top:58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i21cMA&#10;AADdAAAADwAAAGRycy9kb3ducmV2LnhtbERPzUrDQBC+C32HZQpexG4aRNvYbSkB0YtIah9gmh2T&#10;YHY2ZMdtfHtXKPQ2H9/vbHaT61WkMXSeDSwXGSji2tuOGwPHz5f7FaggyBZ7z2TglwLstrObDRbW&#10;n7mieJBGpRAOBRpoRYZC61C35DAs/ECcuC8/OpQEx0bbEc8p3PU6z7JH7bDj1NDiQGVL9ffhxxk4&#10;fbx2pS/v8vX6tM8rie8SozXmdj7tn0EJTXIVX9xvNs1/Wj7A/zfpBL3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i21cMAAADdAAAADwAAAAAAAAAAAAAAAACYAgAAZHJzL2Rv&#10;d25yZXYueG1sUEsFBgAAAAAEAAQA9QAAAIgDAAAAAA==&#10;" path="m,1r3,e" filled="f" strokeweight=".22pt">
                          <v:path arrowok="t" o:connecttype="custom" o:connectlocs="0,583;3,583" o:connectangles="0,0"/>
                        </v:shape>
                      </v:group>
                      <v:group id="Group 395" o:spid="_x0000_s1411" style="position:absolute;left:5398;top:568;width:3;height:3" coordorigin="5398,56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6RQ8MAAADdAAAADwAAAGRycy9kb3ducmV2LnhtbERPS4vCMBC+L/gfwgje&#10;NK2iLl2jiKh4EMEHLHsbmrEtNpPSxLb++82CsLf5+J6zWHWmFA3VrrCsIB5FIIhTqwvOFNyuu+En&#10;COeRNZaWScGLHKyWvY8FJtq2fKbm4jMRQtglqCD3vkqkdGlOBt3IVsSBu9vaoA+wzqSusQ3hppTj&#10;KJpJgwWHhhwr2uSUPi5Po2DfYruexNvm+LhvXj/X6en7GJNSg363/gLhqfP/4rf7oMP8eT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6npFDwwAAAN0AAAAP&#10;AAAAAAAAAAAAAAAAAKoCAABkcnMvZG93bnJldi54bWxQSwUGAAAAAAQABAD6AAAAmgMAAAAA&#10;">
                        <v:shape id="Freeform 396" o:spid="_x0000_s1412" style="position:absolute;left:5398;top:56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aNOcMA&#10;AADdAAAADwAAAGRycy9kb3ducmV2LnhtbERPzWrCQBC+F/oOywi9lLoxB1ujq0igtBcRbR9gzI5J&#10;MDsbstM1ffuuIPQ2H9/vrDaj61SkIbSeDcymGSjiytuWawPfX+8vb6CCIFvsPJOBXwqwWT8+rLCw&#10;/soHikepVQrhUKCBRqQvtA5VQw7D1PfEiTv7waEkONTaDnhN4a7TeZbNtcOWU0ODPZUNVZfjjzNw&#10;2n+0pS+f88XitM0PEncSozXmaTJul6CERvkX392fNs1/nc3h9k06Q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aNOcMAAADdAAAADwAAAAAAAAAAAAAAAACYAgAAZHJzL2Rv&#10;d25yZXYueG1sUEsFBgAAAAAEAAQA9QAAAIgDAAAAAA==&#10;" path="m,1r2,e" filled="f" strokeweight=".22pt">
                          <v:path arrowok="t" o:connecttype="custom" o:connectlocs="0,569;2,569" o:connectangles="0,0"/>
                        </v:shape>
                      </v:group>
                      <v:group id="Group 397" o:spid="_x0000_s1413" style="position:absolute;left:5436;top:563;width:3;height:3" coordorigin="5436,56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shape id="Freeform 398" o:spid="_x0000_s1414" style="position:absolute;left:5436;top:56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W80MUA&#10;AADdAAAADwAAAGRycy9kb3ducmV2LnhtbESPwU7DQAxE70j8w8pIXBDdNAegabdVFQnBBaEWPsDN&#10;uklE1htlzTb8PT4gcbM145nnzW4Og8k0pT6yg+WiAEPcRN9z6+Dz4/n+CUwSZI9DZHLwQwl22+ur&#10;DVY+XvhA+Sit0RBOFTroRMbK2tR0FDAt4kis2jlOAUXXqbV+wouGh8GWRfFgA/asDR2OVHfUfB2/&#10;g4PT+0tfx/quXK1O+/Ig+U1y9s7d3sz7NRihWf7Nf9evXvEfl4qr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VbzQxQAAAN0AAAAPAAAAAAAAAAAAAAAAAJgCAABkcnMv&#10;ZG93bnJldi54bWxQSwUGAAAAAAQABAD1AAAAigMAAAAA&#10;" path="m,1r2,e" filled="f" strokeweight=".22pt">
                          <v:path arrowok="t" o:connecttype="custom" o:connectlocs="0,564;2,564" o:connectangles="0,0"/>
                        </v:shape>
                      </v:group>
                      <v:group id="Group 399" o:spid="_x0000_s1415" style="position:absolute;left:5592;top:544;width:3;height:3" coordorigin="5592,54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ObRsQAAADdAAAADwAAAGRycy9kb3ducmV2LnhtbERPTWvCQBC9F/wPywje&#10;dBOltY2uIqLFgwhqoXgbsmMSzM6G7JrEf+8WhN7m8T5nvuxMKRqqXWFZQTyKQBCnVhecKfg5b4ef&#10;IJxH1lhaJgUPcrBc9N7mmGjb8pGak89ECGGXoILc+yqR0qU5GXQjWxEH7mprgz7AOpO6xjaEm1KO&#10;o+hDGiw4NORY0Tqn9Ha6GwXfLbarSbxp9rfr+nE5vx9+9zEpNeh3qxkIT53/F7/cOx3mT+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9ObRsQAAADdAAAA&#10;DwAAAAAAAAAAAAAAAACqAgAAZHJzL2Rvd25yZXYueG1sUEsFBgAAAAAEAAQA+gAAAJsDAAAAAA==&#10;">
                        <v:shape id="Freeform 400" o:spid="_x0000_s1416" style="position:absolute;left:5592;top:54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6a8UA&#10;AADdAAAADwAAAGRycy9kb3ducmV2LnhtbESPwU7DQAxE70j8w8pIXBDdkAPQ0G1VRUJwQagtH+Bm&#10;3SRq1htlzTb8PT4gcbM145nn1WYOg8k0pT6yg4dFAYa4ib7n1sHX4fX+GUwSZI9DZHLwQwk26+ur&#10;FVY+XnhHeS+t0RBOFTroRMbK2tR0FDAt4kis2ilOAUXXqbV+wouGh8GWRfFoA/asDR2OVHfUnPff&#10;wcHx862vY31XLpfHbbmT/CE5e+dub+btCxihWf7Nf9fvXvGfSuXX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3prxQAAAN0AAAAPAAAAAAAAAAAAAAAAAJgCAABkcnMv&#10;ZG93bnJldi54bWxQSwUGAAAAAAQABAD1AAAAigMAAAAA&#10;" path="m,1r2,e" filled="f" strokeweight=".22pt">
                          <v:path arrowok="t" o:connecttype="custom" o:connectlocs="0,545;2,545" o:connectangles="0,0"/>
                        </v:shape>
                      </v:group>
                      <v:group id="Group 401" o:spid="_x0000_s1417" style="position:absolute;left:5630;top:534;width:3;height:2" coordorigin="5630,534" coordsize="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ld/cUAAADdAAAADwAAAGRycy9kb3ducmV2LnhtbERPS2vCQBC+F/wPywi9&#10;1U0irSV1FREtPUjBRCi9DdkxCWZnQ3bN4993C4Xe5uN7zno7mkb01LnasoJ4EYEgLqyuuVRwyY9P&#10;ryCcR9bYWCYFEznYbmYPa0y1HfhMfeZLEULYpaig8r5NpXRFRQbdwrbEgbvazqAPsCul7nAI4aaR&#10;SRS9SIM1h4YKW9pXVNyyu1HwPuCwW8aH/nS77qfv/Pnz6xSTUo/zcfcGwtPo/8V/7g8d5q+S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JXf3FAAAA3QAA&#10;AA8AAAAAAAAAAAAAAAAAqgIAAGRycy9kb3ducmV2LnhtbFBLBQYAAAAABAAEAPoAAACcAwAAAAA=&#10;">
                        <v:shape id="Freeform 402" o:spid="_x0000_s1418" style="position:absolute;left:5630;top:534;width:3;height:2;visibility:visible;mso-wrap-style:square;v-text-anchor:top" coordsize="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ahv8UA&#10;AADdAAAADwAAAGRycy9kb3ducmV2LnhtbERPzWrCQBC+F3yHZQRvzaZBWkldpSoBD6XVxAcYstMk&#10;mJ0N2U2MffpuodDbfHy/s95OphUj9a6xrOApikEQl1Y3XCm4FNnjCoTzyBpby6TgTg62m9nDGlNt&#10;b3ymMfeVCCHsUlRQe9+lUrqyJoMush1x4L5sb9AH2FdS93gL4aaVSRw/S4MNh4YaO9rXVF7zwSgo&#10;8l27LE7aNoePy3U4fC6z9++jUov59PYKwtPk/8V/7qMO81+SBH6/CS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FqG/xQAAAN0AAAAPAAAAAAAAAAAAAAAAAJgCAABkcnMv&#10;ZG93bnJldi54bWxQSwUGAAAAAAQABAD1AAAAigMAAAAA&#10;" path="m,l3,e" filled="f" strokeweight=".82pt">
                          <v:path arrowok="t" o:connecttype="custom" o:connectlocs="0,0;3,0" o:connectangles="0,0"/>
                        </v:shape>
                      </v:group>
                      <v:group id="Group 403" o:spid="_x0000_s1419" style="position:absolute;left:4980;top:810;width:3;height:3" coordorigin="4980,81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dmEcUAAADdAAAADwAAAGRycy9kb3ducmV2LnhtbERPS2vCQBC+F/wPyxR6&#10;q5sHtpK6BhFbPIhQFUpvQ3ZMQrKzIbtN4r/vFoTe5uN7ziqfTCsG6l1tWUE8j0AQF1bXXCq4nN+f&#10;lyCcR9bYWiYFN3KQr2cPK8y0HfmThpMvRQhhl6GCyvsuk9IVFRl0c9sRB+5qe4M+wL6UuscxhJtW&#10;JlH0Ig3WHBoq7GhbUdGcfoyCjxHHTRrvhkNz3d6+z4vj1yEmpZ4ep80bCE+T/xff3Xsd5r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XZhHFAAAA3QAA&#10;AA8AAAAAAAAAAAAAAAAAqgIAAGRycy9kb3ducmV2LnhtbFBLBQYAAAAABAAEAPoAAACcAwAAAAA=&#10;">
                        <v:shape id="Freeform 404" o:spid="_x0000_s1420" style="position:absolute;left:4980;top:81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8aMMA&#10;AADdAAAADwAAAGRycy9kb3ducmV2LnhtbERPzUrDQBC+F3yHZQQvxWwM0prYbSkB0YuUVh9gmh2T&#10;YHY2ZMdtfHtXELzNx/c7m93sBhVpCr1nA3dZDoq48bbn1sD729PtA6ggyBYHz2TgmwLstleLDVbW&#10;X/hI8SStSiEcKjTQiYyV1qHpyGHI/EicuA8/OZQEp1bbCS8p3A26yPOVdthzauhwpLqj5vP05Qyc&#10;D8997etlUZbnfXGU+CoxWmNuruf9IyihWf7Ff+4Xm+avi3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8aMMAAADdAAAADwAAAAAAAAAAAAAAAACYAgAAZHJzL2Rv&#10;d25yZXYueG1sUEsFBgAAAAAEAAQA9QAAAIgDAAAAAA==&#10;" path="m,1r2,e" filled="f" strokeweight=".22pt">
                          <v:path arrowok="t" o:connecttype="custom" o:connectlocs="0,811;2,811" o:connectangles="0,0"/>
                        </v:shape>
                      </v:group>
                      <v:group id="Group 405" o:spid="_x0000_s1421" style="position:absolute;left:5076;top:798;width:3;height:3" coordorigin="5076,79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shape id="Freeform 406" o:spid="_x0000_s1422" style="position:absolute;left:5076;top:79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HhMMA&#10;AADdAAAADwAAAGRycy9kb3ducmV2LnhtbERPzWrCQBC+C32HZQpepG6ag9bUVSQg9lKK2gcYs9Mk&#10;NDsbstM1vn23UPA2H9/vrLej61SkIbSeDTzPM1DElbct1wY+z/unF1BBkC12nsnAjQJsNw+TNRbW&#10;X/lI8SS1SiEcCjTQiPSF1qFqyGGY+544cV9+cCgJDrW2A15TuOt0nmUL7bDl1NBgT2VD1ffpxxm4&#10;fBza0pezfLW67PKjxHeJ0RozfRx3r6CERrmL/91vNs1f5gv4+yad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HhMMAAADdAAAADwAAAAAAAAAAAAAAAACYAgAAZHJzL2Rv&#10;d25yZXYueG1sUEsFBgAAAAAEAAQA9QAAAIgDAAAAAA==&#10;" path="m,1r2,e" filled="f" strokeweight=".22pt">
                          <v:path arrowok="t" o:connecttype="custom" o:connectlocs="0,799;2,799" o:connectangles="0,0"/>
                        </v:shape>
                      </v:group>
                      <v:group id="Group 407" o:spid="_x0000_s1423" style="position:absolute;left:5114;top:791;width:3;height:3" coordorigin="5114,79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shape id="Freeform 408" o:spid="_x0000_s1424" style="position:absolute;left:5114;top:79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l2bcUA&#10;AADdAAAADwAAAGRycy9kb3ducmV2LnhtbESPwU7DQAxE70j8w8pIXBDdkAPQ0G1VRUJwQagtH+Bm&#10;3SRq1htlzTb8PT4gcbM145nn1WYOg8k0pT6yg4dFAYa4ib7n1sHX4fX+GUwSZI9DZHLwQwk26+ur&#10;FVY+XnhHeS+t0RBOFTroRMbK2tR0FDAt4kis2ilOAUXXqbV+wouGh8GWRfFoA/asDR2OVHfUnPff&#10;wcHx862vY31XLpfHbbmT/CE5e+dub+btCxihWf7Nf9fvXvGfSsXVb3QEu/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OXZtxQAAAN0AAAAPAAAAAAAAAAAAAAAAAJgCAABkcnMv&#10;ZG93bnJldi54bWxQSwUGAAAAAAQABAD1AAAAigMAAAAA&#10;" path="m,1r3,e" filled="f" strokeweight=".22pt">
                          <v:path arrowok="t" o:connecttype="custom" o:connectlocs="0,792;3,792" o:connectangles="0,0"/>
                        </v:shape>
                      </v:group>
                      <v:group id="Group 409" o:spid="_x0000_s1425" style="position:absolute;left:5172;top:784;width:3;height:3" coordorigin="5172,78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shape id="Freeform 410" o:spid="_x0000_s1426" style="position:absolute;left:5172;top:78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bstsUA&#10;AADdAAAADwAAAGRycy9kb3ducmV2LnhtbESPQUvDQBCF74L/YRnBi7QbI6iN3ZYSEL2ItPoDptlp&#10;EszOhuy4jf/eOQjeZnhv3vtmvZ3DYDJNqY/s4HZZgCFuou+5dfD58bx4BJME2eMQmRz8UILt5vJi&#10;jZWPZ95TPkhrNIRThQ46kbGyNjUdBUzLOBKrdopTQNF1aq2f8KzhYbBlUdzbgD1rQ4cj1R01X4fv&#10;4OD4/tLXsb4pV6vjrtxLfpOcvXPXV/PuCYzQLP/mv+tXr/gPd8qv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luy2xQAAAN0AAAAPAAAAAAAAAAAAAAAAAJgCAABkcnMv&#10;ZG93bnJldi54bWxQSwUGAAAAAAQABAD1AAAAigMAAAAA&#10;" path="m,1r2,e" filled="f" strokeweight=".22pt">
                          <v:path arrowok="t" o:connecttype="custom" o:connectlocs="0,785;2,785" o:connectangles="0,0"/>
                        </v:shape>
                      </v:group>
                      <v:group id="Group 411" o:spid="_x0000_s1427" style="position:absolute;left:5270;top:772;width:3;height:3" coordorigin="5270,77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shape id="Freeform 412" o:spid="_x0000_s1428" style="position:absolute;left:5270;top:77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jXWsMA&#10;AADdAAAADwAAAGRycy9kb3ducmV2LnhtbERPzUrDQBC+F3yHZQQvxWyM0JrYbSkB0YuUVh9gmh2T&#10;YHY2ZMdtfHtXELzNx/c7m93sBhVpCr1nA3dZDoq48bbn1sD729PtA6ggyBYHz2TgmwLstleLDVbW&#10;X/hI8SStSiEcKjTQiYyV1qHpyGHI/EicuA8/OZQEp1bbCS8p3A26yPOVdthzauhwpLqj5vP05Qyc&#10;D8997etlUZbnfXGU+CoxWmNuruf9IyihWf7Ff+4Xm+av7w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jXWsMAAADdAAAADwAAAAAAAAAAAAAAAACYAgAAZHJzL2Rv&#10;d25yZXYueG1sUEsFBgAAAAAEAAQA9QAAAIgDAAAAAA==&#10;" path="m,1r3,e" filled="f" strokeweight=".22pt">
                          <v:path arrowok="t" o:connecttype="custom" o:connectlocs="0,773;3,773" o:connectangles="0,0"/>
                        </v:shape>
                      </v:group>
                      <v:group id="Group 413" o:spid="_x0000_s1429" style="position:absolute;left:5309;top:767;width:3;height:3" coordorigin="5309,76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7wzMQAAADdAAAADwAAAGRycy9kb3ducmV2LnhtbERPS2vCQBC+F/wPywi9&#10;1U0MrRJdRURLDyL4APE2ZMckmJ0N2TWJ/75bEHqbj+8582VvKtFS40rLCuJRBII4s7rkXMH5tP2Y&#10;gnAeWWNlmRQ8ycFyMXibY6ptxwdqjz4XIYRdigoK7+tUSpcVZNCNbE0cuJttDPoAm1zqBrsQbio5&#10;jqIvabDk0FBgTeuCsvvxYRR8d9itknjT7u639fN6+txfdjEp9T7sVzMQnnr/L365f3SYP0k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7wzMQAAADdAAAA&#10;DwAAAAAAAAAAAAAAAACqAgAAZHJzL2Rvd25yZXYueG1sUEsFBgAAAAAEAAQA+gAAAJsDAAAAAA==&#10;">
                        <v:shape id="Freeform 414" o:spid="_x0000_s1430" style="position:absolute;left:5309;top:76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3qtcQA&#10;AADdAAAADwAAAGRycy9kb3ducmV2LnhtbERPzUrDQBC+C77DMoIXaTdGqW3stpSA1IuU1j7ANDtN&#10;gtnZkB236du7guBtPr7fWa5H16lIQ2g9G3icZqCIK29brg0cP98mc1BBkC12nsnAlQKsV7c3Syys&#10;v/Ce4kFqlUI4FGigEekLrUPVkMMw9T1x4s5+cCgJDrW2A15SuOt0nmUz7bDl1NBgT2VD1dfh2xk4&#10;7bZt6cuHfLE4bfK9xA+J0RpzfzduXkEJjfIv/nO/2zT/5ekZfr9JJ+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t6rXEAAAA3QAAAA8AAAAAAAAAAAAAAAAAmAIAAGRycy9k&#10;b3ducmV2LnhtbFBLBQYAAAAABAAEAPUAAACJAwAAAAA=&#10;" path="m,1r2,e" filled="f" strokeweight=".22pt">
                          <v:path arrowok="t" o:connecttype="custom" o:connectlocs="0,768;2,768" o:connectangles="0,0"/>
                        </v:shape>
                      </v:group>
                      <v:group id="Group 415" o:spid="_x0000_s1431" style="position:absolute;left:5366;top:760;width:3;height:3" coordorigin="5366,76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vNI8UAAADdAAAADwAAAGRycy9kb3ducmV2LnhtbERPTWvCQBC9F/wPyxS8&#10;NZsoaSXNKiJVPIRCVSi9DdkxCWZnQ3abxH/fLRR6m8f7nHwzmVYM1LvGsoIkikEQl1Y3XCm4nPdP&#10;KxDOI2tsLZOCOznYrGcPOWbajvxBw8lXIoSwy1BB7X2XSenKmgy6yHbEgbva3qAPsK+k7nEM4aaV&#10;izh+lgYbDg01drSrqbydvo2Cw4jjdpm8DcXturt/ndP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rzSPFAAAA3QAA&#10;AA8AAAAAAAAAAAAAAAAAqgIAAGRycy9kb3ducmV2LnhtbFBLBQYAAAAABAAEAPoAAACcAwAAAAA=&#10;">
                        <v:shape id="Freeform 416" o:spid="_x0000_s1432" style="position:absolute;left:5366;top:76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PRWcMA&#10;AADdAAAADwAAAGRycy9kb3ducmV2LnhtbERPzWrCQBC+C32HZQq9iG6agq3RVSRQ2osUbR9gzI5J&#10;MDsbstM1fftuQehtPr7fWW9H16lIQ2g9G3icZ6CIK29brg18fb7OXkAFQbbYeSYDPxRgu7mbrLGw&#10;/soHikepVQrhUKCBRqQvtA5VQw7D3PfEiTv7waEkONTaDnhN4a7TeZYttMOWU0ODPZUNVZfjtzNw&#10;+nhrS19O8+XytMsPEvcSozXm4X7crUAJjfIvvrnfbZr//LSA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PRWcMAAADdAAAADwAAAAAAAAAAAAAAAACYAgAAZHJzL2Rv&#10;d25yZXYueG1sUEsFBgAAAAAEAAQA9QAAAIgDAAAAAA==&#10;" path="m,1r3,e" filled="f" strokeweight=".22pt">
                          <v:path arrowok="t" o:connecttype="custom" o:connectlocs="0,761;3,761" o:connectangles="0,0"/>
                        </v:shape>
                      </v:group>
                      <v:group id="Group 417" o:spid="_x0000_s1433" style="position:absolute;left:5465;top:745;width:3;height:3" coordorigin="5465,74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Freeform 418" o:spid="_x0000_s1434" style="position:absolute;left:5465;top:74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gsMUA&#10;AADdAAAADwAAAGRycy9kb3ducmV2LnhtbESPQUvDQBCF74L/YRnBi7QbI6iN3ZYSEL2ItPoDptlp&#10;EszOhuy4jf/eOQjeZnhv3vtmvZ3DYDJNqY/s4HZZgCFuou+5dfD58bx4BJME2eMQmRz8UILt5vJi&#10;jZWPZ95TPkhrNIRThQ46kbGyNjUdBUzLOBKrdopTQNF1aq2f8KzhYbBlUdzbgD1rQ4cj1R01X4fv&#10;4OD4/tLXsb4pV6vjrtxLfpOcvXPXV/PuCYzQLP/mv+tXr/gPd4qr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OCwxQAAAN0AAAAPAAAAAAAAAAAAAAAAAJgCAABkcnMv&#10;ZG93bnJldi54bWxQSwUGAAAAAAQABAD1AAAAigMAAAAA&#10;" path="m,2r2,e" filled="f" strokeweight=".22pt">
                          <v:path arrowok="t" o:connecttype="custom" o:connectlocs="0,747;2,747" o:connectangles="0,0"/>
                        </v:shape>
                      </v:group>
                      <v:group id="Group 419" o:spid="_x0000_s1435" style="position:absolute;left:5501;top:741;width:3;height:3" coordorigin="5501,7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bHJsQAAADdAAAADwAAAGRycy9kb3ducmV2LnhtbERPTWvCQBC9F/wPywje&#10;dBPFaqOriKh4kEK1UHobsmMSzM6G7JrEf+8WhN7m8T5nue5MKRqqXWFZQTyKQBCnVhecKfi+7Idz&#10;EM4jaywtk4IHOVivem9LTLRt+Yuas89ECGGXoILc+yqR0qU5GXQjWxEH7mprgz7AOpO6xjaEm1KO&#10;o+hdGiw4NORY0Tan9Ha+GwWHFtvNJN41p9t1+/i9TD9/TjEpNeh3mwUIT53/F7/cRx3mzy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GbHJsQAAADdAAAA&#10;DwAAAAAAAAAAAAAAAACqAgAAZHJzL2Rvd25yZXYueG1sUEsFBgAAAAAEAAQA+gAAAJsDAAAAAA==&#10;">
                        <v:shape id="Freeform 420" o:spid="_x0000_s1436" style="position:absolute;left:5501;top:7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Cfy8UA&#10;AADdAAAADwAAAGRycy9kb3ducmV2LnhtbESPQUvDQBCF74L/YRnBi7Qbg6iN3ZYSEL2ItPoDptlp&#10;EszOhuy4jf/eOQjeZnhv3vtmvZ3DYDJNqY/s4HZZgCFuou+5dfD58bx4BJME2eMQmRz8UILt5vJi&#10;jZWPZ95TPkhrNIRThQ46kbGyNjUdBUzLOBKrdopTQNF1aq2f8KzhYbBlUdzbgD1rQ4cj1R01X4fv&#10;4OD4/tLXsb4pV6vjrtxLfpOcvXPXV/PuCYzQLP/mv+tXr/gPd8qv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J/LxQAAAN0AAAAPAAAAAAAAAAAAAAAAAJgCAABkcnMv&#10;ZG93bnJldi54bWxQSwUGAAAAAAQABAD1AAAAigMAAAAA&#10;" path="m,1r2,e" filled="f" strokeweight=".22pt">
                          <v:path arrowok="t" o:connecttype="custom" o:connectlocs="0,742;2,742" o:connectangles="0,0"/>
                        </v:shape>
                      </v:group>
                      <v:group id="Group 421" o:spid="_x0000_s1437" style="position:absolute;left:5561;top:733;width:3;height:3" coordorigin="5561,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ha4XcQAAADdAAAADwAAAGRycy9kb3ducmV2LnhtbERPTWvCQBC9F/wPywje&#10;dBNtbYmuIqLFgwhqoXgbsmMSzM6G7JrEf+8WhN7m8T5nvuxMKRqqXWFZQTyKQBCnVhecKfg5b4df&#10;IJxH1lhaJgUPcrBc9N7mmGjb8pGak89ECGGXoILc+yqR0qU5GXQjWxEH7mprgz7AOpO6xjaEm1KO&#10;o2gqDRYcGnKsaJ1TejvdjYLvFtvVJN40+9t1/bicPw6/+5iUGvS71QyEp87/i1/unQ7zP99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ha4XcQAAADdAAAA&#10;DwAAAAAAAAAAAAAAAACqAgAAZHJzL2Rvd25yZXYueG1sUEsFBgAAAAAEAAQA+gAAAJsDAAAAAA==&#10;">
                        <v:shape id="Freeform 422" o:spid="_x0000_s1438" style="position:absolute;left:5561;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6kJ8MA&#10;AADdAAAADwAAAGRycy9kb3ducmV2LnhtbERPzUrDQBC+F3yHZQQvxWwM0prYbSkB0YuUVh9gmh2T&#10;YHY2ZMdtfHtXELzNx/c7m93sBhVpCr1nA3dZDoq48bbn1sD729PtA6ggyBYHz2TgmwLstleLDVbW&#10;X/hI8SStSiEcKjTQiYyV1qHpyGHI/EicuA8/OZQEp1bbCS8p3A26yPOVdthzauhwpLqj5vP05Qyc&#10;D8997etlUZbnfXGU+CoxWmNuruf9IyihWf7Ff+4Xm+av7w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6kJ8MAAADdAAAADwAAAAAAAAAAAAAAAACYAgAAZHJzL2Rv&#10;d25yZXYueG1sUEsFBgAAAAAEAAQA9QAAAIgDAAAAAA==&#10;" path="m,2r2,e" filled="f" strokeweight=".22pt">
                          <v:path arrowok="t" o:connecttype="custom" o:connectlocs="0,735;2,735" o:connectangles="0,0"/>
                        </v:shape>
                      </v:group>
                      <v:group id="Group 423" o:spid="_x0000_s1439" style="position:absolute;left:5657;top:721;width:3;height:3" coordorigin="5657,72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shape id="Freeform 424" o:spid="_x0000_s1440" style="position:absolute;left:5657;top:72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uZyMMA&#10;AADdAAAADwAAAGRycy9kb3ducmV2LnhtbERPzWrCQBC+F/oOyxR6KbppkLZGV5FAaS9StH2AMTsm&#10;wexsyE7X9O27guBtPr7fWa5H16lIQ2g9G3ieZqCIK29brg38fL9P3kAFQbbYeSYDfxRgvbq/W2Jh&#10;/Zl3FPdSqxTCoUADjUhfaB2qhhyGqe+JE3f0g0NJcKi1HfCcwl2n8yx70Q5bTg0N9lQ2VJ32v87A&#10;4eujLX35lM/nh02+k7iVGK0xjw/jZgFKaJSb+Or+tGn+62wGl2/SCX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uZyMMAAADdAAAADwAAAAAAAAAAAAAAAACYAgAAZHJzL2Rv&#10;d25yZXYueG1sUEsFBgAAAAAEAAQA9QAAAIgDAAAAAA==&#10;" path="m,2r2,e" filled="f" strokeweight=".22pt">
                          <v:path arrowok="t" o:connecttype="custom" o:connectlocs="0,723;2,723" o:connectangles="0,0"/>
                        </v:shape>
                      </v:group>
                      <v:group id="Group 425" o:spid="_x0000_s1441" style="position:absolute;left:5652;top:253;width:3;height:3" coordorigin="5652,2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2+XsQAAADdAAAADwAAAGRycy9kb3ducmV2LnhtbERPTWvCQBC9C/0PyxR6&#10;003a2krqKiJVPIhgFMTbkB2TYHY2ZLdJ/PddQfA2j/c503lvKtFS40rLCuJRBII4s7rkXMHxsBpO&#10;QDiPrLGyTApu5GA+exlMMdG24z21qc9FCGGXoILC+zqR0mUFGXQjWxMH7mIbgz7AJpe6wS6Em0q+&#10;R9GXNFhyaCiwpmVB2TX9MwrWHXaLj/i33V4vy9v5MN6dtjEp9fbaL35AeOr9U/xwb3SY//0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2+XsQAAADdAAAA&#10;DwAAAAAAAAAAAAAAAACqAgAAZHJzL2Rvd25yZXYueG1sUEsFBgAAAAAEAAQA+gAAAJsDAAAAAA==&#10;">
                        <v:shape id="Freeform 426" o:spid="_x0000_s1442" style="position:absolute;left:5652;top:2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WiJMMA&#10;AADdAAAADwAAAGRycy9kb3ducmV2LnhtbERPzWrCQBC+C32HZQq9iG4aiq3RVSRQ2osUbR9gzI5J&#10;MDsbstM1fftuQehtPr7fWW9H16lIQ2g9G3icZ6CIK29brg18fb7OXkAFQbbYeSYDPxRgu7mbrLGw&#10;/soHikepVQrhUKCBRqQvtA5VQw7D3PfEiTv7waEkONTaDnhN4a7TeZYttMOWU0ODPZUNVZfjtzNw&#10;+nhrS19O8+XytMsPEvcSozXm4X7crUAJjfIvvrnfbZr//LSA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WiJMMAAADdAAAADwAAAAAAAAAAAAAAAACYAgAAZHJzL2Rv&#10;d25yZXYueG1sUEsFBgAAAAAEAAQA9QAAAIgDAAAAAA==&#10;" path="m,2r2,e" filled="f" strokeweight=".22pt">
                          <v:path arrowok="t" o:connecttype="custom" o:connectlocs="0,255;2,255" o:connectangles="0,0"/>
                        </v:shape>
                      </v:group>
                      <v:group id="Group 427" o:spid="_x0000_s1443" style="position:absolute;left:5429;top:256;width:3;height:3" coordorigin="5429,25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shape id="Freeform 428" o:spid="_x0000_s1444" style="position:absolute;left:5429;top:25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aTzcUA&#10;AADdAAAADwAAAGRycy9kb3ducmV2LnhtbESPQUvDQBCF74L/YRnBi7Qbg6iN3ZYSEL2ItPoDptlp&#10;EszOhuy4jf/eOQjeZnhv3vtmvZ3DYDJNqY/s4HZZgCFuou+5dfD58bx4BJME2eMQmRz8UILt5vJi&#10;jZWPZ95TPkhrNIRThQ46kbGyNjUdBUzLOBKrdopTQNF1aq2f8KzhYbBlUdzbgD1rQ4cj1R01X4fv&#10;4OD4/tLXsb4pV6vjrtxLfpOcvXPXV/PuCYzQLP/mv+tXr/gPd4qr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5pPNxQAAAN0AAAAPAAAAAAAAAAAAAAAAAJgCAABkcnMv&#10;ZG93bnJldi54bWxQSwUGAAAAAAQABAD1AAAAigMAAAAA&#10;" path="m,1r2,e" filled="f" strokeweight=".22pt">
                          <v:path arrowok="t" o:connecttype="custom" o:connectlocs="0,257;2,257" o:connectangles="0,0"/>
                        </v:shape>
                      </v:group>
                      <v:group id="Group 429" o:spid="_x0000_s1445" style="position:absolute;left:5570;top:347;width:3;height:3" coordorigin="5570,34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C0W8UAAADdAAAADwAAAGRycy9kb3ducmV2LnhtbERPS2vCQBC+C/6HZYTe&#10;6ibW2hpdRaSWHkJBLRRvQ3ZMgtnZkN3m8e+7hYK3+fies972phItNa60rCCeRiCIM6tLzhV8nQ+P&#10;ryCcR9ZYWSYFAznYbsajNSbadnyk9uRzEULYJaig8L5OpHRZQQbd1NbEgbvaxqAPsMmlbrAL4aaS&#10;syhaSIMlh4YCa9oXlN1OP0bBe4fd7il+a9PbdT9czs+f32lMSj1M+t0KhKfe38X/7g8d5r/M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gtFvFAAAA3QAA&#10;AA8AAAAAAAAAAAAAAAAAqgIAAGRycy9kb3ducmV2LnhtbFBLBQYAAAAABAAEAPoAAACcAwAAAAA=&#10;">
                        <v:shape id="Freeform 430" o:spid="_x0000_s1446" style="position:absolute;left:5570;top:34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kJFsYA&#10;AADdAAAADwAAAGRycy9kb3ducmV2LnhtbESP3UrDQBCF7wXfYRnBG2k3Bvxp7LaUgOiNSKsPMM1O&#10;k2B2NmTHbXx750LwboZz5pxv1ts5DCbTlPrIDm6XBRjiJvqeWwefH8+LRzBJkD0OkcnBDyXYbi4v&#10;1lj5eOY95YO0RkM4VeigExkra1PTUcC0jCOxaqc4BRRdp9b6Cc8aHgZbFsW9DdizNnQ4Ut1R83X4&#10;Dg6O7y99HeubcrU67sq95DfJ2Tt3fTXvnsAIzfJv/rt+9Yr/cKf8+o2OY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kJFsYAAADdAAAADwAAAAAAAAAAAAAAAACYAgAAZHJz&#10;L2Rvd25yZXYueG1sUEsFBgAAAAAEAAQA9QAAAIsDAAAAAA==&#10;" path="m,1r3,e" filled="f" strokeweight=".22pt">
                          <v:path arrowok="t" o:connecttype="custom" o:connectlocs="0,348;3,348" o:connectangles="0,0"/>
                        </v:shape>
                      </v:group>
                      <v:group id="Group 431" o:spid="_x0000_s1447" style="position:absolute;left:5602;top:366;width:3;height:3" coordorigin="5602,3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88ugMMAAADdAAAADwAAAGRycy9kb3ducmV2LnhtbERPS4vCMBC+L/gfwgje&#10;NK2iLl2jiKh4EMEHLHsbmrEtNpPSxLb++82CsLf5+J6zWHWmFA3VrrCsIB5FIIhTqwvOFNyuu+En&#10;COeRNZaWScGLHKyWvY8FJtq2fKbm4jMRQtglqCD3vkqkdGlOBt3IVsSBu9vaoA+wzqSusQ3hppTj&#10;KJpJgwWHhhwr2uSUPi5Po2DfYruexNvm+LhvXj/X6en7GJNSg363/gLhqfP/4rf7oMP8+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zy6AwwAAAN0AAAAP&#10;AAAAAAAAAAAAAAAAAKoCAABkcnMvZG93bnJldi54bWxQSwUGAAAAAAQABAD6AAAAmgMAAAAA&#10;">
                        <v:shape id="Freeform 432" o:spid="_x0000_s1448" style="position:absolute;left:5602;top:3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cy+sMA&#10;AADdAAAADwAAAGRycy9kb3ducmV2LnhtbERPzUrDQBC+F3yHZQQvxWwM2JrYbSkB0YuUVh9gmh2T&#10;YHY2ZMdtfHtXELzNx/c7m93sBhVpCr1nA3dZDoq48bbn1sD729PtA6ggyBYHz2TgmwLstleLDVbW&#10;X/hI8SStSiEcKjTQiYyV1qHpyGHI/EicuA8/OZQEp1bbCS8p3A26yPOVdthzauhwpLqj5vP05Qyc&#10;D8997etlUZbnfXGU+CoxWmNuruf9IyihWf7Ff+4Xm+av7w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cy+sMAAADdAAAADwAAAAAAAAAAAAAAAACYAgAAZHJzL2Rv&#10;d25yZXYueG1sUEsFBgAAAAAEAAQA9QAAAIgDAAAAAA==&#10;" path="m,1r2,e" filled="f" strokeweight=".22pt">
                          <v:path arrowok="t" o:connecttype="custom" o:connectlocs="0,367;2,367" o:connectangles="0,0"/>
                        </v:shape>
                      </v:group>
                      <v:group id="Group 433" o:spid="_x0000_s1449" style="position:absolute;left:5347;top:347;width:3;height:3" coordorigin="5347,34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EVbMUAAADdAAAADwAAAGRycy9kb3ducmV2LnhtbERPTWvCQBC9F/wPyxS8&#10;NZsoaSXNKiJVPIRCVSi9DdkxCWZnQ3abxH/fLRR6m8f7nHwzmVYM1LvGsoIkikEQl1Y3XCm4nPdP&#10;KxDOI2tsLZOCOznYrGcPOWbajvxBw8lXIoSwy1BB7X2XSenKmgy6yHbEgbva3qAPsK+k7nEM4aaV&#10;izh+lgYbDg01drSrqbydvo2Cw4jjdpm8DcXturt/ndP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xRFWzFAAAA3QAA&#10;AA8AAAAAAAAAAAAAAAAAqgIAAGRycy9kb3ducmV2LnhtbFBLBQYAAAAABAAEAPoAAACcAwAAAAA=&#10;">
                        <v:shape id="Freeform 434" o:spid="_x0000_s1450" style="position:absolute;left:5347;top:34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IPFcQA&#10;AADdAAAADwAAAGRycy9kb3ducmV2LnhtbERPzUrDQBC+C77DMoIXaTcGrW3stpSA1IuU1j7ANDtN&#10;gtnZkB236du7guBtPr7fWa5H16lIQ2g9G3icZqCIK29brg0cP98mc1BBkC12nsnAlQKsV7c3Syys&#10;v/Ce4kFqlUI4FGigEekLrUPVkMMw9T1x4s5+cCgJDrW2A15SuOt0nmUz7bDl1NBgT2VD1dfh2xk4&#10;7bZt6cuHfLE4bfK9xA+J0RpzfzduXkEJjfIv/nO/2zT/5fkJfr9JJ+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DxXEAAAA3QAAAA8AAAAAAAAAAAAAAAAAmAIAAGRycy9k&#10;b3ducmV2LnhtbFBLBQYAAAAABAAEAPUAAACJAwAAAAA=&#10;" path="m,1r3,e" filled="f" strokeweight=".22pt">
                          <v:path arrowok="t" o:connecttype="custom" o:connectlocs="0,348;3,348" o:connectangles="0,0"/>
                        </v:shape>
                      </v:group>
                      <v:group id="Group 435" o:spid="_x0000_s1451" style="position:absolute;left:5378;top:366;width:3;height:3" coordorigin="5378,3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Qog8QAAADdAAAADwAAAGRycy9kb3ducmV2LnhtbERPS2vCQBC+F/wPywi9&#10;1U0sqRJdRUTFgxR8gHgbsmMSzM6G7JrEf98tFHqbj+8582VvKtFS40rLCuJRBII4s7rkXMHlvP2Y&#10;gnAeWWNlmRS8yMFyMXibY6ptx0dqTz4XIYRdigoK7+tUSpcVZNCNbE0cuLttDPoAm1zqBrsQbio5&#10;jqIvabDk0FBgTeuCssfpaRTsOuxWn/GmPTzu69ftnHxfDzEp9T7sVzMQnnr/L/5z73WY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PQog8QAAADdAAAA&#10;DwAAAAAAAAAAAAAAAACqAgAAZHJzL2Rvd25yZXYueG1sUEsFBgAAAAAEAAQA+gAAAJsDAAAAAA==&#10;">
                        <v:shape id="Freeform 436" o:spid="_x0000_s1452" style="position:absolute;left:5378;top:3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0+cMA&#10;AADdAAAADwAAAGRycy9kb3ducmV2LnhtbERPzWrCQBC+C32HZQq9iG4aqK3RVSRQ2osUbR9gzI5J&#10;MDsbstM1fftuQehtPr7fWW9H16lIQ2g9G3icZ6CIK29brg18fb7OXkAFQbbYeSYDPxRgu7mbrLGw&#10;/soHikepVQrhUKCBRqQvtA5VQw7D3PfEiTv7waEkONTaDnhN4a7TeZYttMOWU0ODPZUNVZfjtzNw&#10;+nhrS19O8+XytMsPEvcSozXm4X7crUAJjfIvvrnfbZr//LSA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0+cMAAADdAAAADwAAAAAAAAAAAAAAAACYAgAAZHJzL2Rv&#10;d25yZXYueG1sUEsFBgAAAAAEAAQA9QAAAIgDAAAAAA==&#10;" path="m,1r3,e" filled="f" strokeweight=".22pt">
                          <v:path arrowok="t" o:connecttype="custom" o:connectlocs="0,367;3,367" o:connectangles="0,0"/>
                        </v:shape>
                      </v:group>
                      <v:group id="Group 437" o:spid="_x0000_s1453" style="position:absolute;left:5486;top:436;width:3;height:3" coordorigin="5486,43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2oTb8UAAADdAAAADwAAAGRycy9kb3ducmV2LnhtbERPS2vCQBC+F/wPyxS8&#10;1U2UVEldRaRKD1JoIpTehuyYBLOzIbvN4993C4Xe5uN7znY/mkb01LnasoJ4EYEgLqyuuVRwzU9P&#10;GxDOI2tsLJOCiRzsd7OHLabaDvxBfeZLEULYpaig8r5NpXRFRQbdwrbEgbvZzqAPsCul7nAI4aaR&#10;yyh6lgZrDg0VtnSsqLhn30bBecDhsIpf+8v9dpy+8uT98xKTUvPH8fACwtPo/8V/7jcd5q+T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qE2/FAAAA3QAA&#10;AA8AAAAAAAAAAAAAAAAAqgIAAGRycy9kb3ducmV2LnhtbFBLBQYAAAAABAAEAPoAAACcAwAAAAA=&#10;">
                        <v:shape id="Freeform 438" o:spid="_x0000_s1454" style="position:absolute;left:5486;top:43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8FEMYA&#10;AADdAAAADwAAAGRycy9kb3ducmV2LnhtbESP3UrDQBCF7wXfYRnBG2k3Bvxp7LaUgOiNSKsPMM1O&#10;k2B2NmTHbXx750LwboZz5pxv1ts5DCbTlPrIDm6XBRjiJvqeWwefH8+LRzBJkD0OkcnBDyXYbi4v&#10;1lj5eOY95YO0RkM4VeigExkra1PTUcC0jCOxaqc4BRRdp9b6Cc8aHgZbFsW9DdizNnQ4Ut1R83X4&#10;Dg6O7y99HeubcrU67sq95DfJ2Tt3fTXvnsAIzfJv/rt+9Yr/cKe4+o2OY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8FEMYAAADdAAAADwAAAAAAAAAAAAAAAACYAgAAZHJz&#10;L2Rvd25yZXYueG1sUEsFBgAAAAAEAAQA9QAAAIsDAAAAAA==&#10;" path="m,1r3,e" filled="f" strokeweight=".22pt">
                          <v:path arrowok="t" o:connecttype="custom" o:connectlocs="0,437;3,437" o:connectangles="0,0"/>
                        </v:shape>
                      </v:group>
                      <v:group id="Group 439" o:spid="_x0000_s1455" style="position:absolute;left:5153;top:369;width:3;height:2" coordorigin="5153,369" coordsize="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kihsQAAADdAAAADwAAAGRycy9kb3ducmV2LnhtbERPTWvCQBC9F/oflin0&#10;pptUtDV1FREVD1JoFMTbkB2TYHY2ZLdJ/PeuIPQ2j/c5s0VvKtFS40rLCuJhBII4s7rkXMHxsBl8&#10;gXAeWWNlmRTcyMFi/voyw0Tbjn+pTX0uQgi7BBUU3teJlC4ryKAb2po4cBfbGPQBNrnUDXYh3FTy&#10;I4om0mDJoaHAmlYFZdf0zyjYdtgtR/G63V8vq9v5MP457WNS6v2tX36D8NT7f/HTvdNh/ud4Co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bkihsQAAADdAAAA&#10;DwAAAAAAAAAAAAAAAACqAgAAZHJzL2Rvd25yZXYueG1sUEsFBgAAAAAEAAQA+gAAAJsDAAAAAA==&#10;">
                        <v:shape id="Freeform 440" o:spid="_x0000_s1456" style="position:absolute;left:5153;top:369;width:3;height:2;visibility:visible;mso-wrap-style:square;v-text-anchor:top" coordsize="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eOssYA&#10;AADdAAAADwAAAGRycy9kb3ducmV2LnhtbESPQWvCQBCF74L/YZlCL6Kb9qBtdBVrEYQi2NQfMGTH&#10;JHR3NmZXk/77zqHQ2wzvzXvfrDaDd+pOXWwCG3iaZaCIy2Abrgycv/bTF1AxIVt0gcnAD0XYrMej&#10;FeY29PxJ9yJVSkI45migTqnNtY5lTR7jLLTEol1C5zHJ2lXadthLuHf6Ocvm2mPD0lBjS7uayu/i&#10;5g0cXp13k73tiw9sj9fT2xb9+8mYx4dhuwSVaEj/5r/rgxX8xVz4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leOssYAAADdAAAADwAAAAAAAAAAAAAAAACYAgAAZHJz&#10;L2Rvd25yZXYueG1sUEsFBgAAAAAEAAQA9QAAAIsDAAAAAA==&#10;" path="m,l2,e" filled="f" strokeweight=".34pt">
                          <v:path arrowok="t" o:connecttype="custom" o:connectlocs="0,0;2,0" o:connectangles="0,0"/>
                        </v:shape>
                      </v:group>
                      <v:group id="Group 441" o:spid="_x0000_s1457" style="position:absolute;left:5263;top:436;width:3;height:3" coordorigin="5263,43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442" o:spid="_x0000_s1458" style="position:absolute;left:5263;top:43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v4R8MA&#10;AADdAAAADwAAAGRycy9kb3ducmV2LnhtbERPzWrCQBC+C32HZQpepG6ag9bUVSQg9lKK2gcYs9Mk&#10;NDsbstM1vn23UPA2H9/vrLej61SkIbSeDTzPM1DElbct1wY+z/unF1BBkC12nsnAjQJsNw+TNRbW&#10;X/lI8SS1SiEcCjTQiPSF1qFqyGGY+544cV9+cCgJDrW2A15TuOt0nmUL7bDl1NBgT2VD1ffpxxm4&#10;fBza0pezfLW67PKjxHeJ0RozfRx3r6CERrmL/91vNs1fLnL4+yad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v4R8MAAADdAAAADwAAAAAAAAAAAAAAAACYAgAAZHJzL2Rv&#10;d25yZXYueG1sUEsFBgAAAAAEAAQA9QAAAIgDAAAAAA==&#10;" path="m,1r3,e" filled="f" strokeweight=".22pt">
                          <v:path arrowok="t" o:connecttype="custom" o:connectlocs="0,437;3,437" o:connectangles="0,0"/>
                        </v:shape>
                      </v:group>
                      <v:group id="Group 443" o:spid="_x0000_s1459" style="position:absolute;left:5405;top:527;width:3;height:3" coordorigin="5405,52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444" o:spid="_x0000_s1460" style="position:absolute;left:5405;top:52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7FqMMA&#10;AADdAAAADwAAAGRycy9kb3ducmV2LnhtbERPzWrCQBC+C32HZQq9iG4aiq3RVSRQ2osUbR9gzI5J&#10;MDsbstM1fftuQehtPr7fWW9H16lIQ2g9G3icZ6CIK29brg18fb7OXkAFQbbYeSYDPxRgu7mbrLGw&#10;/soHikepVQrhUKCBRqQvtA5VQw7D3PfEiTv7waEkONTaDnhN4a7TeZYttMOWU0ODPZUNVZfjtzNw&#10;+nhrS19O8+XytMsPEvcSozXm4X7crUAJjfIvvrnfbZr/vHiC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7FqMMAAADdAAAADwAAAAAAAAAAAAAAAACYAgAAZHJzL2Rv&#10;d25yZXYueG1sUEsFBgAAAAAEAAQA9QAAAIgDAAAAAA==&#10;" path="m,1r2,e" filled="f" strokeweight=".22pt">
                          <v:path arrowok="t" o:connecttype="custom" o:connectlocs="0,528;2,528" o:connectangles="0,0"/>
                        </v:shape>
                      </v:group>
                      <v:group id="Group 445" o:spid="_x0000_s1461" style="position:absolute;left:5436;top:546;width:3;height:3" coordorigin="5436,54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446" o:spid="_x0000_s1462" style="position:absolute;left:5436;top:54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D+RMMA&#10;AADdAAAADwAAAGRycy9kb3ducmV2LnhtbERPzUrDQBC+C77DMoIXsZvmENvYbSkB0YtIfx5gmp0m&#10;odnZkJ1u49u7guBtPr7fWW0m16tIY+g8G5jPMlDEtbcdNwaOh7fnBaggyBZ7z2TgmwJs1vd3Kyyt&#10;v/GO4l4alUI4lGigFRlKrUPdksMw8wNx4s5+dCgJjo22I95SuOt1nmWFdthxamhxoKql+rK/OgOn&#10;r/eu8tVTvlyetvlO4qfEaI15fJi2r6CEJvkX/7k/bJr/UhTw+006Q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YD+RMMAAADdAAAADwAAAAAAAAAAAAAAAACYAgAAZHJzL2Rv&#10;d25yZXYueG1sUEsFBgAAAAAEAAQA9QAAAIgDAAAAAA==&#10;" path="m,1r2,e" filled="f" strokeweight=".22pt">
                          <v:path arrowok="t" o:connecttype="custom" o:connectlocs="0,547;2,547" o:connectangles="0,0"/>
                        </v:shape>
                      </v:group>
                      <v:group id="Group 447" o:spid="_x0000_s1463" style="position:absolute;left:5544;top:616;width:3;height:3" coordorigin="5544,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448" o:spid="_x0000_s1464" style="position:absolute;left:5544;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PPrcUA&#10;AADdAAAADwAAAGRycy9kb3ducmV2LnhtbESPwU7DQAxE70j8w8pIXBDdkEOhabdVFQnBBaEWPsDN&#10;uklE1htlzTb8PT4gcbM145nnzW4Og8k0pT6yg4dFAYa4ib7n1sHnx/P9E5gkyB6HyOTghxLsttdX&#10;G6x8vPCB8lFaoyGcKnTQiYyVtanpKGBaxJFYtXOcAoquU2v9hBcND4Mti2JpA/asDR2OVHfUfB2/&#10;g4PT+0tfx/quXK1O+/Ig+U1y9s7d3sz7NRihWf7Nf9evXvEfl4qr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U8+txQAAAN0AAAAPAAAAAAAAAAAAAAAAAJgCAABkcnMv&#10;ZG93bnJldi54bWxQSwUGAAAAAAQABAD1AAAAigMAAAAA&#10;" path="m,1r2,e" filled="f" strokeweight=".22pt">
                          <v:path arrowok="t" o:connecttype="custom" o:connectlocs="0,617;2,617" o:connectangles="0,0"/>
                        </v:shape>
                      </v:group>
                      <v:group id="Group 449" o:spid="_x0000_s1465" style="position:absolute;left:5182;top:527;width:3;height:3" coordorigin="5182,52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XoO8QAAADdAAAADwAAAGRycy9kb3ducmV2LnhtbERPTWvCQBC9C/0PyxR6&#10;001aamvqKiJVPIhgFMTbkB2TYHY2ZLdJ/PddQfA2j/c503lvKtFS40rLCuJRBII4s7rkXMHxsBp+&#10;g3AeWWNlmRTcyMF89jKYYqJtx3tqU5+LEMIuQQWF93UipcsKMuhGtiYO3MU2Bn2ATS51g10IN5V8&#10;j6KxNFhyaCiwpmVB2TX9MwrWHXaLj/i33V4vy9v58Lk7bWNS6u21X/yA8NT7p/jh3ugw/2s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9XoO8QAAADdAAAA&#10;DwAAAAAAAAAAAAAAAACqAgAAZHJzL2Rvd25yZXYueG1sUEsFBgAAAAAEAAQA+gAAAJsDAAAAAA==&#10;">
                        <v:shape id="Freeform 450" o:spid="_x0000_s1466" style="position:absolute;left:5182;top:52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xVdsUA&#10;AADdAAAADwAAAGRycy9kb3ducmV2LnhtbESPwU7DQAxE70j8w8pIXBDdkAOlabdVFQnBBaEWPsDN&#10;uklE1htlzTb8PT4gcbM145nnzW4Og8k0pT6yg4dFAYa4ib7n1sHnx/P9E5gkyB6HyOTghxLsttdX&#10;G6x8vPCB8lFaoyGcKnTQiYyVtanpKGBaxJFYtXOcAoquU2v9hBcND4Mti+LRBuxZGzocqe6o+Tp+&#10;Bwen95e+jvVduVqd9uVB8pvk7J27vZn3azBCs/yb/65fveIvl8qv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V2xQAAAN0AAAAPAAAAAAAAAAAAAAAAAJgCAABkcnMv&#10;ZG93bnJldi54bWxQSwUGAAAAAAQABAD1AAAAigMAAAAA&#10;" path="m,1r2,e" filled="f" strokeweight=".22pt">
                          <v:path arrowok="t" o:connecttype="custom" o:connectlocs="0,528;2,528" o:connectangles="0,0"/>
                        </v:shape>
                      </v:group>
                      <v:group id="Group 451" o:spid="_x0000_s1467" style="position:absolute;left:5213;top:546;width:3;height:3" coordorigin="5213,54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py4MMAAADdAAAADwAAAGRycy9kb3ducmV2LnhtbERPS4vCMBC+C/6HMII3&#10;TavsunSNIqLiQRZ8wLK3oRnbYjMpTWzrv98Igrf5+J4zX3amFA3VrrCsIB5HIIhTqwvOFFzO29EX&#10;COeRNZaWScGDHCwX/d4cE21bPlJz8pkIIewSVJB7XyVSujQng25sK+LAXW1t0AdYZ1LX2IZwU8pJ&#10;FH1KgwWHhhwrWueU3k53o2DXYruaxpvmcLuuH3/nj5/fQ0xKDQfd6huEp86/xS/3Xof5s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enLgwwAAAN0AAAAP&#10;AAAAAAAAAAAAAAAAAKoCAABkcnMvZG93bnJldi54bWxQSwUGAAAAAAQABAD6AAAAmgMAAAAA&#10;">
                        <v:shape id="Freeform 452" o:spid="_x0000_s1468" style="position:absolute;left:5213;top:54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JumsMA&#10;AADdAAAADwAAAGRycy9kb3ducmV2LnhtbERPzWrCQBC+F/oOyxS8lLppDlpTV5GA2IuI2gcYs9Mk&#10;NDsbstM1vn23UPA2H9/vLNej61SkIbSeDbxOM1DElbct1wY+z9uXN1BBkC12nsnAjQKsV48PSyys&#10;v/KR4klqlUI4FGigEekLrUPVkMMw9T1x4r784FASHGptB7ymcNfpPMtm2mHLqaHBnsqGqu/TjzNw&#10;Oeza0pfP+WJx2eRHiXuJ0RozeRo376CERrmL/90fNs2fz3P4+yado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2JumsMAAADdAAAADwAAAAAAAAAAAAAAAACYAgAAZHJzL2Rv&#10;d25yZXYueG1sUEsFBgAAAAAEAAQA9QAAAIgDAAAAAA==&#10;" path="m,1r2,e" filled="f" strokeweight=".22pt">
                          <v:path arrowok="t" o:connecttype="custom" o:connectlocs="0,547;2,547" o:connectangles="0,0"/>
                        </v:shape>
                      </v:group>
                      <v:group id="Group 453" o:spid="_x0000_s1469" style="position:absolute;left:5321;top:616;width:3;height:3" coordorigin="5321,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JDMUAAADdAAAADwAAAGRycy9kb3ducmV2LnhtbERPTWvCQBC9F/wPyxS8&#10;NZsobS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kSQzFAAAA3QAA&#10;AA8AAAAAAAAAAAAAAAAAqgIAAGRycy9kb3ducmV2LnhtbFBLBQYAAAAABAAEAPoAAACcAwAAAAA=&#10;">
                        <v:shape id="Freeform 454" o:spid="_x0000_s1470" style="position:absolute;left:5321;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dTdcMA&#10;AADdAAAADwAAAGRycy9kb3ducmV2LnhtbERP20rDQBB9F/yHZQRfxG4MxdrYbSkBsS9FevmAaXZM&#10;gtnZkB236d93C4JvczjXWaxG16lIQ2g9G3iZZKCIK29brg0cDx/Pb6CCIFvsPJOBCwVYLe/vFlhY&#10;f+Ydxb3UKoVwKNBAI9IXWoeqIYdh4nvixH37waEkONTaDnhO4a7TeZa9aoctp4YGeyobqn72v87A&#10;6euzLX35lM/np3W+k7iVGK0xjw/j+h2U0Cj/4j/3xqb5s9kU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8dTdcMAAADdAAAADwAAAAAAAAAAAAAAAACYAgAAZHJzL2Rv&#10;d25yZXYueG1sUEsFBgAAAAAEAAQA9QAAAIgDAAAAAA==&#10;" path="m,1r2,e" filled="f" strokeweight=".22pt">
                          <v:path arrowok="t" o:connecttype="custom" o:connectlocs="0,617;2,617" o:connectangles="0,0"/>
                        </v:shape>
                      </v:group>
                      <v:group id="Group 455" o:spid="_x0000_s1471" style="position:absolute;left:5465;top:707;width:3;height:3" coordorigin="5465,70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0F048UAAADdAAAADwAAAGRycy9kb3ducmV2LnhtbERPS2vCQBC+F/wPyxS8&#10;1U2UVEldRaRKD1JoIpTehuyYBLOzIbvN4993C4Xe5uN7znY/mkb01LnasoJ4EYEgLqyuuVRwzU9P&#10;GxDOI2tsLJOCiRzsd7OHLabaDvxBfeZLEULYpaig8r5NpXRFRQbdwrbEgbvZzqAPsCul7nAI4aaR&#10;yyh6lgZrDg0VtnSsqLhn30bBecDhsIpf+8v9dpy+8uT98xKTUvPH8fACwtPo/8V/7jcd5q/X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BdOPFAAAA3QAA&#10;AA8AAAAAAAAAAAAAAAAAqgIAAGRycy9kb3ducmV2LnhtbFBLBQYAAAAABAAEAPoAAACcAwAAAAA=&#10;">
                        <v:shape id="Freeform 456" o:spid="_x0000_s1472" style="position:absolute;left:5465;top:70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lomcMA&#10;AADdAAAADwAAAGRycy9kb3ducmV2LnhtbERPzWrCQBC+C32HZYRepG6ag9boKhIo7aUUbR9gzI5J&#10;MDsbstM1ffuuIPQ2H9/vbHaj61SkIbSeDTzPM1DElbct1wa+v16fXkAFQbbYeSYDvxRgt32YbLCw&#10;/soHikepVQrhUKCBRqQvtA5VQw7D3PfEiTv7waEkONTaDnhN4a7TeZYttMOWU0ODPZUNVZfjjzNw&#10;+nxrS1/O8tXqtM8PEj8kRmvM43Tcr0EJjfIvvrvfbZq/XC7g9k06Q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lomcMAAADdAAAADwAAAAAAAAAAAAAAAACYAgAAZHJzL2Rv&#10;d25yZXYueG1sUEsFBgAAAAAEAAQA9QAAAIgDAAAAAA==&#10;" path="m,1r2,e" filled="f" strokeweight=".22pt">
                          <v:path arrowok="t" o:connecttype="custom" o:connectlocs="0,708;2,708" o:connectangles="0,0"/>
                        </v:shape>
                      </v:group>
                      <v:group id="Group 457" o:spid="_x0000_s1473" style="position:absolute;left:5494;top:726;width:3;height:3" coordorigin="5494,72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9PD8QAAADdAAAADwAAAGRycy9kb3ducmV2LnhtbERPS2vCQBC+F/wPywi9&#10;1U0sbSS6ioiKByn4APE2ZMckmJ0N2TWJ/75bKHibj+85s0VvKtFS40rLCuJRBII4s7rkXMH5tPmY&#10;gHAeWWNlmRQ8ycFiPnibYaptxwdqjz4XIYRdigoK7+tUSpcVZNCNbE0cuJttDPoAm1zqBrsQbio5&#10;jqJvabDk0FBgTauCsvvxYRRsO+yWn/G63d9vq+f19PVz2cek1PuwX05BeOr9S/zv3ukwP0k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9PD8QAAADdAAAA&#10;DwAAAAAAAAAAAAAAAACqAgAAZHJzL2Rvd25yZXYueG1sUEsFBgAAAAAEAAQA+gAAAJsDAAAAAA==&#10;">
                        <v:shape id="Freeform 458" o:spid="_x0000_s1474" style="position:absolute;left:5494;top:72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pZcMUA&#10;AADdAAAADwAAAGRycy9kb3ducmV2LnhtbESPwU7DQAxE70j8w8pIXBDdkAOlabdVFQnBBaEWPsDN&#10;uklE1htlzTb8PT4gcbM145nnzW4Og8k0pT6yg4dFAYa4ib7n1sHnx/P9E5gkyB6HyOTghxLsttdX&#10;G6x8vPCB8lFaoyGcKnTQiYyVtanpKGBaxJFYtXOcAoquU2v9hBcND4Mti+LRBuxZGzocqe6o+Tp+&#10;Bwen95e+jvVduVqd9uVB8pvk7J27vZn3azBCs/yb/65fveIvl4qr3+gI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illwxQAAAN0AAAAPAAAAAAAAAAAAAAAAAJgCAABkcnMv&#10;ZG93bnJldi54bWxQSwUGAAAAAAQABAD1AAAAigMAAAAA&#10;" path="m,1r2,e" filled="f" strokeweight=".22pt">
                          <v:path arrowok="t" o:connecttype="custom" o:connectlocs="0,727;2,727" o:connectangles="0,0"/>
                        </v:shape>
                      </v:group>
                      <v:group id="Group 459" o:spid="_x0000_s1475" style="position:absolute;left:5604;top:796;width:3;height:3" coordorigin="5604,7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x+5sQAAADdAAAADwAAAGRycy9kb3ducmV2LnhtbERPS2vCQBC+F/oflil4&#10;000qNZq6ikhbPIjgA6S3ITsmwexsyG6T+O9dQehtPr7nzJe9qURLjSstK4hHEQjizOqScwWn4/dw&#10;CsJ5ZI2VZVJwIwfLxevLHFNtO95Te/C5CCHsUlRQeF+nUrqsIINuZGviwF1sY9AH2ORSN9iFcFPJ&#10;9yiaSIMlh4YCa1oXlF0Pf0bBT4fdahx/tdvrZX37PX7sztuYlBq89atPEJ56/y9+ujc6zE+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gx+5sQAAADdAAAA&#10;DwAAAAAAAAAAAAAAAACqAgAAZHJzL2Rvd25yZXYueG1sUEsFBgAAAAAEAAQA+gAAAJsDAAAAAA==&#10;">
                        <v:shape id="Freeform 460" o:spid="_x0000_s1476" style="position:absolute;left:5604;top:7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klUcUA&#10;AADdAAAADwAAAGRycy9kb3ducmV2LnhtbESPwU7DQAxE70j8w8pIXBDdkAO0oduqioTgglALH+Bm&#10;3SRq1htlzTb8PT4gcbM145nn9XYOg8k0pT6yg4dFAYa4ib7n1sHX58v9EkwSZI9DZHLwQwm2m+ur&#10;NVY+XnhP+SCt0RBOFTroRMbK2tR0FDAt4kis2ilOAUXXqbV+wouGh8GWRfFoA/asDR2OVHfUnA/f&#10;wcHx47WvY31XrlbHXbmX/C45e+dub+bdMxihWf7Nf9dvXvGflsqv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KSVRxQAAAN0AAAAPAAAAAAAAAAAAAAAAAJgCAABkcnMv&#10;ZG93bnJldi54bWxQSwUGAAAAAAQABAD1AAAAigMAAAAA&#10;" path="m,1r2,e" filled="f" strokeweight=".22pt">
                          <v:path arrowok="t" o:connecttype="custom" o:connectlocs="0,797;2,797" o:connectangles="0,0"/>
                        </v:shape>
                      </v:group>
                      <v:group id="Group 461" o:spid="_x0000_s1477" style="position:absolute;left:4987;top:546;width:3;height:3" coordorigin="4987,54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8Cx8MAAADdAAAADwAAAGRycy9kb3ducmV2LnhtbERPTYvCMBC9C/sfwgh7&#10;07S76Eo1ioi7eBBBXRBvQzO2xWZSmtjWf28Ewds83ufMFp0pRUO1KywriIcRCOLU6oIzBf/H38EE&#10;hPPIGkvLpOBODhbzj94ME21b3lNz8JkIIewSVJB7XyVSujQng25oK+LAXWxt0AdYZ1LX2IZwU8qv&#10;KBpLgwWHhhwrWuWUXg83o+CvxXb5Ha+b7fWyup+Po91pG5NSn/1uOQXhqfNv8cu90WH+zy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wLHwwAAAN0AAAAP&#10;AAAAAAAAAAAAAAAAAKoCAABkcnMvZG93bnJldi54bWxQSwUGAAAAAAQABAD6AAAAmgMAAAAA&#10;">
                        <v:shape id="Freeform 462" o:spid="_x0000_s1478" style="position:absolute;left:4987;top:54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cevcMA&#10;AADdAAAADwAAAGRycy9kb3ducmV2LnhtbERPzWrCQBC+F/oOywi9lLppDlajq0igtJciah9gzI5J&#10;MDsbstM1ffuuIPQ2H9/vrDaj61SkIbSeDbxOM1DElbct1wa+j+8vc1BBkC12nsnALwXYrB8fVlhY&#10;f+U9xYPUKoVwKNBAI9IXWoeqIYdh6nvixJ394FASHGptB7ymcNfpPMtm2mHLqaHBnsqGqsvhxxk4&#10;7T7a0pfP+WJx2uZ7iV8SozXmaTJul6CERvkX392fNs1/m+dw+yad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cevcMAAADdAAAADwAAAAAAAAAAAAAAAACYAgAAZHJzL2Rv&#10;d25yZXYueG1sUEsFBgAAAAAEAAQA9QAAAIgDAAAAAA==&#10;" path="m,1r3,e" filled="f" strokeweight=".22pt">
                          <v:path arrowok="t" o:connecttype="custom" o:connectlocs="0,547;3,547" o:connectangles="0,0"/>
                        </v:shape>
                      </v:group>
                      <v:group id="Group 463" o:spid="_x0000_s1479" style="position:absolute;left:5098;top:616;width:3;height:3" coordorigin="5098,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464" o:spid="_x0000_s1480" style="position:absolute;left:5098;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IjUsMA&#10;AADdAAAADwAAAGRycy9kb3ducmV2LnhtbERPzWrCQBC+F/oOyxR6KXXTIFVTV5FAqRcpah9gzE6T&#10;0OxsyE7X+PauUOhtPr7fWa5H16lIQ2g9G3iZZKCIK29brg18Hd+f56CCIFvsPJOBCwVYr+7vllhY&#10;f+Y9xYPUKoVwKNBAI9IXWoeqIYdh4nvixH37waEkONTaDnhO4a7TeZa9aoctp4YGeyobqn4Ov87A&#10;6fOjLX35lC8Wp02+l7iTGK0xjw/j5g2U0Cj/4j/31qb5s/kUbt+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hIjUsMAAADdAAAADwAAAAAAAAAAAAAAAACYAgAAZHJzL2Rv&#10;d25yZXYueG1sUEsFBgAAAAAEAAQA9QAAAIgDAAAAAA==&#10;" path="m,1r2,e" filled="f" strokeweight=".22pt">
                          <v:path arrowok="t" o:connecttype="custom" o:connectlocs="0,617;2,617" o:connectangles="0,0"/>
                        </v:shape>
                      </v:group>
                      <v:group id="Group 465" o:spid="_x0000_s1481" style="position:absolute;left:5239;top:707;width:3;height:3" coordorigin="5239,70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466" o:spid="_x0000_s1482" style="position:absolute;left:5239;top:70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wYvsMA&#10;AADdAAAADwAAAGRycy9kb3ducmV2LnhtbERPyWrDMBC9F/oPYgq9lESuD1mcKCEYSnspJcsHTKyJ&#10;bWKNjDVV3L+vCoXc5vHWWW9H16lIQ2g9G3idZqCIK29brg2cjm+TBaggyBY7z2TghwJsN48Payys&#10;v/Ge4kFqlUI4FGigEekLrUPVkMMw9T1x4i5+cCgJDrW2A95SuOt0nmUz7bDl1NBgT2VD1fXw7Qyc&#10;v97b0pcv+XJ53uV7iZ8SozXm+WncrUAJjXIX/7s/bJo/X8zg75t0gt7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wYvsMAAADdAAAADwAAAAAAAAAAAAAAAACYAgAAZHJzL2Rv&#10;d25yZXYueG1sUEsFBgAAAAAEAAQA9QAAAIgDAAAAAA==&#10;" path="m,1r3,e" filled="f" strokeweight=".22pt">
                          <v:path arrowok="t" o:connecttype="custom" o:connectlocs="0,708;3,708" o:connectangles="0,0"/>
                        </v:shape>
                      </v:group>
                      <v:group id="Group 467" o:spid="_x0000_s1483" style="position:absolute;left:5270;top:726;width:3;height:3" coordorigin="5270,72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468" o:spid="_x0000_s1484" style="position:absolute;left:5270;top:72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8pV8UA&#10;AADdAAAADwAAAGRycy9kb3ducmV2LnhtbESPwU7DQAxE70j8w8pIXBDdkAO0oduqioTgglALH+Bm&#10;3SRq1htlzTb8PT4gcbM145nn9XYOg8k0pT6yg4dFAYa4ib7n1sHX58v9EkwSZI9DZHLwQwm2m+ur&#10;NVY+XnhP+SCt0RBOFTroRMbK2tR0FDAt4kis2ilOAUXXqbV+wouGh8GWRfFoA/asDR2OVHfUnA/f&#10;wcHx47WvY31XrlbHXbmX/C45e+dub+bdMxihWf7Nf9dvXvGfloqr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ylXxQAAAN0AAAAPAAAAAAAAAAAAAAAAAJgCAABkcnMv&#10;ZG93bnJldi54bWxQSwUGAAAAAAQABAD1AAAAigMAAAAA&#10;" path="m,1r3,e" filled="f" strokeweight=".22pt">
                          <v:path arrowok="t" o:connecttype="custom" o:connectlocs="0,727;3,727" o:connectangles="0,0"/>
                        </v:shape>
                      </v:group>
                      <v:group id="Group 469" o:spid="_x0000_s1485" style="position:absolute;left:5378;top:796;width:3;height:3" coordorigin="5378,7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470" o:spid="_x0000_s1486" style="position:absolute;left:5378;top:7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zjMUA&#10;AADdAAAADwAAAGRycy9kb3ducmV2LnhtbESPwU7DQAxE70j8w8pIXBDdkAOQ0G1VRUJwQagtH+Bm&#10;TRKR9UZZsw1/jw9I3GzNeOZ5vV3CaDLNaYjs4G5VgCFuox+4c/BxfL59BJME2eMYmRz8UILt5vJi&#10;jbWPZ95TPkhnNIRTjQ56kam2NrU9BUyrOBGr9hnngKLr3Fk/41nDw2jLori3AQfWhh4nanpqvw7f&#10;wcHp/WVoYnNTVtVpV+4lv0nO3rnrq2X3BEZokX/z3/WrV/yHSvn1Gx3B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8LOMxQAAAN0AAAAPAAAAAAAAAAAAAAAAAJgCAABkcnMv&#10;ZG93bnJldi54bWxQSwUGAAAAAAQABAD1AAAAigMAAAAA&#10;" path="m,1r3,e" filled="f" strokeweight=".22pt">
                          <v:path arrowok="t" o:connecttype="custom" o:connectlocs="0,797;3,797" o:connectangles="0,0"/>
                        </v:shape>
                      </v:group>
                      <v:group id="Group 471" o:spid="_x0000_s1487" style="position:absolute;left:5016;top:707;width:3;height:3" coordorigin="5016,70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aUGsQAAADdAAAADwAAAGRycy9kb3ducmV2LnhtbERPTWvCQBC9F/wPywje&#10;dBOltY2uIqLFgwhqoXgbsmMSzM6G7JrEf+8WhN7m8T5nvuxMKRqqXWFZQTyKQBCnVhecKfg5b4ef&#10;IJxH1lhaJgUPcrBc9N7mmGjb8pGak89ECGGXoILc+yqR0qU5GXQjWxEH7mprgz7AOpO6xjaEm1KO&#10;o+hDGiw4NORY0Tqn9Ha6GwXfLbarSbxp9rfr+nE5vx9+9zEpNeh3qxkIT53/F7/cOx3mT79i+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HaUGsQAAADdAAAA&#10;DwAAAAAAAAAAAAAAAACqAgAAZHJzL2Rvd25yZXYueG1sUEsFBgAAAAAEAAQA+gAAAJsDAAAAAA==&#10;">
                        <v:shape id="Freeform 472" o:spid="_x0000_s1488" style="position:absolute;left:5016;top:70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6IYMMA&#10;AADdAAAADwAAAGRycy9kb3ducmV2LnhtbERPzUrDQBC+C32HZYRepN00B21it6UEpF5E+vMA0+yY&#10;BLOzITtu49u7guBtPr7f2ewm16tIY+g8G1gtM1DEtbcdNwYu55fFGlQQZIu9ZzLwTQF229ndBkvr&#10;b3ykeJJGpRAOJRpoRYZS61C35DAs/UCcuA8/OpQEx0bbEW8p3PU6z7JH7bDj1NDiQFVL9efpyxm4&#10;vh+6ylcPeVFc9/lR4pvEaI2Z30/7Z1BCk/yL/9yvNs1/KnL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6IYMMAAADdAAAADwAAAAAAAAAAAAAAAACYAgAAZHJzL2Rv&#10;d25yZXYueG1sUEsFBgAAAAAEAAQA9QAAAIgDAAAAAA==&#10;" path="m,1r2,e" filled="f" strokeweight=".22pt">
                          <v:path arrowok="t" o:connecttype="custom" o:connectlocs="0,708;2,708" o:connectangles="0,0"/>
                        </v:shape>
                      </v:group>
                      <v:group id="Group 473" o:spid="_x0000_s1489" style="position:absolute;left:5045;top:726;width:3;height:3" coordorigin="5045,72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v9sQAAADdAAAADwAAAGRycy9kb3ducmV2LnhtbERPTWvCQBC9F/wPywje&#10;dBPFaqOriKh4kEK1UHobsmMSzM6G7JrEf+8WhN7m8T5nue5MKRqqXWFZQTyKQBCnVhecKfi+7Idz&#10;EM4jaywtk4IHOVivem9LTLRt+Yuas89ECGGXoILc+yqR0qU5GXQjWxEH7mprgz7AOpO6xjaEm1KO&#10;o+hdGiw4NORY0Tan9Ha+GwWHFtvNJN41p9t1+/i9TD9/TjEpNeh3mwUIT53/F7/cRx3mzz4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v9sQAAADdAAAA&#10;DwAAAAAAAAAAAAAAAACqAgAAZHJzL2Rvd25yZXYueG1sUEsFBgAAAAAEAAQA+gAAAJsDAAAAAA==&#10;">
                        <v:shape id="Freeform 474" o:spid="_x0000_s1490" style="position:absolute;left:5045;top:72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u1j8MA&#10;AADdAAAADwAAAGRycy9kb3ducmV2LnhtbERP20rDQBB9F/yHZQq+SLsxiG1it6UERF9EevmAaXZM&#10;QrOzITtu49+7guDbHM511tvJ9SrSGDrPBh4WGSji2tuOGwOn48t8BSoIssXeMxn4pgDbze3NGkvr&#10;r7yneJBGpRAOJRpoRYZS61C35DAs/ECcuE8/OpQEx0bbEa8p3PU6z7In7bDj1NDiQFVL9eXw5Qyc&#10;P167ylf3eVGcd/le4rvEaI25m027Z1BCk/yL/9xvNs1fFo/w+006Q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u1j8MAAADdAAAADwAAAAAAAAAAAAAAAACYAgAAZHJzL2Rv&#10;d25yZXYueG1sUEsFBgAAAAAEAAQA9QAAAIgDAAAAAA==&#10;" path="m,1r2,e" filled="f" strokeweight=".22pt">
                          <v:path arrowok="t" o:connecttype="custom" o:connectlocs="0,727;2,727" o:connectangles="0,0"/>
                        </v:shape>
                      </v:group>
                      <v:group id="Group 475" o:spid="_x0000_s1491" style="position:absolute;left:5155;top:796;width:3;height:3" coordorigin="5155,7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2SGcQAAADdAAAADwAAAGRycy9kb3ducmV2LnhtbERPTWvCQBC9F/oflin0&#10;pptUtDV1FREVD1JoFMTbkB2TYHY2ZLdJ/PeuIPQ2j/c5s0VvKtFS40rLCuJhBII4s7rkXMHxsBl8&#10;gXAeWWNlmRTcyMFi/voyw0Tbjn+pTX0uQgi7BBUU3teJlC4ryKAb2po4cBfbGPQBNrnUDXYh3FTy&#10;I4om0mDJoaHAmlYFZdf0zyjYdtgtR/G63V8vq9v5MP457WNS6v2tX36D8NT7f/HTvdNh/ud0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02SGcQAAADdAAAA&#10;DwAAAAAAAAAAAAAAAACqAgAAZHJzL2Rvd25yZXYueG1sUEsFBgAAAAAEAAQA+gAAAJsDAAAAAA==&#10;">
                        <v:shape id="Freeform 476" o:spid="_x0000_s1492" style="position:absolute;left:5155;top:7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WOY8MA&#10;AADdAAAADwAAAGRycy9kb3ducmV2LnhtbERPzUrDQBC+C77DMoIXsZvmUJvYbSkB0YtIfx5gmp0m&#10;odnZkJ1u49u7guBtPr7fWW0m16tIY+g8G5jPMlDEtbcdNwaOh7fnJaggyBZ7z2TgmwJs1vd3Kyyt&#10;v/GO4l4alUI4lGigFRlKrUPdksMw8wNx4s5+dCgJjo22I95SuOt1nmUL7bDj1NDiQFVL9WV/dQZO&#10;X+9d5aunvChO23wn8VNitMY8PkzbV1BCk/yL/9wfNs1/KRbw+006Q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WOY8MAAADdAAAADwAAAAAAAAAAAAAAAACYAgAAZHJzL2Rv&#10;d25yZXYueG1sUEsFBgAAAAAEAAQA9QAAAIgDAAAAAA==&#10;" path="m,1r3,e" filled="f" strokeweight=".22pt">
                          <v:path arrowok="t" o:connecttype="custom" o:connectlocs="0,797;3,797" o:connectangles="0,0"/>
                        </v:shape>
                      </v:group>
                      <v:group id="Group 477" o:spid="_x0000_s1493" style="position:absolute;left:4822;top:729;width:3;height:3" coordorigin="4822,72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Op9cQAAADdAAAADwAAAGRycy9kb3ducmV2LnhtbERPS2vCQBC+F/oflil4&#10;000qNZq6ikhbPIjgA6S3ITsmwexsyG6T+O9dQehtPr7nzJe9qURLjSstK4hHEQjizOqScwWn4/dw&#10;CsJ5ZI2VZVJwIwfLxevLHFNtO95Te/C5CCHsUlRQeF+nUrqsIINuZGviwF1sY9AH2ORSN9iFcFPJ&#10;9yiaSIMlh4YCa1oXlF0Pf0bBT4fdahx/tdvrZX37PX7sztuYlBq89atPEJ56/y9+ujc6zE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NOp9cQAAADdAAAA&#10;DwAAAAAAAAAAAAAAAACqAgAAZHJzL2Rvd25yZXYueG1sUEsFBgAAAAAEAAQA+gAAAJsDAAAAAA==&#10;">
                        <v:shape id="Freeform 478" o:spid="_x0000_s1494" style="position:absolute;left:4822;top:72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a/isUA&#10;AADdAAAADwAAAGRycy9kb3ducmV2LnhtbESPwU7DQAxE70j8w8pIXBDdkAOQ0G1VRUJwQagtH+Bm&#10;TRKR9UZZsw1/jw9I3GzNeOZ5vV3CaDLNaYjs4G5VgCFuox+4c/BxfL59BJME2eMYmRz8UILt5vJi&#10;jbWPZ95TPkhnNIRTjQ56kam2NrU9BUyrOBGr9hnngKLr3Fk/41nDw2jLori3AQfWhh4nanpqvw7f&#10;wcHp/WVoYnNTVtVpV+4lv0nO3rnrq2X3BEZokX/z3/WrV/yHSnH1Gx3B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hr+KxQAAAN0AAAAPAAAAAAAAAAAAAAAAAJgCAABkcnMv&#10;ZG93bnJldi54bWxQSwUGAAAAAAQABAD1AAAAigMAAAAA&#10;" path="m,1r2,e" filled="f" strokeweight=".22pt">
                          <v:path arrowok="t" o:connecttype="custom" o:connectlocs="0,730;2,730" o:connectangles="0,0"/>
                        </v:shape>
                      </v:group>
                      <v:group id="Group 479" o:spid="_x0000_s1495" style="position:absolute;left:4930;top:798;width:3;height:3" coordorigin="4930,79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CYHMQAAADdAAAADwAAAGRycy9kb3ducmV2LnhtbERPTWvCQBC9F/oflil4&#10;000qtTW6ikhbPIhgFMTbkB2TYHY2ZLdJ/PeuIPQ2j/c582VvKtFS40rLCuJRBII4s7rkXMHx8DP8&#10;AuE8ssbKMim4kYPl4vVljom2He+pTX0uQgi7BBUU3teJlC4ryKAb2Zo4cBfbGPQBNrnUDXYh3FTy&#10;PYom0mDJoaHAmtYFZdf0zyj47bBbjePvdnu9rG/nw8futI1JqcFbv5qB8NT7f/HTvdFh/u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gCYHMQAAADdAAAA&#10;DwAAAAAAAAAAAAAAAACqAgAAZHJzL2Rvd25yZXYueG1sUEsFBgAAAAAEAAQA+gAAAJsDAAAAAA==&#10;">
                        <v:shape id="Freeform 480" o:spid="_x0000_s1496" style="position:absolute;left:4930;top:79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6yXcUA&#10;AADdAAAADwAAAGRycy9kb3ducmV2LnhtbESPQUvDQBCF74L/YZmCF7Ebc5A2dltKQPQi0tYfMM2O&#10;SWh2NmTHbfz3zkHwNsN78943m90cBpNpSn1kB4/LAgxxE33PrYPP08vDCkwSZI9DZHLwQwl229ub&#10;DVY+XvlA+Sit0RBOFTroRMbK2tR0FDAt40is2lecAoquU2v9hFcND4Mti+LJBuxZGzocqe6ouRy/&#10;g4Pzx2tfx/q+XK/P+/Ig+V1y9s7dLeb9MxihWf7Nf9dvXvFXhfLrNzqC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rJdxQAAAN0AAAAPAAAAAAAAAAAAAAAAAJgCAABkcnMv&#10;ZG93bnJldi54bWxQSwUGAAAAAAQABAD1AAAAigMAAAAA&#10;" path="m,1r2,e" filled="f" strokeweight=".22pt">
                          <v:path arrowok="t" o:connecttype="custom" o:connectlocs="0,799;2,799" o:connectangles="0,0"/>
                        </v:shape>
                      </v:group>
                      <v:group id="Group 481" o:spid="_x0000_s1497" style="position:absolute;left:5573;top:232;width:3;height:3" coordorigin="5573,23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Freeform 482" o:spid="_x0000_s1498" style="position:absolute;left:5573;top:23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CJscIA&#10;AADdAAAADwAAAGRycy9kb3ducmV2LnhtbERPzWrCQBC+C77DMkIvUjfNoWjqKhIo9lKKtg8wZsck&#10;mJ0N2XFN375bELzNx/c76+3oOhVpCK1nAy+LDBRx5W3LtYGf7/fnJaggyBY7z2TglwJsN9PJGgvr&#10;b3ygeJRapRAOBRpoRPpC61A15DAsfE+cuLMfHEqCQ63tgLcU7jqdZ9mrdthyamiwp7Kh6nK8OgOn&#10;r31b+nKer1anXX6Q+CkxWmOeZuPuDZTQKA/x3f1h0/xllsP/N+kE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0ImxwgAAAN0AAAAPAAAAAAAAAAAAAAAAAJgCAABkcnMvZG93&#10;bnJldi54bWxQSwUGAAAAAAQABAD1AAAAhwMAAAAA&#10;" path="m,1r2,e" filled="f" strokeweight=".22pt">
                          <v:path arrowok="t" o:connecttype="custom" o:connectlocs="0,233;2,233" o:connectangles="0,0"/>
                        </v:shape>
                      </v:group>
                      <v:group id="Group 483" o:spid="_x0000_s1499" style="position:absolute;left:5587;top:244;width:3;height:3" coordorigin="5587,24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auJ8IAAADdAAAADwAAAGRycy9kb3ducmV2LnhtbERPTYvCMBC9L/gfwgje&#10;1rQrLlKNIuKKBxFWBfE2NGNbbCaliW3990YQvM3jfc5s0ZlSNFS7wrKCeBiBIE6tLjhTcDr+fU9A&#10;OI+ssbRMCh7kYDHvfc0w0bblf2oOPhMhhF2CCnLvq0RKl+Zk0A1tRRy4q60N+gDrTOoa2xBuSvkT&#10;Rb/SYMGhIceKVjmlt8PdKNi02C5H8brZ3a6rx+U43p93MSk16HfLKQhPnf+I3+6tDvMn0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lWrifCAAAA3QAAAA8A&#10;AAAAAAAAAAAAAAAAqgIAAGRycy9kb3ducmV2LnhtbFBLBQYAAAAABAAEAPoAAACZAwAAAAA=&#10;">
                        <v:shape id="Freeform 484" o:spid="_x0000_s1500" style="position:absolute;left:5587;top:24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W0XsMA&#10;AADdAAAADwAAAGRycy9kb3ducmV2LnhtbERPzWrCQBC+C32HZQq9SN00FNHUVSQg7UWK2gcYs9Mk&#10;NDsbsuOavr1bKHibj+93VpvRdSrSEFrPBl5mGSjiytuWawNfp93zAlQQZIudZzLwSwE264fJCgvr&#10;r3ygeJRapRAOBRpoRPpC61A15DDMfE+cuG8/OJQEh1rbAa8p3HU6z7K5dthyamiwp7Kh6ud4cQbO&#10;n+9t6ctpvlyet/lB4l5itMY8PY7bN1BCo9zF/+4Pm+Yvslf4+yado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W0XsMAAADdAAAADwAAAAAAAAAAAAAAAACYAgAAZHJzL2Rv&#10;d25yZXYueG1sUEsFBgAAAAAEAAQA9QAAAIgDAAAAAA==&#10;" path="m,1r3,e" filled="f" strokeweight=".22pt">
                          <v:path arrowok="t" o:connecttype="custom" o:connectlocs="0,245;3,245" o:connectangles="0,0"/>
                        </v:shape>
                      </v:group>
                      <v:group id="Group 485" o:spid="_x0000_s1501" style="position:absolute;left:5650;top:301;width:3;height:3" coordorigin="5650,3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TyMQAAADdAAAADwAAAGRycy9kb3ducmV2LnhtbERPS2vCQBC+F/oflil4&#10;q5tULCF1FZFWegiFGkG8DdkxCWZnQ3bN4993C4K3+fies9qMphE9da62rCCeRyCIC6trLhUc86/X&#10;BITzyBoby6RgIgeb9fPTClNtB/6l/uBLEULYpaig8r5NpXRFRQbd3LbEgbvYzqAPsCul7nAI4aaR&#10;b1H0Lg3WHBoqbGlXUXE93IyC/YDDdhF/9tn1spvO+fLnlMWk1Oxl3H6A8DT6h/ju/tZhfhIt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OTyMQAAADdAAAA&#10;DwAAAAAAAAAAAAAAAACqAgAAZHJzL2Rvd25yZXYueG1sUEsFBgAAAAAEAAQA+gAAAJsDAAAAAA==&#10;">
                        <v:shape id="Freeform 486" o:spid="_x0000_s1502" style="position:absolute;left:5650;top:3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uPssIA&#10;AADdAAAADwAAAGRycy9kb3ducmV2LnhtbERPzWrCQBC+F/oOywheSt00B9HUVSRQ2ouI2gcYs9Mk&#10;mJ0N2eka394VCr3Nx/c7q83oOhVpCK1nA2+zDBRx5W3LtYHv08frAlQQZIudZzJwowCb9fPTCgvr&#10;r3ygeJRapRAOBRpoRPpC61A15DDMfE+cuB8/OJQEh1rbAa8p3HU6z7K5dthyamiwp7Kh6nL8dQbO&#10;+8+29OVLvlyet/lB4k5itMZMJ+P2HZTQKP/iP/eXTfMX2Rwe36QT9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64+ywgAAAN0AAAAPAAAAAAAAAAAAAAAAAJgCAABkcnMvZG93&#10;bnJldi54bWxQSwUGAAAAAAQABAD1AAAAhwMAAAAA&#10;" path="m,2r2,e" filled="f" strokeweight=".22pt">
                          <v:path arrowok="t" o:connecttype="custom" o:connectlocs="0,303;2,303" o:connectangles="0,0"/>
                        </v:shape>
                      </v:group>
                      <v:group id="Group 487" o:spid="_x0000_s1503" style="position:absolute;left:5285;top:229;width:3;height:3" coordorigin="5285,22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shape id="Freeform 488" o:spid="_x0000_s1504" style="position:absolute;left:5285;top:22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W8UA&#10;AADdAAAADwAAAGRycy9kb3ducmV2LnhtbESPQUvDQBCF74L/YZmCF7Ebc5A2dltKQPQi0tYfMM2O&#10;SWh2NmTHbfz3zkHwNsN78943m90cBpNpSn1kB4/LAgxxE33PrYPP08vDCkwSZI9DZHLwQwl229ub&#10;DVY+XvlA+Sit0RBOFTroRMbK2tR0FDAt40is2lecAoquU2v9hFcND4Mti+LJBuxZGzocqe6ouRy/&#10;g4Pzx2tfx/q+XK/P+/Ig+V1y9s7dLeb9MxihWf7Nf9dvXvFXheLqNzqC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L5bxQAAAN0AAAAPAAAAAAAAAAAAAAAAAJgCAABkcnMv&#10;ZG93bnJldi54bWxQSwUGAAAAAAQABAD1AAAAigMAAAAA&#10;" path="m,2r2,e" filled="f" strokeweight=".22pt">
                          <v:path arrowok="t" o:connecttype="custom" o:connectlocs="0,231;2,231" o:connectangles="0,0"/>
                        </v:shape>
                      </v:group>
                      <v:group id="Group 489" o:spid="_x0000_s1505" style="position:absolute;left:5357;top:294;width:3;height:3" coordorigin="5357,29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6ZzcMAAADdAAAADwAAAGRycy9kb3ducmV2LnhtbERPS4vCMBC+C/6HMII3&#10;Tavs4naNIqLiQRZ8wLK3oRnbYjMpTWzrv98Igrf5+J4zX3amFA3VrrCsIB5HIIhTqwvOFFzO29EM&#10;hPPIGkvLpOBBDpaLfm+OibYtH6k5+UyEEHYJKsi9rxIpXZqTQTe2FXHgrrY26AOsM6lrbEO4KeUk&#10;ij6lwYJDQ44VrXNKb6e7UbBrsV1N401zuF3Xj7/zx8/vISalhoNu9Q3CU+ff4pd7r8P8WfQ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vpnNwwAAAN0AAAAP&#10;AAAAAAAAAAAAAAAAAKoCAABkcnMvZG93bnJldi54bWxQSwUGAAAAAAQABAD6AAAAmgMAAAAA&#10;">
                        <v:shape id="Freeform 490" o:spid="_x0000_s1506" style="position:absolute;left:5357;top:29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ckgMUA&#10;AADdAAAADwAAAGRycy9kb3ducmV2LnhtbESPQUvDQBCF74L/YRnBi9hNc5A2dltKQPRSpNUfMM2O&#10;STA7G7LjNv77zkHwNsN78943m90cBpNpSn1kB8tFAYa4ib7n1sHnx8vjCkwSZI9DZHLwSwl229ub&#10;DVY+XvhI+SSt0RBOFTroRMbK2tR0FDAt4kis2lecAoquU2v9hBcND4Mti+LJBuxZGzocqe6o+T79&#10;BAfn99e+jvVDuV6f9+VR8kFy9s7d3837ZzBCs/yb/67fvOKvlsqv3+gId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lySAxQAAAN0AAAAPAAAAAAAAAAAAAAAAAJgCAABkcnMv&#10;ZG93bnJldi54bWxQSwUGAAAAAAQABAD1AAAAigMAAAAA&#10;" path="m,1r2,e" filled="f" strokeweight=".22pt">
                          <v:path arrowok="t" o:connecttype="custom" o:connectlocs="0,295;2,295" o:connectangles="0,0"/>
                        </v:shape>
                      </v:group>
                      <v:group id="Group 491" o:spid="_x0000_s1507" style="position:absolute;left:5369;top:306;width:3;height:3" coordorigin="5369,30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EDFsQAAADdAAAA&#10;DwAAAAAAAAAAAAAAAACqAgAAZHJzL2Rvd25yZXYueG1sUEsFBgAAAAAEAAQA+gAAAJsDAAAAAA==&#10;">
                        <v:shape id="Freeform 492" o:spid="_x0000_s1508" style="position:absolute;left:5369;top:30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kfbMIA&#10;AADdAAAADwAAAGRycy9kb3ducmV2LnhtbERPzWrCQBC+F/oOywi9lLoxB9HUVSRQ2ouI2gcYs9Mk&#10;mJ0N2emavn1XELzNx/c7q83oOhVpCK1nA7NpBoq48rbl2sD36eNtASoIssXOMxn4owCb9fPTCgvr&#10;r3ygeJRapRAOBRpoRPpC61A15DBMfU+cuB8/OJQEh1rbAa8p3HU6z7K5dthyamiwp7Kh6nL8dQbO&#10;+8+29OVrvlyet/lB4k5itMa8TMbtOyihUR7iu/vLpvmLWQ63b9IJe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R9swgAAAN0AAAAPAAAAAAAAAAAAAAAAAJgCAABkcnMvZG93&#10;bnJldi54bWxQSwUGAAAAAAQABAD1AAAAhwMAAAAA&#10;" path="m,1r2,e" filled="f" strokeweight=".22pt">
                          <v:path arrowok="t" o:connecttype="custom" o:connectlocs="0,307;2,307" o:connectangles="0,0"/>
                        </v:shape>
                      </v:group>
                      <v:group id="Group 493" o:spid="_x0000_s1509" style="position:absolute;left:5431;top:364;width:3;height:3" coordorigin="5431,36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84+sMAAADdAAAADwAAAGRycy9kb3ducmV2LnhtbERPTYvCMBC9C/sfwix4&#10;07QrLtI1isiueBBhqyDehmZsi82kNLGt/94Igrd5vM+ZL3tTiZYaV1pWEI8jEMSZ1SXnCo6Hv9EM&#10;hPPIGivLpOBODpaLj8EcE207/qc29bkIIewSVFB4XydSuqwgg25sa+LAXWxj0AfY5FI32IVwU8mv&#10;KPqWBksODQXWtC4ou6Y3o2DTYbeaxL/t7npZ38+H6f60i0mp4We/+gHhqfdv8cu91WH+LJ7A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sjzj6wwAAAN0AAAAP&#10;AAAAAAAAAAAAAAAAAKoCAABkcnMvZG93bnJldi54bWxQSwUGAAAAAAQABAD6AAAAmgMAAAAA&#10;">
                        <v:shape id="Freeform 494" o:spid="_x0000_s1510" style="position:absolute;left:5431;top:36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wig8MA&#10;AADdAAAADwAAAGRycy9kb3ducmV2LnhtbERPzWrCQBC+F3yHZYReSt0YimjqKhKQ9iJF2wcYs9Mk&#10;NDsbsuOavr1bKHibj+931tvRdSrSEFrPBuazDBRx5W3LtYGvz/3zElQQZIudZzLwSwG2m8nDGgvr&#10;r3ykeJJapRAOBRpoRPpC61A15DDMfE+cuG8/OJQEh1rbAa8p3HU6z7KFdthyamiwp7Kh6ud0cQbO&#10;H29t6cunfLU67/KjxIPEaI15nI67V1BCo9zF/+53m+Yv5y/w9006QW9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wig8MAAADdAAAADwAAAAAAAAAAAAAAAACYAgAAZHJzL2Rv&#10;d25yZXYueG1sUEsFBgAAAAAEAAQA9QAAAIgDAAAAAA==&#10;" path="m,1r3,e" filled="f" strokeweight=".22pt">
                          <v:path arrowok="t" o:connecttype="custom" o:connectlocs="0,365;3,365" o:connectangles="0,0"/>
                        </v:shape>
                      </v:group>
                      <v:group id="Group 495" o:spid="_x0000_s1511" style="position:absolute;left:5503;top:429;width:3;height:3" coordorigin="5503,42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Freeform 496" o:spid="_x0000_s1512" style="position:absolute;left:5503;top:42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IZb8MA&#10;AADdAAAADwAAAGRycy9kb3ducmV2LnhtbERPS2rDMBDdF3oHMYVuSiPHixC7UUIwlGRTQj4HmFhT&#10;29QaGWuquLevAoXu5vG+s9pMrleRxtB5NjCfZaCIa287bgxczu+vS1BBkC32nsnADwXYrB8fVlha&#10;f+MjxZM0KoVwKNFAKzKUWoe6JYdh5gfixH360aEkODbajnhL4a7XeZYttMOOU0OLA1Ut1V+nb2fg&#10;eth1la9e8qK4bvOjxA+J0Rrz/DRt30AJTfIv/nPvbZq/nC/g/k06Qa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IZb8MAAADdAAAADwAAAAAAAAAAAAAAAACYAgAAZHJzL2Rv&#10;d25yZXYueG1sUEsFBgAAAAAEAAQA9QAAAIgDAAAAAA==&#10;" path="m,1r3,e" filled="f" strokeweight=".22pt">
                          <v:path arrowok="t" o:connecttype="custom" o:connectlocs="0,430;3,430" o:connectangles="0,0"/>
                        </v:shape>
                      </v:group>
                      <v:group id="Group 497" o:spid="_x0000_s1513" style="position:absolute;left:5518;top:441;width:3;height:3" coordorigin="5518,4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Q++cMAAADdAAAADwAAAGRycy9kb3ducmV2LnhtbERPTYvCMBC9C/sfwgh7&#10;07S76Eo1ioi7eBBBXRBvQzO2xWZSmtjWf28Ewds83ufMFp0pRUO1KywriIcRCOLU6oIzBf/H38EE&#10;hPPIGkvLpOBODhbzj94ME21b3lNz8JkIIewSVJB7XyVSujQng25oK+LAXWxt0AdYZ1LX2IZwU8qv&#10;KBpLgwWHhhwrWuWUXg83o+CvxXb5Ha+b7fWyup+Po91pG5NSn/1uOQXhqfNv8cu90WH+JP6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tD75wwAAAN0AAAAP&#10;AAAAAAAAAAAAAAAAAKoCAABkcnMvZG93bnJldi54bWxQSwUGAAAAAAQABAD6AAAAmgMAAAAA&#10;">
                        <v:shape id="Freeform 498" o:spid="_x0000_s1514" style="position:absolute;left:5518;top:4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ohsUA&#10;AADdAAAADwAAAGRycy9kb3ducmV2LnhtbESPQUvDQBCF74L/YRnBi9hNc5A2dltKQPRSpNUfMM2O&#10;STA7G7LjNv77zkHwNsN78943m90cBpNpSn1kB8tFAYa4ib7n1sHnx8vjCkwSZI9DZHLwSwl229ub&#10;DVY+XvhI+SSt0RBOFTroRMbK2tR0FDAt4kis2lecAoquU2v9hBcND4Mti+LJBuxZGzocqe6o+T79&#10;BAfn99e+jvVDuV6f9+VR8kFy9s7d3837ZzBCs/yb/67fvOKvloqr3+gId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4SiGxQAAAN0AAAAPAAAAAAAAAAAAAAAAAJgCAABkcnMv&#10;ZG93bnJldi54bWxQSwUGAAAAAAQABAD1AAAAigMAAAAA&#10;" path="m,1r2,e" filled="f" strokeweight=".22pt">
                          <v:path arrowok="t" o:connecttype="custom" o:connectlocs="0,442;2,442" o:connectangles="0,0"/>
                        </v:shape>
                      </v:group>
                      <v:group id="Group 499" o:spid="_x0000_s1515" style="position:absolute;left:5580;top:501;width:3;height:3" coordorigin="5580,5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PEMMAAADdAAAADwAAAGRycy9kb3ducmV2LnhtbERPS4vCMBC+C/6HMII3&#10;Tavs4naNIqLiQRZ8wLK3oRnbYjMpTWzrv98Igrf5+J4zX3amFA3VrrCsIB5HIIhTqwvOFFzO29EM&#10;hPPIGkvLpOBBDpaLfm+OibYtH6k5+UyEEHYJKsi9rxIpXZqTQTe2FXHgrrY26AOsM6lrbEO4KeUk&#10;ij6lwYJDQ44VrXNKb6e7UbBrsV1N401zuF3Xj7/zx8/vISalhoNu9Q3CU+ff4pd7r8P8W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Zw8QwwAAAN0AAAAP&#10;AAAAAAAAAAAAAAAAAKoCAABkcnMvZG93bnJldi54bWxQSwUGAAAAAAQABAD6AAAAmgMAAAAA&#10;">
                        <v:shape id="Freeform 500" o:spid="_x0000_s1516" style="position:absolute;left:5580;top:5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uPcUA&#10;AADdAAAADwAAAGRycy9kb3ducmV2LnhtbESPQUvDQBCF74L/YZmCF7Ebc5A2dltKQPQi0tYfMM2O&#10;SWh2NmTHbfz3zkHwNsN78943m90cBpNpSn1kB4/LAgxxE33PrYPP08vDCkwSZI9DZHLwQwl229ub&#10;DVY+XvlA+Sit0RBOFTroRMbK2tR0FDAt40is2lecAoquU2v9hFcND4Mti+LJBuxZGzocqe6ouRy/&#10;g4Pzx2tfx/q+XK/P+/Ig+V1y9s7dLeb9MxihWf7Nf9dvXvFXpfLrNzqC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49xQAAAN0AAAAPAAAAAAAAAAAAAAAAAJgCAABkcnMv&#10;ZG93bnJldi54bWxQSwUGAAAAAAQABAD1AAAAigMAAAAA&#10;" path="m,1r2,e" filled="f" strokeweight=".22pt">
                          <v:path arrowok="t" o:connecttype="custom" o:connectlocs="0,502;2,502" o:connectangles="0,0"/>
                        </v:shape>
                      </v:group>
                      <v:group id="Group 501" o:spid="_x0000_s1517" style="position:absolute;left:5530;top:563;width:130;height:2" coordorigin="5530,563" coordsize="1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3Jq8MAAADdAAAADwAAAGRycy9kb3ducmV2LnhtbERPTYvCMBC9C/6HMII3&#10;TeuiSDWKiC4eZMEqLHsbmrEtNpPSxLb+e7OwsLd5vM9Zb3tTiZYaV1pWEE8jEMSZ1SXnCm7X42QJ&#10;wnlkjZVlUvAiB9vNcLDGRNuOL9SmPhchhF2CCgrv60RKlxVk0E1tTRy4u20M+gCbXOoGuxBuKjmL&#10;ooU0WHJoKLCmfUHZI30aBZ8ddruP+NCeH/f96+c6//o+x6TUeNTvViA89f5f/Oc+6TB/OYv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fcmrwwAAAN0AAAAP&#10;AAAAAAAAAAAAAAAAAKoCAABkcnMvZG93bnJldi54bWxQSwUGAAAAAAQABAD6AAAAmgMAAAAA&#10;">
                        <v:shape id="Freeform 502" o:spid="_x0000_s1518" style="position:absolute;left:5530;top:563;width:130;height:2;visibility:visible;mso-wrap-style:square;v-text-anchor:top" coordsize="1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mPYsQA&#10;AADdAAAADwAAAGRycy9kb3ducmV2LnhtbERPTWvCQBC9F/wPywheim6MRSS6SitobW8mgngbs2MS&#10;zM6G7Fbjv3cLhd7m8T5nsepMLW7UusqygvEoAkGcW11xoeCQbYYzEM4ja6wtk4IHOVgtey8LTLS9&#10;855uqS9ECGGXoILS+yaR0uUlGXQj2xAH7mJbgz7AtpC6xXsIN7WMo2gqDVYcGkpsaF1Sfk1/jIJt&#10;fp5kX9uP19Mx8yfz2Xzb4m2q1KDfvc9BeOr8v/jPvdNh/iyO4febcIJ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5j2LEAAAA3QAAAA8AAAAAAAAAAAAAAAAAmAIAAGRycy9k&#10;b3ducmV2LnhtbFBLBQYAAAAABAAEAPUAAACJAwAAAAA=&#10;" path="m,l129,e" filled="f" strokeweight=".18892mm">
                          <v:path arrowok="t" o:connecttype="custom" o:connectlocs="0,0;129,0" o:connectangles="0,0"/>
                        </v:shape>
                      </v:group>
                      <v:group id="Group 503" o:spid="_x0000_s1519" style="position:absolute;left:5215;top:426;width:3;height:3" coordorigin="5215,42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Freeform 504" o:spid="_x0000_s1520" style="position:absolute;left:5215;top:42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DoPsMA&#10;AADdAAAADwAAAGRycy9kb3ducmV2LnhtbERPzWrCQBC+F/oOywi9lLppkKLRVSRQ2ksRtQ8wZsck&#10;mJ0N2emavn1XEHqbj+93VpvRdSrSEFrPBl6nGSjiytuWawPfx/eXOaggyBY7z2TglwJs1o8PKyys&#10;v/Ke4kFqlUI4FGigEekLrUPVkMMw9T1x4s5+cCgJDrW2A15TuOt0nmVv2mHLqaHBnsqGqsvhxxk4&#10;7T7a0pfP+WJx2uZ7iV8SozXmaTJul6CERvkX392fNs2f5zO4fZNO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DoPsMAAADdAAAADwAAAAAAAAAAAAAAAACYAgAAZHJzL2Rv&#10;d25yZXYueG1sUEsFBgAAAAAEAAQA9QAAAIgDAAAAAA==&#10;" path="m,1r3,e" filled="f" strokeweight=".22pt">
                          <v:path arrowok="t" o:connecttype="custom" o:connectlocs="0,427;3,427" o:connectangles="0,0"/>
                        </v:shape>
                      </v:group>
                      <v:group id="Group 505" o:spid="_x0000_s1521" style="position:absolute;left:5287;top:493;width:3;height:3" coordorigin="5287,49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Freeform 506" o:spid="_x0000_s1522" style="position:absolute;left:5287;top:49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7T0sIA&#10;AADdAAAADwAAAGRycy9kb3ducmV2LnhtbERPzWrCQBC+F/oOywheSt00B9HUVSRQ2ouI2gcYs9Mk&#10;mJ0N2eka394VCr3Nx/c7q83oOhVpCK1nA2+zDBRx5W3LtYHv08frAlQQZIudZzJwowCb9fPTCgvr&#10;r3ygeJRapRAOBRpoRPpC61A15DDMfE+cuB8/OJQEh1rbAa8p3HU6z7K5dthyamiwp7Kh6nL8dQbO&#10;+8+29OVLvlyet/lB4k5itMZMJ+P2HZTQKP/iP/eXTfMX+Rwe36QT9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XtPSwgAAAN0AAAAPAAAAAAAAAAAAAAAAAJgCAABkcnMvZG93&#10;bnJldi54bWxQSwUGAAAAAAQABAD1AAAAhwMAAAAA&#10;" path="m,2r3,e" filled="f" strokeweight=".22pt">
                          <v:path arrowok="t" o:connecttype="custom" o:connectlocs="0,495;3,495" o:connectangles="0,0"/>
                        </v:shape>
                      </v:group>
                      <v:group id="Group 507" o:spid="_x0000_s1523" style="position:absolute;left:5302;top:505;width:3;height:3" coordorigin="5302,50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j0RMQAAADdAAAADwAAAGRycy9kb3ducmV2LnhtbERPS4vCMBC+C/sfwizs&#10;TdO6+KAaRWR38SCCDxBvQzO2xWZSmmxb/70RBG/z8T1nvuxMKRqqXWFZQTyIQBCnVhecKTgdf/tT&#10;EM4jaywtk4I7OVguPnpzTLRteU/NwWcihLBLUEHufZVI6dKcDLqBrYgDd7W1QR9gnUldYxvCTSmH&#10;UTSWBgsODTlWtM4pvR3+jYK/FtvVd/zTbG/X9f1yHO3O25iU+vrsVjMQnjr/Fr/cGx3mT4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dj0RMQAAADdAAAA&#10;DwAAAAAAAAAAAAAAAACqAgAAZHJzL2Rvd25yZXYueG1sUEsFBgAAAAAEAAQA+gAAAJsDAAAAAA==&#10;">
                        <v:shape id="Freeform 508" o:spid="_x0000_s1524" style="position:absolute;left:5302;top:50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3iO8UA&#10;AADdAAAADwAAAGRycy9kb3ducmV2LnhtbESPQUvDQBCF74L/YZmCF7Ebc5A2dltKQPQi0tYfMM2O&#10;SWh2NmTHbfz3zkHwNsN78943m90cBpNpSn1kB4/LAgxxE33PrYPP08vDCkwSZI9DZHLwQwl229ub&#10;DVY+XvlA+Sit0RBOFTroRMbK2tR0FDAt40is2lecAoquU2v9hFcND4Mti+LJBuxZGzocqe6ouRy/&#10;g4Pzx2tfx/q+XK/P+/Ig+V1y9s7dLeb9MxihWf7Nf9dvXvFXpeLqNzqC3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eI7xQAAAN0AAAAPAAAAAAAAAAAAAAAAAJgCAABkcnMv&#10;ZG93bnJldi54bWxQSwUGAAAAAAQABAD1AAAAigMAAAAA&#10;" path="m,2r2,e" filled="f" strokeweight=".22pt">
                          <v:path arrowok="t" o:connecttype="custom" o:connectlocs="0,507;2,507" o:connectangles="0,0"/>
                        </v:shape>
                      </v:group>
                      <v:group id="Group 509" o:spid="_x0000_s1525" style="position:absolute;left:5364;top:563;width:3;height:3" coordorigin="5364,56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vFrcUAAADdAAAADwAAAGRycy9kb3ducmV2LnhtbERPTWvCQBC9F/wPyxS8&#10;NZsoLTHNKiJWPIRCVSi9DdkxCWZnQ3abxH/fLRR6m8f7nHwzmVYM1LvGsoIkikEQl1Y3XCm4nN+e&#10;UhDOI2tsLZOCOznYrGcPOWbajvxBw8lXIoSwy1BB7X2XSenKmgy6yHbEgbva3qAPsK+k7nEM4aaV&#10;izh+kQYbDg01drSrqbydvo2Cw4jjdpnsh+J23d2/zs/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Lxa3FAAAA3QAA&#10;AA8AAAAAAAAAAAAAAAAAqgIAAGRycy9kb3ducmV2LnhtbFBLBQYAAAAABAAEAPoAAACcAwAAAAA=&#10;">
                        <v:shape id="Freeform 510" o:spid="_x0000_s1526" style="position:absolute;left:5364;top:56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J44MUA&#10;AADdAAAADwAAAGRycy9kb3ducmV2LnhtbESPQUvDQBCF74L/YRnBi9iNEaSN3ZYSEL2ItPoDptlp&#10;EpqdDdlxG/+9cxC8zfDevPfNejuHwWSaUh/ZwcOiAEPcRN9z6+Dr8+V+CSYJsschMjn4oQTbzfXV&#10;GisfL7ynfJDWaAinCh10ImNlbWo6CpgWcSRW7RSngKLr1Fo/4UXDw2DLoniyAXvWhg5Hqjtqzofv&#10;4OD48drXsb4rV6vjrtxLfpecvXO3N/PuGYzQLP/mv+s3r/jLR+XX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InjgxQAAAN0AAAAPAAAAAAAAAAAAAAAAAJgCAABkcnMv&#10;ZG93bnJldi54bWxQSwUGAAAAAAQABAD1AAAAigMAAAAA&#10;" path="m,1r2,e" filled="f" strokeweight=".22pt">
                          <v:path arrowok="t" o:connecttype="custom" o:connectlocs="0,564;2,564" o:connectangles="0,0"/>
                        </v:shape>
                      </v:group>
                      <v:group id="Group 511" o:spid="_x0000_s1527" style="position:absolute;left:5434;top:628;width:3;height:3" coordorigin="5434,62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pF92wwAAAN0AAAAP&#10;AAAAAAAAAAAAAAAAAKoCAABkcnMvZG93bnJldi54bWxQSwUGAAAAAAQABAD6AAAAmgMAAAAA&#10;">
                        <v:shape id="Freeform 512" o:spid="_x0000_s1528" style="position:absolute;left:5434;top:62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xDDMMA&#10;AADdAAAADwAAAGRycy9kb3ducmV2LnhtbERPzWrCQBC+F/oOywi9lLpphKLRVSRQ2ksRtQ8wZsck&#10;mJ0N2emavn1XEHqbj+93VpvRdSrSEFrPBl6nGSjiytuWawPfx/eXOaggyBY7z2TglwJs1o8PKyys&#10;v/Ke4kFqlUI4FGigEekLrUPVkMMw9T1x4s5+cCgJDrW2A15TuOt0nmVv2mHLqaHBnsqGqsvhxxk4&#10;7T7a0pfP+WJx2uZ7iV8SozXmaTJul6CERvkX392fNs2fz3K4fZNO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xDDMMAAADdAAAADwAAAAAAAAAAAAAAAACYAgAAZHJzL2Rv&#10;d25yZXYueG1sUEsFBgAAAAAEAAQA9QAAAIgDAAAAAA==&#10;" path="m,1r2,e" filled="f" strokeweight=".22pt">
                          <v:path arrowok="t" o:connecttype="custom" o:connectlocs="0,629;2,629" o:connectangles="0,0"/>
                        </v:shape>
                      </v:group>
                      <v:group id="Group 513" o:spid="_x0000_s1529" style="position:absolute;left:5448;top:640;width:3;height:3" coordorigin="5448,64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pkmsMAAADdAAAADwAAAGRycy9kb3ducmV2LnhtbERPTYvCMBC9L/gfwgh7&#10;W9NadpFqFBGVPYiwKoi3oRnbYjMpTWzrv98Igrd5vM+ZLXpTiZYaV1pWEI8iEMSZ1SXnCk7HzdcE&#10;hPPIGivLpOBBDhbzwccMU207/qP24HMRQtilqKDwvk6ldFlBBt3I1sSBu9rGoA+wyaVusAvhppLj&#10;KPqRBksODQXWtCooux3uRsG2w26ZxOt2d7uuHpfj9/68i0mpz2G/nILw1Pu3+OX+1WH+JE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OmSawwAAAN0AAAAP&#10;AAAAAAAAAAAAAAAAAKoCAABkcnMvZG93bnJldi54bWxQSwUGAAAAAAQABAD6AAAAmgMAAAAA&#10;">
                        <v:shape id="Freeform 514" o:spid="_x0000_s1530" style="position:absolute;left:5448;top:64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l+48MA&#10;AADdAAAADwAAAGRycy9kb3ducmV2LnhtbERPzWrCQBC+F/oOyxR6KXXTWERTV5FAqRcpah9gzE6T&#10;0OxsyE7X+PauUOhtPr7fWa5H16lIQ2g9G3iZZKCIK29brg18Hd+f56CCIFvsPJOBCwVYr+7vllhY&#10;f+Y9xYPUKoVwKNBAI9IXWoeqIYdh4nvixH37waEkONTaDnhO4a7TeZbNtMOWU0ODPZUNVT+HX2fg&#10;9PnRlr58yheL0ybfS9xJjNaYx4dx8wZKaJR/8Z97a9P8+fQVbt+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l+48MAAADdAAAADwAAAAAAAAAAAAAAAACYAgAAZHJzL2Rv&#10;d25yZXYueG1sUEsFBgAAAAAEAAQA9QAAAIgDAAAAAA==&#10;" path="m,1r2,e" filled="f" strokeweight=".22pt">
                          <v:path arrowok="t" o:connecttype="custom" o:connectlocs="0,641;2,641" o:connectangles="0,0"/>
                        </v:shape>
                      </v:group>
                      <v:group id="Group 515" o:spid="_x0000_s1531" style="position:absolute;left:5510;top:697;width:3;height:3" coordorigin="5510,69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9ZdcMAAADdAAAADwAAAGRycy9kb3ducmV2LnhtbERPTYvCMBC9C/6HMII3&#10;Tau4SDWKiMoeZGHrwuJtaMa22ExKE9v67zcLgrd5vM9Zb3tTiZYaV1pWEE8jEMSZ1SXnCn4ux8kS&#10;hPPIGivLpOBJDrab4WCNibYdf1Ob+lyEEHYJKii8rxMpXVaQQTe1NXHgbrYx6ANscqkb7EK4qeQs&#10;ij6kwZJDQ4E17QvK7unDKDh12O3m8aE932/75/Wy+Po9x6TUeNTvViA89f4tfrk/dZi/nC/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n1l1wwAAAN0AAAAP&#10;AAAAAAAAAAAAAAAAAKoCAABkcnMvZG93bnJldi54bWxQSwUGAAAAAAQABAD6AAAAmgMAAAAA&#10;">
                        <v:shape id="Freeform 516" o:spid="_x0000_s1532" style="position:absolute;left:5510;top:69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dFD8MA&#10;AADdAAAADwAAAGRycy9kb3ducmV2LnhtbERP22rCQBB9L/Qflin0peimKYhGV5FAaV+KePmAMTsm&#10;wexsyE7X9O+7hYJvczjXWW1G16lIQ2g9G3idZqCIK29brg2cju+TOaggyBY7z2TghwJs1o8PKyys&#10;v/Ge4kFqlUI4FGigEekLrUPVkMMw9T1x4i5+cCgJDrW2A95SuOt0nmUz7bDl1NBgT2VD1fXw7Qyc&#10;dx9t6cuXfLE4b/O9xC+J0Rrz/DRul6CERrmL/92fNs2fv83g75t0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dFD8MAAADdAAAADwAAAAAAAAAAAAAAAACYAgAAZHJzL2Rv&#10;d25yZXYueG1sUEsFBgAAAAAEAAQA9QAAAIgDAAAAAA==&#10;" path="m,2r3,e" filled="f" strokeweight=".22pt">
                          <v:path arrowok="t" o:connecttype="custom" o:connectlocs="0,699;3,699" o:connectangles="0,0"/>
                        </v:shape>
                      </v:group>
                      <v:group id="Group 517" o:spid="_x0000_s1533" style="position:absolute;left:5582;top:765;width:3;height:3" coordorigin="5582,76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FimcUAAADdAAAADwAAAGRycy9kb3ducmV2LnhtbERPS2vCQBC+F/wPywi9&#10;1U0MbSV1FQm29BCEqiC9DdkxCWZnQ3abx7/vFoTe5uN7zno7mkb01LnasoJ4EYEgLqyuuVRwPr0/&#10;rUA4j6yxsUwKJnKw3cwe1phqO/AX9UdfihDCLkUFlfdtKqUrKjLoFrYlDtzVdgZ9gF0pdYdDCDeN&#10;XEbRizRYc2iosKWsouJ2/DEKPgYcdkm87/PbNZu+T8+HSx6TUo/zcfcGwtPo/8V396cO81fJ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BYpnFAAAA3QAA&#10;AA8AAAAAAAAAAAAAAAAAqgIAAGRycy9kb3ducmV2LnhtbFBLBQYAAAAABAAEAPoAAACcAwAAAAA=&#10;">
                        <v:shape id="Freeform 518" o:spid="_x0000_s1534" style="position:absolute;left:5582;top:76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R05sUA&#10;AADdAAAADwAAAGRycy9kb3ducmV2LnhtbESPQUvDQBCF74L/YRnBi9iNEaSN3ZYSEL2ItPoDptlp&#10;EpqdDdlxG/+9cxC8zfDevPfNejuHwWSaUh/ZwcOiAEPcRN9z6+Dr8+V+CSYJsschMjn4oQTbzfXV&#10;GisfL7ynfJDWaAinCh10ImNlbWo6CpgWcSRW7RSngKLr1Fo/4UXDw2DLoniyAXvWhg5Hqjtqzofv&#10;4OD48drXsb4rV6vjrtxLfpecvXO3N/PuGYzQLP/mv+s3r/jLR8XV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VHTmxQAAAN0AAAAPAAAAAAAAAAAAAAAAAJgCAABkcnMv&#10;ZG93bnJldi54bWxQSwUGAAAAAAQABAD1AAAAigMAAAAA&#10;" path="m,1r3,e" filled="f" strokeweight=".22pt">
                          <v:path arrowok="t" o:connecttype="custom" o:connectlocs="0,766;3,766" o:connectangles="0,0"/>
                        </v:shape>
                      </v:group>
                      <v:group id="Group 519" o:spid="_x0000_s1535" style="position:absolute;left:5597;top:777;width:3;height:3" coordorigin="5597,77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TcMUAAADdAAAADwAAAGRycy9kb3ducmV2LnhtbERPTWvCQBC9F/wPyxS8&#10;NZsoLTHNKiJVPIRCVSi9DdkxCWZnQ3abxH/fLRR6m8f7nHwzmVYM1LvGsoIkikEQl1Y3XCm4nPdP&#10;KQjnkTW2lknBnRxs1rOHHDNtR/6g4eQrEULYZaig9r7LpHRlTQZdZDviwF1tb9AH2FdS9ziGcNPK&#10;RRy/SI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SU3DFAAAA3QAA&#10;AA8AAAAAAAAAAAAAAAAAqgIAAGRycy9kb3ducmV2LnhtbFBLBQYAAAAABAAEAPoAAACcAwAAAAA=&#10;">
                        <v:shape id="Freeform 520" o:spid="_x0000_s1536" style="position:absolute;left:5597;top:77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QLncUA&#10;AADdAAAADwAAAGRycy9kb3ducmV2LnhtbESPQUvDQBCF74L/YRnBi9iNQaSN3ZYSEL2ItPoDptlp&#10;EpqdDdlxG/+9cxC8zfDevPfNejuHwWSaUh/ZwcOiAEPcRN9z6+Dr8+V+CSYJsschMjn4oQTbzfXV&#10;GisfL7ynfJDWaAinCh10ImNlbWo6CpgWcSRW7RSngKLr1Fo/4UXDw2DLoniyAXvWhg5Hqjtqzofv&#10;4OD48drXsb4rV6vjrtxLfpecvXO3N/PuGYzQLP/mv+s3r/jLR+XX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JAudxQAAAN0AAAAPAAAAAAAAAAAAAAAAAJgCAABkcnMv&#10;ZG93bnJldi54bWxQSwUGAAAAAAQABAD1AAAAigMAAAAA&#10;" path="m,1r2,e" filled="f" strokeweight=".22pt">
                          <v:path arrowok="t" o:connecttype="custom" o:connectlocs="0,778;2,778" o:connectangles="0,0"/>
                        </v:shape>
                      </v:group>
                      <v:group id="Group 521" o:spid="_x0000_s1537" style="position:absolute;left:5071;top:556;width:3;height:3" coordorigin="5071,55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sC8MAAADdAAAADwAAAGRycy9kb3ducmV2LnhtbERPTYvCMBC9C/sfwgh7&#10;07S7ukg1ioi7eBBBXRBvQzO2xWZSmtjWf28Ewds83ufMFp0pRUO1KywriIcRCOLU6oIzBf/H38EE&#10;hPPIGkvLpOBODhbzj94ME21b3lNz8JkIIewSVJB7XyVSujQng25oK+LAXWxt0AdYZ1LX2IZwU8qv&#10;KPqRBgsODTlWtMopvR5uRsFfi+3yO1432+tldT8fx7vTNialPvvdcgrCU+ff4pd7o8P8ySi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oiwLwwAAAN0AAAAP&#10;AAAAAAAAAAAAAAAAAKoCAABkcnMvZG93bnJldi54bWxQSwUGAAAAAAQABAD6AAAAmgMAAAAA&#10;">
                        <v:shape id="Freeform 522" o:spid="_x0000_s1538" style="position:absolute;left:5071;top:55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owccMA&#10;AADdAAAADwAAAGRycy9kb3ducmV2LnhtbERPzWrCQBC+F/oOywi9lLppkKLRVSRQ2ksRtQ8wZsck&#10;mJ0N2emavn1XEHqbj+93VpvRdSrSEFrPBl6nGSjiytuWawPfx/eXOaggyBY7z2TglwJs1o8PKyys&#10;v/Ke4kFqlUI4FGigEekLrUPVkMMw9T1x4s5+cCgJDrW2A15TuOt0nmVv2mHLqaHBnsqGqsvhxxk4&#10;7T7a0pfP+WJx2uZ7iV8SozXmaTJul6CERvkX392fNs2fz3K4fZNO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owccMAAADdAAAADwAAAAAAAAAAAAAAAACYAgAAZHJzL2Rv&#10;d25yZXYueG1sUEsFBgAAAAAEAAQA9QAAAIgDAAAAAA==&#10;" path="m,1r3,e" filled="f" strokeweight=".22pt">
                          <v:path arrowok="t" o:connecttype="custom" o:connectlocs="0,557;3,557" o:connectangles="0,0"/>
                        </v:shape>
                      </v:group>
                      <v:group id="Group 523" o:spid="_x0000_s1539" style="position:absolute;left:4963;top:565;width:125;height:2" coordorigin="4963,565"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wX58UAAADdAAAADwAAAGRycy9kb3ducmV2LnhtbERPS2vCQBC+F/wPywi9&#10;1U1MWyR1FQm29BCEqiC9DdkxCWZnQ3abx7/vFoTe5uN7zno7mkb01LnasoJ4EYEgLqyuuVRwPr0/&#10;rUA4j6yxsUwKJnKw3cwe1phqO/AX9UdfihDCLkUFlfdtKqUrKjLoFrYlDtzVdgZ9gF0pdYdDCDeN&#10;XEbRqzRYc2iosKWsouJ2/DEKPgYcdkm87/PbNZu+Ty+HSx6TUo/zcfcGwtPo/8V396cO81fP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8F+fFAAAA3QAA&#10;AA8AAAAAAAAAAAAAAAAAqgIAAGRycy9kb3ducmV2LnhtbFBLBQYAAAAABAAEAPoAAACcAwAAAAA=&#10;">
                        <v:shape id="Freeform 524" o:spid="_x0000_s1540" style="position:absolute;left:4963;top:565;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JsvsMA&#10;AADdAAAADwAAAGRycy9kb3ducmV2LnhtbERPTWvCQBC9F/oflil4KXWjiEjqKrWieBMTweuYnSah&#10;2dl0d9Xor3cFobd5vM+ZzjvTiDM5X1tWMOgnIIgLq2suFezz1ccEhA/IGhvLpOBKHuaz15cpptpe&#10;eEfnLJQihrBPUUEVQptK6YuKDPq+bYkj92OdwRChK6V2eInhppHDJBlLgzXHhgpb+q6o+M1ORoFe&#10;bP1B7xfZ3/ro6LY83Lrje65U7637+gQRqAv/4qd7o+P8yWgE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JsvsMAAADdAAAADwAAAAAAAAAAAAAAAACYAgAAZHJzL2Rv&#10;d25yZXYueG1sUEsFBgAAAAAEAAQA9QAAAIgDAAAAAA==&#10;" path="m,l125,e" filled="f" strokeweight=".23125mm">
                          <v:path arrowok="t" o:connecttype="custom" o:connectlocs="0,0;125,0" o:connectangles="0,0"/>
                        </v:shape>
                      </v:group>
                      <v:group id="Group 525" o:spid="_x0000_s1541" style="position:absolute;left:5146;top:625;width:3;height:3" coordorigin="5146,62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5kqCMMAAADdAAAADwAAAGRycy9kb3ducmV2LnhtbERPS4vCMBC+C/sfwix4&#10;07TrA6lGEdkVDyKoC4u3oRnbYjMpTbat/94Igrf5+J6zWHWmFA3VrrCsIB5GIIhTqwvOFPyefwYz&#10;EM4jaywtk4I7OVgtP3oLTLRt+UjNyWcihLBLUEHufZVI6dKcDLqhrYgDd7W1QR9gnUldYxvCTSm/&#10;omgqDRYcGnKsaJNTejv9GwXbFtv1KP5u9rfr5n45Tw5/+5iU6n926zkIT51/i1/unQ7zZ+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mSoIwwAAAN0AAAAP&#10;AAAAAAAAAAAAAAAAAKoCAABkcnMvZG93bnJldi54bWxQSwUGAAAAAAQABAD6AAAAmgMAAAAA&#10;">
                        <v:shape id="Freeform 526" o:spid="_x0000_s1542" style="position:absolute;left:5146;top:62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E2csMA&#10;AADdAAAADwAAAGRycy9kb3ducmV2LnhtbERP22rCQBB9L/Qflin0peimoYhGV5FAaV+KePmAMTsm&#10;wexsyE7X9O+7hYJvczjXWW1G16lIQ2g9G3idZqCIK29brg2cju+TOaggyBY7z2TghwJs1o8PKyys&#10;v/Ge4kFqlUI4FGigEekLrUPVkMMw9T1x4i5+cCgJDrW2A95SuOt0nmUz7bDl1NBgT2VD1fXw7Qyc&#10;dx9t6cuXfLE4b/O9xC+J0Rrz/DRul6CERrmL/92fNs2fv83g75t0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E2csMAAADdAAAADwAAAAAAAAAAAAAAAACYAgAAZHJzL2Rv&#10;d25yZXYueG1sUEsFBgAAAAAEAAQA9QAAAIgDAAAAAA==&#10;" path="m,2r2,e" filled="f" strokeweight=".22pt">
                          <v:path arrowok="t" o:connecttype="custom" o:connectlocs="0,627;2,627" o:connectangles="0,0"/>
                        </v:shape>
                      </v:group>
                      <v:group id="Group 527" o:spid="_x0000_s1543" style="position:absolute;left:5218;top:690;width:3;height:3" coordorigin="5218,69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cR5MQAAADdAAAADwAAAGRycy9kb3ducmV2LnhtbERPTWvCQBC9F/oflil4&#10;001qbSW6ikhbPIhgFMTbkB2TYHY2ZLdJ/PeuIPQ2j/c582VvKtFS40rLCuJRBII4s7rkXMHx8DOc&#10;gnAeWWNlmRTcyMFy8foyx0TbjvfUpj4XIYRdggoK7+tESpcVZNCNbE0cuIttDPoAm1zqBrsQbir5&#10;HkWf0mDJoaHAmtYFZdf0zyj47bBbjePvdnu9rG/nw2R32sak1OCtX81AeOr9v/jp3ugwf/rxB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AcR5MQAAADdAAAA&#10;DwAAAAAAAAAAAAAAAACqAgAAZHJzL2Rvd25yZXYueG1sUEsFBgAAAAAEAAQA+gAAAJsDAAAAAA==&#10;">
                        <v:shape id="Freeform 528" o:spid="_x0000_s1544" style="position:absolute;left:5218;top:69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IHm8UA&#10;AADdAAAADwAAAGRycy9kb3ducmV2LnhtbESPQUvDQBCF74L/YRnBi9iNQaSN3ZYSEL2ItPoDptlp&#10;EpqdDdlxG/+9cxC8zfDevPfNejuHwWSaUh/ZwcOiAEPcRN9z6+Dr8+V+CSYJsschMjn4oQTbzfXV&#10;GisfL7ynfJDWaAinCh10ImNlbWo6CpgWcSRW7RSngKLr1Fo/4UXDw2DLoniyAXvWhg5Hqjtqzofv&#10;4OD48drXsb4rV6vjrtxLfpecvXO3N/PuGYzQLP/mv+s3r/jLR8XV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UgebxQAAAN0AAAAPAAAAAAAAAAAAAAAAAJgCAABkcnMv&#10;ZG93bnJldi54bWxQSwUGAAAAAAQABAD1AAAAigMAAAAA&#10;" path="m,1r2,e" filled="f" strokeweight=".22pt">
                          <v:path arrowok="t" o:connecttype="custom" o:connectlocs="0,691;2,691" o:connectangles="0,0"/>
                        </v:shape>
                      </v:group>
                      <v:group id="Group 529" o:spid="_x0000_s1545" style="position:absolute;left:5232;top:702;width:3;height:3" coordorigin="5232,70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QgDcQAAADdAAAADwAAAGRycy9kb3ducmV2LnhtbERPS2vCQBC+F/oflil4&#10;M5vUKpq6ikhbPIjgA6S3ITsmwexsyG6T+O9dQehtPr7nzJe9qURLjSstK0iiGARxZnXJuYLT8Xs4&#10;BeE8ssbKMim4kYPl4vVljqm2He+pPfhchBB2KSoovK9TKV1WkEEX2Zo4cBfbGPQBNrnUDXYh3FTy&#10;PY4n0mDJoaHAmtYFZdfDn1Hw02G3GiVf7fZ6Wd9+j+PdeZuQUoO3fvUJwlPv/8VP90aH+dOP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tQgDcQAAADdAAAA&#10;DwAAAAAAAAAAAAAAAACqAgAAZHJzL2Rvd25yZXYueG1sUEsFBgAAAAAEAAQA+gAAAJsDAAAAAA==&#10;">
                        <v:shape id="Freeform 530" o:spid="_x0000_s1546" style="position:absolute;left:5232;top:70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2dQMUA&#10;AADdAAAADwAAAGRycy9kb3ducmV2LnhtbESPQUvDQBCF74L/YRnBi9iNAaWN3ZYSEL2ItPoDptlp&#10;EpqdDdlxG/+9cxC8zfDevPfNejuHwWSaUh/ZwcOiAEPcRN9z6+Dr8+V+CSYJsschMjn4oQTbzfXV&#10;GisfL7ynfJDWaAinCh10ImNlbWo6CpgWcSRW7RSngKLr1Fo/4UXDw2DLoniyAXvWhg5Hqjtqzofv&#10;4OD48drXsb4rV6vjrtxLfpecvXO3N/PuGYzQLP/mv+s3r/jLR+XX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1AxQAAAN0AAAAPAAAAAAAAAAAAAAAAAJgCAABkcnMv&#10;ZG93bnJldi54bWxQSwUGAAAAAAQABAD1AAAAigMAAAAA&#10;" path="m,1r2,e" filled="f" strokeweight=".22pt">
                          <v:path arrowok="t" o:connecttype="custom" o:connectlocs="0,703;2,703" o:connectangles="0,0"/>
                        </v:shape>
                      </v:group>
                      <v:group id="Group 531" o:spid="_x0000_s1547" style="position:absolute;left:5294;top:760;width:3;height:3" coordorigin="5294,76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u61sQAAADdAAAADwAAAGRycy9kb3ducmV2LnhtbERPS2vCQBC+F/oflil4&#10;q5tULCF1FZFWegiFGkG8DdkxCWZnQ3bN4993C4K3+fies9qMphE9da62rCCeRyCIC6trLhUc86/X&#10;BITzyBoby6RgIgeb9fPTClNtB/6l/uBLEULYpaig8r5NpXRFRQbd3LbEgbvYzqAPsCul7nAI4aaR&#10;b1H0Lg3WHBoqbGlXUXE93IyC/YDDdhF/9tn1spvO+fLnlMWk1Oxl3H6A8DT6h/ju/tZhfrKM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Xu61sQAAADdAAAA&#10;DwAAAAAAAAAAAAAAAACqAgAAZHJzL2Rvd25yZXYueG1sUEsFBgAAAAAEAAQA+gAAAJsDAAAAAA==&#10;">
                        <v:shape id="Freeform 532" o:spid="_x0000_s1548" style="position:absolute;left:5294;top:76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mrMMA&#10;AADdAAAADwAAAGRycy9kb3ducmV2LnhtbERPzWrCQBC+F/oOywi9lLppwKLRVSRQ2ksRtQ8wZsck&#10;mJ0N2emavn1XEHqbj+93VpvRdSrSEFrPBl6nGSjiytuWawPfx/eXOaggyBY7z2TglwJs1o8PKyys&#10;v/Ke4kFqlUI4FGigEekLrUPVkMMw9T1x4s5+cCgJDrW2A15TuOt0nmVv2mHLqaHBnsqGqsvhxxk4&#10;7T7a0pfP+WJx2uZ7iV8SozXmaTJul6CERvkX392fNs2fz3K4fZNO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OmrMMAAADdAAAADwAAAAAAAAAAAAAAAACYAgAAZHJzL2Rv&#10;d25yZXYueG1sUEsFBgAAAAAEAAQA9QAAAIgDAAAAAA==&#10;" path="m,1r3,e" filled="f" strokeweight=".22pt">
                          <v:path arrowok="t" o:connecttype="custom" o:connectlocs="0,761;3,761" o:connectangles="0,0"/>
                        </v:shape>
                      </v:group>
                      <v:group id="Group 533" o:spid="_x0000_s1549" style="position:absolute;left:4930;top:688;width:3;height:3" coordorigin="4930,68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BOsMAAADdAAAADwAAAGRycy9kb3ducmV2LnhtbERPTYvCMBC9C/6HMII3&#10;Tau4SDWKiMoeZGHrwuJtaMa22ExKE9v67zcLgrd5vM9Zb3tTiZYaV1pWEE8jEMSZ1SXnCn4ux8kS&#10;hPPIGivLpOBJDrab4WCNibYdf1Ob+lyEEHYJKii8rxMpXVaQQTe1NXHgbrYx6ANscqkb7EK4qeQs&#10;ij6kwZJDQ4E17QvK7unDKDh12O3m8aE932/75/Wy+Po9x6TUeNTvViA89f4tfrk/dZi/XMz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5YE6wwAAAN0AAAAP&#10;AAAAAAAAAAAAAAAAAKoCAABkcnMvZG93bnJldi54bWxQSwUGAAAAAAQABAD6AAAAmgMAAAAA&#10;">
                        <v:shape id="Freeform 534" o:spid="_x0000_s1550" style="position:absolute;left:4930;top:68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bQ8MA&#10;AADdAAAADwAAAGRycy9kb3ducmV2LnhtbERPzWrCQBC+F/oOyxR6KXXTYEVTV5FAqRcpah9gzE6T&#10;0OxsyE7X+PauUOhtPr7fWa5H16lIQ2g9G3iZZKCIK29brg18Hd+f56CCIFvsPJOBCwVYr+7vllhY&#10;f+Y9xYPUKoVwKNBAI9IXWoeqIYdh4nvixH37waEkONTaDnhO4a7TeZbNtMOWU0ODPZUNVT+HX2fg&#10;9PnRlr58yheL0ybfS9xJjNaYx4dx8wZKaJR/8Z97a9P8+esUbt+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abQ8MAAADdAAAADwAAAAAAAAAAAAAAAACYAgAAZHJzL2Rv&#10;d25yZXYueG1sUEsFBgAAAAAEAAQA9QAAAIgDAAAAAA==&#10;" path="m,1r2,e" filled="f" strokeweight=".22pt">
                          <v:path arrowok="t" o:connecttype="custom" o:connectlocs="0,689;2,689" o:connectangles="0,0"/>
                        </v:shape>
                      </v:group>
                      <v:group id="Group 535" o:spid="_x0000_s1551" style="position:absolute;left:5002;top:755;width:3;height:3" coordorigin="5002,75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shape id="Freeform 536" o:spid="_x0000_s1552" style="position:absolute;left:5002;top:75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igr8MA&#10;AADdAAAADwAAAGRycy9kb3ducmV2LnhtbERP22rCQBB9L/Qflin0peimgYpGV5FAaV+KePmAMTsm&#10;wexsyE7X9O+7hYJvczjXWW1G16lIQ2g9G3idZqCIK29brg2cju+TOaggyBY7z2TghwJs1o8PKyys&#10;v/Ge4kFqlUI4FGigEekLrUPVkMMw9T1x4i5+cCgJDrW2A95SuOt0nmUz7bDl1NBgT2VD1fXw7Qyc&#10;dx9t6cuXfLE4b/O9xC+J0Rrz/DRul6CERrmL/92fNs2fv83g75t0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igr8MAAADdAAAADwAAAAAAAAAAAAAAAACYAgAAZHJzL2Rv&#10;d25yZXYueG1sUEsFBgAAAAAEAAQA9QAAAIgDAAAAAA==&#10;" path="m,1r2,e" filled="f" strokeweight=".22pt">
                          <v:path arrowok="t" o:connecttype="custom" o:connectlocs="0,756;2,756" o:connectangles="0,0"/>
                        </v:shape>
                      </v:group>
                      <v:group id="Group 537" o:spid="_x0000_s1553" style="position:absolute;left:5016;top:767;width:3;height:3" coordorigin="5016,76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Freeform 538" o:spid="_x0000_s1554" style="position:absolute;left:5016;top:76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uRRsUA&#10;AADdAAAADwAAAGRycy9kb3ducmV2LnhtbESPQUvDQBCF74L/YRnBi9iNAaWN3ZYSEL2ItPoDptlp&#10;EpqdDdlxG/+9cxC8zfDevPfNejuHwWSaUh/ZwcOiAEPcRN9z6+Dr8+V+CSYJsschMjn4oQTbzfXV&#10;GisfL7ynfJDWaAinCh10ImNlbWo6CpgWcSRW7RSngKLr1Fo/4UXDw2DLoniyAXvWhg5Hqjtqzofv&#10;4OD48drXsb4rV6vjrtxLfpecvXO3N/PuGYzQLP/mv+s3r/jLR8XVb3QEu/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i5FGxQAAAN0AAAAPAAAAAAAAAAAAAAAAAJgCAABkcnMv&#10;ZG93bnJldi54bWxQSwUGAAAAAAQABAD1AAAAigMAAAAA&#10;" path="m,1r2,e" filled="f" strokeweight=".22pt">
                          <v:path arrowok="t" o:connecttype="custom" o:connectlocs="0,768;2,768" o:connectangles="0,0"/>
                        </v:shape>
                      </v:group>
                      <v:group id="Group 539" o:spid="_x0000_s1555" style="position:absolute;left:1630;top:251;width:3;height:3" coordorigin="1630,25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220MUAAADdAAAADwAAAGRycy9kb3ducmV2LnhtbERPS2vCQBC+F/wPyxS8&#10;1U2UFE1dRaRKD1JoIpTehuyYBLOzIbvN4993C4Xe5uN7znY/mkb01LnasoJ4EYEgLqyuuVRwzU9P&#10;axDOI2tsLJOCiRzsd7OHLabaDvxBfeZLEULYpaig8r5NpXRFRQbdwrbEgbvZzqAPsCul7nAI4aaR&#10;yyh6lgZrDg0VtnSsqLhn30bBecDhsIpf+8v9dpy+8uT98xKTUvPH8fACwtPo/8V/7jcd5q+T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NttDFAAAA3QAA&#10;AA8AAAAAAAAAAAAAAAAAqgIAAGRycy9kb3ducmV2LnhtbFBLBQYAAAAABAAEAPoAAACcAwAAAAA=&#10;">
                        <v:shape id="Freeform 540" o:spid="_x0000_s1556" style="position:absolute;left:1630;top:25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FX/cUA&#10;AADdAAAADwAAAGRycy9kb3ducmV2LnhtbESPQUvDQBCF7wX/wzKCl2I35lDa2G0pAdGLSKs/YJod&#10;k2B2NmTHbfz3zkHwNsN78943u8McBpNpSn1kBw+rAgxxE33PrYOP96f7DZgkyB6HyOTghxIc9jeL&#10;HVY+XvlE+Syt0RBOFTroRMbK2tR0FDCt4kis2mecAoquU2v9hFcND4Mti2JtA/asDR2OVHfUfJ2/&#10;g4PL23Nfx3pZbreXY3mS/Co5e+fubufjIxihWf7Nf9cvXvE3a+XXb3QEu/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Vf9xQAAAN0AAAAPAAAAAAAAAAAAAAAAAJgCAABkcnMv&#10;ZG93bnJldi54bWxQSwUGAAAAAAQABAD1AAAAigMAAAAA&#10;" path="m,1r2,e" filled="f" strokeweight=".22pt">
                          <v:path arrowok="t" o:connecttype="custom" o:connectlocs="0,252;2,252" o:connectangles="0,0"/>
                        </v:shape>
                      </v:group>
                      <v:group id="Group 541" o:spid="_x0000_s1557" style="position:absolute;left:1634;top:390;width:3;height:3" coordorigin="1634,39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wa8MAAADdAAAADwAAAGRycy9kb3ducmV2LnhtbERPTYvCMBC9C/6HMII3&#10;TbuiSDWKiLt4kAWrsOxtaMa22ExKk23rvzfCgrd5vM9Zb3tTiZYaV1pWEE8jEMSZ1SXnCq6Xz8kS&#10;hPPIGivLpOBBDrab4WCNibYdn6lNfS5CCLsEFRTe14mULivIoJvamjhwN9sY9AE2udQNdiHcVPIj&#10;ihbSYMmhocCa9gVl9/TPKPjqsNvN4kN7ut/2j9/L/PvnFJNS41G/W4Hw1Pu3+N991GH+chH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3BrwwAAAN0AAAAP&#10;AAAAAAAAAAAAAAAAAKoCAABkcnMvZG93bnJldi54bWxQSwUGAAAAAAQABAD6AAAAmgMAAAAA&#10;">
                        <v:shape id="Freeform 542" o:spid="_x0000_s1558" style="position:absolute;left:1634;top:39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9sEcIA&#10;AADdAAAADwAAAGRycy9kb3ducmV2LnhtbERPzWrCQBC+F/oOywheSt00B9HUVSRQ2ouI2gcYs9Mk&#10;mJ0N2eka394VCr3Nx/c7q83oOhVpCK1nA2+zDBRx5W3LtYHv08frAlQQZIudZzJwowCb9fPTCgvr&#10;r3ygeJRapRAOBRpoRPpC61A15DDMfE+cuB8/OJQEh1rbAa8p3HU6z7K5dthyamiwp7Kh6nL8dQbO&#10;+8+29OVLvlyet/lB4k5itMZMJ+P2HZTQKP/iP/eXTfMX8xwe36QT9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D2wRwgAAAN0AAAAPAAAAAAAAAAAAAAAAAJgCAABkcnMvZG93&#10;bnJldi54bWxQSwUGAAAAAAQABAD1AAAAhwMAAAAA&#10;" path="m,1r3,e" filled="f" strokeweight=".22pt">
                          <v:path arrowok="t" o:connecttype="custom" o:connectlocs="0,391;3,391" o:connectangles="0,0"/>
                        </v:shape>
                      </v:group>
                      <v:group id="Group 543" o:spid="_x0000_s1559" style="position:absolute;left:1721;top:325;width:3;height:3" coordorigin="1721,32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lLh8QAAADdAAAADwAAAGRycy9kb3ducmV2LnhtbERPTWvCQBC9F/oflil4&#10;q5soDSF1FREVD6FQUyi9DdkxCWZnQ3ZN4r93C4Xe5vE+Z7WZTCsG6l1jWUE8j0AQl1Y3XCn4Kg6v&#10;KQjnkTW2lknBnRxs1s9PK8y0HfmThrOvRAhhl6GC2vsuk9KVNRl0c9sRB+5ie4M+wL6SuscxhJtW&#10;LqIokQYbDg01drSrqbyeb0bBccRxu4z3Q3697O4/xdvHdx6TUrOXafsOwtPk/8V/7pMO89NkCb/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IlLh8QAAADdAAAA&#10;DwAAAAAAAAAAAAAAAACqAgAAZHJzL2Rvd25yZXYueG1sUEsFBgAAAAAEAAQA+gAAAJsDAAAAAA==&#10;">
                        <v:shape id="Freeform 544" o:spid="_x0000_s1560" style="position:absolute;left:1721;top:32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R/sMA&#10;AADdAAAADwAAAGRycy9kb3ducmV2LnhtbERP22rCQBB9L/Qflin0peimoYhGV5FAaV+KePmAMTsm&#10;wexsyE7X9O+7hYJvczjXWW1G16lIQ2g9G3idZqCIK29brg2cju+TOaggyBY7z2TghwJs1o8PKyys&#10;v/Ge4kFqlUI4FGigEekLrUPVkMMw9T1x4i5+cCgJDrW2A95SuOt0nmUz7bDl1NBgT2VD1fXw7Qyc&#10;dx9t6cuXfLE4b/O9xC+J0Rrz/DRul6CERrmL/92fNs2fz97g75t0g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pR/sMAAADdAAAADwAAAAAAAAAAAAAAAACYAgAAZHJzL2Rv&#10;d25yZXYueG1sUEsFBgAAAAAEAAQA9QAAAIgDAAAAAA==&#10;" path="m,2r2,e" filled="f" strokeweight=".22pt">
                          <v:path arrowok="t" o:connecttype="custom" o:connectlocs="0,327;2,327" o:connectangles="0,0"/>
                        </v:shape>
                      </v:group>
                      <v:group id="Group 545" o:spid="_x0000_s1561" style="position:absolute;left:1817;top:251;width:3;height:3" coordorigin="1817,25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x2aMQAAADdAAAADwAAAGRycy9kb3ducmV2LnhtbERPTWuDQBC9B/oflin0&#10;lqy2KGKzCSG0pYdQiAZCb4M7UYk7K+5Wzb/vFgq5zeN9zno7m06MNLjWsoJ4FYEgrqxuuVZwKt+X&#10;GQjnkTV2lknBjRxsNw+LNebaTnyksfC1CCHsclTQeN/nUrqqIYNuZXviwF3sYNAHONRSDziFcNPJ&#10;5yhKpcGWQ0ODPe0bqq7Fj1HwMeG0e4nfxsP1sr99l8nX+RCTUk+P8+4VhKfZ38X/7k8d5mdpA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x2aMQAAADdAAAA&#10;DwAAAAAAAAAAAAAAAACqAgAAZHJzL2Rvd25yZXYueG1sUEsFBgAAAAAEAAQA+gAAAJsDAAAAAA==&#10;">
                        <v:shape id="Freeform 546" o:spid="_x0000_s1562" style="position:absolute;left:1817;top:25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RqEsMA&#10;AADdAAAADwAAAGRycy9kb3ducmV2LnhtbERPS2rDMBDdF3oHMYFuSiLXC5O4UUIwlHZTSj4HmFhT&#10;28QaGWuquLevCoHs5vG+s95OrleRxtB5NvCyyEAR19523Bg4Hd/mS1BBkC32nsnALwXYbh4f1lha&#10;f+U9xYM0KoVwKNFAKzKUWoe6JYdh4QfixH370aEkODbajnhN4a7XeZYV2mHHqaHFgaqW6svhxxk4&#10;f713la+e89XqvMv3Ej8lRmvM02zavYISmuQuvrk/bJq/LAr4/yado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RqEsMAAADdAAAADwAAAAAAAAAAAAAAAACYAgAAZHJzL2Rv&#10;d25yZXYueG1sUEsFBgAAAAAEAAQA9QAAAIgDAAAAAA==&#10;" path="m,1r2,e" filled="f" strokeweight=".22pt">
                          <v:path arrowok="t" o:connecttype="custom" o:connectlocs="0,252;2,252" o:connectangles="0,0"/>
                        </v:shape>
                      </v:group>
                      <v:group id="Group 547" o:spid="_x0000_s1563" style="position:absolute;left:1639;top:529;width:3;height:3" coordorigin="1639,52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JNhMMAAADdAAAADwAAAGRycy9kb3ducmV2LnhtbERPS4vCMBC+C/sfwix4&#10;07QrPqhGEdkVDyKoC4u3oRnbYjMpTbat/94Igrf5+J6zWHWmFA3VrrCsIB5GIIhTqwvOFPyefwYz&#10;EM4jaywtk4I7OVgtP3oLTLRt+UjNyWcihLBLUEHufZVI6dKcDLqhrYgDd7W1QR9gnUldYxvCTSm/&#10;omgiDRYcGnKsaJNTejv9GwXbFtv1KP5u9rfr5n45jw9/+5iU6n926zkIT51/i1/unQ7zZ5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sk2EwwAAAN0AAAAP&#10;AAAAAAAAAAAAAAAAAKoCAABkcnMvZG93bnJldi54bWxQSwUGAAAAAAQABAD6AAAAmgMAAAAA&#10;">
                        <v:shape id="Freeform 548" o:spid="_x0000_s1564" style="position:absolute;left:1639;top:52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b+8UA&#10;AADdAAAADwAAAGRycy9kb3ducmV2LnhtbESPQUvDQBCF7wX/wzKCl2I35lDa2G0pAdGLSKs/YJod&#10;k2B2NmTHbfz3zkHwNsN78943u8McBpNpSn1kBw+rAgxxE33PrYOP96f7DZgkyB6HyOTghxIc9jeL&#10;HVY+XvlE+Syt0RBOFTroRMbK2tR0FDCt4kis2mecAoquU2v9hFcND4Mti2JtA/asDR2OVHfUfJ2/&#10;g4PL23Nfx3pZbreXY3mS/Co5e+fubufjIxihWf7Nf9cvXvE3a8XVb3QEu/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51v7xQAAAN0AAAAPAAAAAAAAAAAAAAAAAJgCAABkcnMv&#10;ZG93bnJldi54bWxQSwUGAAAAAAQABAD1AAAAigMAAAAA&#10;" path="m,2r3,e" filled="f" strokeweight=".22pt">
                          <v:path arrowok="t" o:connecttype="custom" o:connectlocs="0,531;3,531" o:connectangles="0,0"/>
                        </v:shape>
                      </v:group>
                      <v:group id="Group 549" o:spid="_x0000_s1565" style="position:absolute;left:1726;top:462;width:3;height:3" coordorigin="1726,46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F8bcUAAADdAAAADwAAAGRycy9kb3ducmV2LnhtbERPS2vCQBC+F/wPywi9&#10;1U2UikZXEamlh1BoIpTehuyYBLOzIbvN4993C4Xe5uN7zv44mkb01LnasoJ4EYEgLqyuuVRwzS9P&#10;GxDOI2tsLJOCiRwcD7OHPSbaDvxBfeZLEULYJaig8r5NpHRFRQbdwrbEgbvZzqAPsCul7nAI4aaR&#10;yyhaS4M1h4YKWzpXVNyzb6PgdcDhtIpf+vR+O09f+fP7ZxqTUo/z8bQD4Wn0/+I/95sO8zfr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hfG3FAAAA3QAA&#10;AA8AAAAAAAAAAAAAAAAAqgIAAGRycy9kb3ducmV2LnhtbFBLBQYAAAAABAAEAPoAAACcAwAAAAA=&#10;">
                        <v:shape id="Freeform 550" o:spid="_x0000_s1566" style="position:absolute;left:1726;top:46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jBIMUA&#10;AADdAAAADwAAAGRycy9kb3ducmV2LnhtbESPwU7DQAxE70j8w8pIXBDdkAO0oduqioTgglALH+Bm&#10;3SRq1htlzTb8PT4gcbM145nn9XYOg8k0pT6yg4dFAYa4ib7n1sHX58v9EkwSZI9DZHLwQwm2m+ur&#10;NVY+XnhP+SCt0RBOFTroRMbK2tR0FDAt4kis2ilOAUXXqbV+wouGh8GWRfFoA/asDR2OVHfUnA/f&#10;wcHx47WvY31XrlbHXbmX/C45e+dub+bdMxihWf7Nf9dvXvGXT8qv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MEgxQAAAN0AAAAPAAAAAAAAAAAAAAAAAJgCAABkcnMv&#10;ZG93bnJldi54bWxQSwUGAAAAAAQABAD1AAAAigMAAAAA&#10;" path="m,1r2,e" filled="f" strokeweight=".22pt">
                          <v:path arrowok="t" o:connecttype="custom" o:connectlocs="0,463;2,463" o:connectangles="0,0"/>
                        </v:shape>
                      </v:group>
                      <v:group id="Group 551" o:spid="_x0000_s1567" style="position:absolute;left:1822;top:388;width:3;height:3" coordorigin="1822,38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7mtsMAAADdAAAADwAAAGRycy9kb3ducmV2LnhtbERPTYvCMBC9C/sfwgh7&#10;07S76Eo1ioi7eBBBXRBvQzO2xWZSmtjWf28Ewds83ufMFp0pRUO1KywriIcRCOLU6oIzBf/H38EE&#10;hPPIGkvLpOBODhbzj94ME21b3lNz8JkIIewSVJB7XyVSujQng25oK+LAXWxt0AdYZ1LX2IZwU8qv&#10;KBpLgwWHhhwrWuWUXg83o+CvxXb5Ha+b7fWyup+Po91pG5NSn/1uOQXhqfNv8cu90WH+5Ce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zua2wwAAAN0AAAAP&#10;AAAAAAAAAAAAAAAAAKoCAABkcnMvZG93bnJldi54bWxQSwUGAAAAAAQABAD6AAAAmgMAAAAA&#10;">
                        <v:shape id="Freeform 552" o:spid="_x0000_s1568" style="position:absolute;left:1822;top:38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6zMMA&#10;AADdAAAADwAAAGRycy9kb3ducmV2LnhtbERPzWrCQBC+F/oOywi9lLppDlajq0igtJciah9gzI5J&#10;MDsbstM1ffuuIPQ2H9/vrDaj61SkIbSeDbxOM1DElbct1wa+j+8vc1BBkC12nsnALwXYrB8fVlhY&#10;f+U9xYPUKoVwKNBAI9IXWoeqIYdh6nvixJ394FASHGptB7ymcNfpPMtm2mHLqaHBnsqGqsvhxxk4&#10;7T7a0pfP+WJx2uZ7iV8SozXmaTJul6CERvkX392fNs2fv+Vw+yad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6zMMAAADdAAAADwAAAAAAAAAAAAAAAACYAgAAZHJzL2Rv&#10;d25yZXYueG1sUEsFBgAAAAAEAAQA9QAAAIgDAAAAAA==&#10;" path="m,1r2,e" filled="f" strokeweight=".22pt">
                          <v:path arrowok="t" o:connecttype="custom" o:connectlocs="0,389;2,389" o:connectangles="0,0"/>
                        </v:shape>
                      </v:group>
                      <v:group id="Group 553" o:spid="_x0000_s1569" style="position:absolute;left:1915;top:316;width:3;height:3" coordorigin="1915,3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DdWsUAAADdAAAADwAAAGRycy9kb3ducmV2LnhtbERPS2vCQBC+F/wPywi9&#10;1U0MbSV1FQm29BCEqiC9DdkxCWZnQ3abx7/vFoTe5uN7zno7mkb01LnasoJ4EYEgLqyuuVRwPr0/&#10;rUA4j6yxsUwKJnKw3cwe1phqO/AX9UdfihDCLkUFlfdtKqUrKjLoFrYlDtzVdgZ9gF0pdYdDCDeN&#10;XEbRizRYc2iosKWsouJ2/DEKPgYcdkm87/PbNZu+T8+HSx6TUo/zcfcGwtPo/8V396cO81ev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Q3VrFAAAA3QAA&#10;AA8AAAAAAAAAAAAAAAAAqgIAAGRycy9kb3ducmV2LnhtbFBLBQYAAAAABAAEAPoAAACcAwAAAAA=&#10;">
                        <v:shape id="Freeform 554" o:spid="_x0000_s1570" style="position:absolute;left:1915;top:3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HI8MA&#10;AADdAAAADwAAAGRycy9kb3ducmV2LnhtbERPzWrCQBC+F/oOyxR6KXXTIFVTV5FAqRcpah9gzE6T&#10;0OxsyE7X+PauUOhtPr7fWa5H16lIQ2g9G3iZZKCIK29brg18Hd+f56CCIFvsPJOBCwVYr+7vllhY&#10;f+Y9xYPUKoVwKNBAI9IXWoeqIYdh4nvixH37waEkONTaDnhO4a7TeZa9aoctp4YGeyobqn4Ov87A&#10;6fOjLX35lC8Wp02+l7iTGK0xjw/j5g2U0Cj/4j/31qb589kUbt+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PHI8MAAADdAAAADwAAAAAAAAAAAAAAAACYAgAAZHJzL2Rv&#10;d25yZXYueG1sUEsFBgAAAAAEAAQA9QAAAIgDAAAAAA==&#10;" path="m,1r3,e" filled="f" strokeweight=".22pt">
                          <v:path arrowok="t" o:connecttype="custom" o:connectlocs="0,317;3,317" o:connectangles="0,0"/>
                        </v:shape>
                      </v:group>
                      <v:group id="Group 555" o:spid="_x0000_s1571" style="position:absolute;left:1644;top:669;width:3;height:3" coordorigin="1644,66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gtcUAAADdAAAADwAAAGRycy9kb3ducmV2LnhtbERPTWvCQBC9F/wPywi9&#10;1U0stpK6CUFUPEihWii9DdkxCcnOhuyaxH/fLRR6m8f7nE02mVYM1LvasoJ4EYEgLqyuuVTwedk/&#10;rUE4j6yxtUwK7uQgS2cPG0y0HfmDhrMvRQhhl6CCyvsukdIVFRl0C9sRB+5qe4M+wL6UuscxhJtW&#10;LqPoRRqsOTRU2NG2oqI534yCw4hj/hzvhlNz3d6/L6v3r1NMSj3Op/wNhKfJ/4v/3Ecd5q9f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H14LXFAAAA3QAA&#10;AA8AAAAAAAAAAAAAAAAAqgIAAGRycy9kb3ducmV2LnhtbFBLBQYAAAAABAAEAPoAAACcAwAAAAA=&#10;">
                        <v:shape id="Freeform 556" o:spid="_x0000_s1572" style="position:absolute;left:1644;top:66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38z8MA&#10;AADdAAAADwAAAGRycy9kb3ducmV2LnhtbERPyWrDMBC9F/oPYgq9lESuD1mcKCEYSnspJcsHTKyJ&#10;bWKNjDVV3L+vCoXc5vHWWW9H16lIQ2g9G3idZqCIK29brg2cjm+TBaggyBY7z2TghwJsN48Payys&#10;v/Ge4kFqlUI4FGigEekLrUPVkMMw9T1x4i5+cCgJDrW2A95SuOt0nmUz7bDl1NBgT2VD1fXw7Qyc&#10;v97b0pcv+XJ53uV7iZ8SozXm+WncrUAJjXIX/7s/bJq/mM/g75t0gt7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38z8MAAADdAAAADwAAAAAAAAAAAAAAAACYAgAAZHJzL2Rv&#10;d25yZXYueG1sUEsFBgAAAAAEAAQA9QAAAIgDAAAAAA==&#10;" path="m,1r2,e" filled="f" strokeweight=".22pt">
                          <v:path arrowok="t" o:connecttype="custom" o:connectlocs="0,670;2,670" o:connectangles="0,0"/>
                        </v:shape>
                      </v:group>
                      <v:group id="Group 557" o:spid="_x0000_s1573" style="position:absolute;left:1730;top:601;width:3;height:3" coordorigin="1730,6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558" o:spid="_x0000_s1574" style="position:absolute;left:1730;top:6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7NJsUA&#10;AADdAAAADwAAAGRycy9kb3ducmV2LnhtbESPwU7DQAxE70j8w8pIXBDdkAO0oduqioTgglALH+Bm&#10;3SRq1htlzTb8PT4gcbM145nn9XYOg8k0pT6yg4dFAYa4ib7n1sHX58v9EkwSZI9DZHLwQwm2m+ur&#10;NVY+XnhP+SCt0RBOFTroRMbK2tR0FDAt4kis2ilOAUXXqbV+wouGh8GWRfFoA/asDR2OVHfUnA/f&#10;wcHx47WvY31XrlbHXbmX/C45e+dub+bdMxihWf7Nf9dvXvGXT4qr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Ps0mxQAAAN0AAAAPAAAAAAAAAAAAAAAAAJgCAABkcnMv&#10;ZG93bnJldi54bWxQSwUGAAAAAAQABAD1AAAAigMAAAAA&#10;" path="m,2r3,e" filled="f" strokeweight=".22pt">
                          <v:path arrowok="t" o:connecttype="custom" o:connectlocs="0,603;3,603" o:connectangles="0,0"/>
                        </v:shape>
                      </v:group>
                      <v:group id="Group 559" o:spid="_x0000_s1575" style="position:absolute;left:1826;top:527;width:3;height:3" coordorigin="1826,52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560" o:spid="_x0000_s1576" style="position:absolute;left:1826;top:52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2xB8UA&#10;AADdAAAADwAAAGRycy9kb3ducmV2LnhtbESPQUvDQBCF74L/YRnBi9iNOUgauy0lIHoRaesPmGbH&#10;JJidDdlxG/+9cxC8zfDevPfNZreE0WSa0xDZwcOqAEPcRj9w5+Dj9HxfgUmC7HGMTA5+KMFue321&#10;wdrHCx8oH6UzGsKpRge9yFRbm9qeAqZVnIhV+4xzQNF17qyf8aLhYbRlUTzagANrQ48TNT21X8fv&#10;4OD8/jI0sbkr1+vzvjxIfpOcvXO3N8v+CYzQIv/mv+tXr/hVp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bEHxQAAAN0AAAAPAAAAAAAAAAAAAAAAAJgCAABkcnMv&#10;ZG93bnJldi54bWxQSwUGAAAAAAQABAD1AAAAigMAAAAA&#10;" path="m,1r3,e" filled="f" strokeweight=".22pt">
                          <v:path arrowok="t" o:connecttype="custom" o:connectlocs="0,528;3,528" o:connectangles="0,0"/>
                        </v:shape>
                      </v:group>
                      <v:group id="Group 561" o:spid="_x0000_s1577" style="position:absolute;left:1920;top:455;width:3;height:3" coordorigin="1920,45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562" o:spid="_x0000_s1578" style="position:absolute;left:1920;top:45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OK68MA&#10;AADdAAAADwAAAGRycy9kb3ducmV2LnhtbERPzWrCQBC+C32HZQq9SN00B4mpq0ig2EsRbR9gzE6T&#10;0OxsyI5rfHu3UOhtPr7fWW8n16tIY+g8G3hZZKCIa287bgx8fb49F6CCIFvsPZOBGwXYbh5mayyt&#10;v/KR4kkalUI4lGigFRlKrUPdksOw8ANx4r796FASHBttR7ymcNfrPMuW2mHHqaHFgaqW6p/TxRk4&#10;H/Zd5at5vlqdd/lR4ofEaI15epx2r6CEJvkX/7nfbZpfFDn8fpNO0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OK68MAAADdAAAADwAAAAAAAAAAAAAAAACYAgAAZHJzL2Rv&#10;d25yZXYueG1sUEsFBgAAAAAEAAQA9QAAAIgDAAAAAA==&#10;" path="m,1r2,e" filled="f" strokeweight=".22pt">
                          <v:path arrowok="t" o:connecttype="custom" o:connectlocs="0,456;2,456" o:connectangles="0,0"/>
                        </v:shape>
                      </v:group>
                      <v:group id="Group 563" o:spid="_x0000_s1579" style="position:absolute;left:2006;top:390;width:3;height:3" coordorigin="2006,39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564" o:spid="_x0000_s1580" style="position:absolute;left:2006;top:39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3BMMA&#10;AADdAAAADwAAAGRycy9kb3ducmV2LnhtbERP20rDQBB9F/yHZQp9kXZjEEljt6UEpL6I9PIB0+yY&#10;hGZnQ3bcxr93BcG3OZzrrLeT61WkMXSeDTwuM1DEtbcdNwbOp9dFASoIssXeMxn4pgDbzf3dGkvr&#10;b3ygeJRGpRAOJRpoRYZS61C35DAs/UCcuE8/OpQEx0bbEW8p3PU6z7Jn7bDj1NDiQFVL9fX45Qxc&#10;PvZd5auHfLW67PKDxHeJ0Rozn027F1BCk/yL/9xvNs0viif4/Sad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a3BMMAAADdAAAADwAAAAAAAAAAAAAAAACYAgAAZHJzL2Rv&#10;d25yZXYueG1sUEsFBgAAAAAEAAQA9QAAAIgDAAAAAA==&#10;" path="m,1r3,e" filled="f" strokeweight=".22pt">
                          <v:path arrowok="t" o:connecttype="custom" o:connectlocs="0,391;3,391" o:connectangles="0,0"/>
                        </v:shape>
                      </v:group>
                      <v:group id="Group 565" o:spid="_x0000_s1581" style="position:absolute;left:1649;top:808;width:3;height:3" coordorigin="1649,80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CQksMAAADdAAAADwAAAGRycy9kb3ducmV2LnhtbERPTYvCMBC9L/gfwgh7&#10;W9O6uJRqFBGVPYiwKoi3oRnbYjMpTWzrv98Igrd5vM+ZLXpTiZYaV1pWEI8iEMSZ1SXnCk7HzVcC&#10;wnlkjZVlUvAgB4v54GOGqbYd/1F78LkIIexSVFB4X6dSuqwgg25ka+LAXW1j0AfY5FI32IVwU8lx&#10;FP1IgyWHhgJrWhWU3Q53o2DbYbf8jtft7nZdPS7Hyf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JCSwwAAAN0AAAAP&#10;AAAAAAAAAAAAAAAAAKoCAABkcnMvZG93bnJldi54bWxQSwUGAAAAAAQABAD6AAAAmgMAAAAA&#10;">
                        <v:shape id="Freeform 566" o:spid="_x0000_s1582" style="position:absolute;left:1649;top:80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iM6MMA&#10;AADdAAAADwAAAGRycy9kb3ducmV2LnhtbERPS2rDMBDdF3oHMYFuSiLXi+C4UUIwlHZTSj4HmFhT&#10;28QaGWuquLevCoHs5vG+s95OrleRxtB5NvCyyEAR19523Bg4Hd/mBaggyBZ7z2TglwJsN48Payyt&#10;v/Ke4kEalUI4lGigFRlKrUPdksOw8ANx4r796FASHBttR7ymcNfrPMuW2mHHqaHFgaqW6svhxxk4&#10;f713la+e89XqvMv3Ej8lRmvM02zavYISmuQuvrk/bJpfFEv4/yado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iM6MMAAADdAAAADwAAAAAAAAAAAAAAAACYAgAAZHJzL2Rv&#10;d25yZXYueG1sUEsFBgAAAAAEAAQA9QAAAIgDAAAAAA==&#10;" path="m,1r2,e" filled="f" strokeweight=".22pt">
                          <v:path arrowok="t" o:connecttype="custom" o:connectlocs="0,809;2,809" o:connectangles="0,0"/>
                        </v:shape>
                      </v:group>
                      <v:group id="Group 567" o:spid="_x0000_s1583" style="position:absolute;left:1735;top:741;width:3;height:3" coordorigin="1735,7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6rfsQAAADdAAAADwAAAGRycy9kb3ducmV2LnhtbERPS2vCQBC+F/wPywi9&#10;1U2U1hBdRaSWHkTwAeJtyI5JMDsbstsk/ntXEHqbj+8582VvKtFS40rLCuJRBII4s7rkXMHpuPlI&#10;QDiPrLGyTAru5GC5GLzNMdW24z21B5+LEMIuRQWF93UqpcsKMuhGtiYO3NU2Bn2ATS51g10IN5Uc&#10;R9GXNFhyaCiwpnVB2e3wZxT8dNitJvF3u71d1/fL8XN33sak1PuwX81AeOr9v/jl/tVhfpJM4f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76rfsQAAADdAAAA&#10;DwAAAAAAAAAAAAAAAACqAgAAZHJzL2Rvd25yZXYueG1sUEsFBgAAAAAEAAQA+gAAAJsDAAAAAA==&#10;">
                        <v:shape id="Freeform 568" o:spid="_x0000_s1584" style="position:absolute;left:1735;top:7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u9AcUA&#10;AADdAAAADwAAAGRycy9kb3ducmV2LnhtbESPQUvDQBCF74L/YRnBi9iNOUgauy0lIHoRaesPmGbH&#10;JJidDdlxG/+9cxC8zfDevPfNZreE0WSa0xDZwcOqAEPcRj9w5+Dj9HxfgUmC7HGMTA5+KMFue321&#10;wdrHCx8oH6UzGsKpRge9yFRbm9qeAqZVnIhV+4xzQNF17qyf8aLhYbRlUTzagANrQ48TNT21X8fv&#10;4OD8/jI0sbkr1+vzvjxIfpOcvXO3N8v+CYzQIv/mv+tXr/hVp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670BxQAAAN0AAAAPAAAAAAAAAAAAAAAAAJgCAABkcnMv&#10;ZG93bnJldi54bWxQSwUGAAAAAAQABAD1AAAAigMAAAAA&#10;" path="m,1r3,e" filled="f" strokeweight=".22pt">
                          <v:path arrowok="t" o:connecttype="custom" o:connectlocs="0,742;3,742" o:connectangles="0,0"/>
                        </v:shape>
                      </v:group>
                      <v:group id="Group 569" o:spid="_x0000_s1585" style="position:absolute;left:1831;top:666;width:3;height:3" coordorigin="1831,6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2al8QAAADdAAAADwAAAGRycy9kb3ducmV2LnhtbERPS2vCQBC+F/wPywi9&#10;1U0sLTG6ioiKByn4APE2ZMckmJ0N2TWJ/75bKHibj+85s0VvKtFS40rLCuJRBII4s7rkXMH5tPlI&#10;QDiPrLGyTAqe5GAxH7zNMNW24wO1R5+LEMIuRQWF93UqpcsKMuhGtiYO3M02Bn2ATS51g10IN5Uc&#10;R9G3NFhyaCiwplVB2f34MAq2HXbLz3jd7u+31fN6+vq57GNS6n3YL6cgPPX+Jf5373SYnyQT+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2al8QAAADdAAAA&#10;DwAAAAAAAAAAAAAAAACqAgAAZHJzL2Rvd25yZXYueG1sUEsFBgAAAAAEAAQA+gAAAJsDAAAAAA==&#10;">
                        <v:shape id="Freeform 570" o:spid="_x0000_s1586" style="position:absolute;left:1831;top:6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Qn2sUA&#10;AADdAAAADwAAAGRycy9kb3ducmV2LnhtbESPQUvDQBCF74L/YRnBi9iNOUgTuy0lIHoRaesPmGbH&#10;JJidDdlxG/+9cxC8zfDevPfNZreE0WSa0xDZwcOqAEPcRj9w5+Dj9Hy/BpME2eMYmRz8UILd9vpq&#10;g7WPFz5QPkpnNIRTjQ56kam2NrU9BUyrOBGr9hnngKLr3Fk/40XDw2jLoni0AQfWhh4nanpqv47f&#10;wcH5/WVoYnNXVtV5Xx4kv0nO3rnbm2X/BEZokX/z3/WrV/x1p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RCfaxQAAAN0AAAAPAAAAAAAAAAAAAAAAAJgCAABkcnMv&#10;ZG93bnJldi54bWxQSwUGAAAAAAQABAD1AAAAigMAAAAA&#10;" path="m,1r3,e" filled="f" strokeweight=".22pt">
                          <v:path arrowok="t" o:connecttype="custom" o:connectlocs="0,667;3,667" o:connectangles="0,0"/>
                        </v:shape>
                      </v:group>
                      <v:group id="Group 571" o:spid="_x0000_s1587" style="position:absolute;left:1925;top:594;width:3;height:3" coordorigin="1925,59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IATMMAAADdAAAADwAAAGRycy9kb3ducmV2LnhtbERPS4vCMBC+C/6HMII3&#10;Tavs4naNIqLiQRZ8wLK3oRnbYjMpTWzrv98Igrf5+J4zX3amFA3VrrCsIB5HIIhTqwvOFFzO29EM&#10;hPPIGkvLpOBBDpaLfm+OibYtH6k5+UyEEHYJKsi9rxIpXZqTQTe2FXHgrrY26AOsM6lrbEO4KeUk&#10;ij6lwYJDQ44VrXNKb6e7UbBrsV1N401zuF3Xj7/zx8/vISalhoNu9Q3CU+ff4pd7r8P82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wgBMwwAAAN0AAAAP&#10;AAAAAAAAAAAAAAAAAKoCAABkcnMvZG93bnJldi54bWxQSwUGAAAAAAQABAD6AAAAmgMAAAAA&#10;">
                        <v:shape id="Freeform 572" o:spid="_x0000_s1588" style="position:absolute;left:1925;top:59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ocNsMA&#10;AADdAAAADwAAAGRycy9kb3ducmV2LnhtbERPzWrCQBC+F/oOyxR6KXXTHMSkriKBYi9FtH2AMTsm&#10;wexsyI5r+vbdguBtPr7fWa4n16tIY+g8G3ibZaCIa287bgz8fH+8LkAFQbbYeyYDvxRgvXp8WGJp&#10;/ZX3FA/SqBTCoUQDrchQah3qlhyGmR+IE3fyo0NJcGy0HfGawl2v8yyba4cdp4YWB6paqs+HizNw&#10;3G27ylcveVEcN/le4pfEaI15fpo276CEJrmLb+5Pm+Yvihz+v0kn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ocNsMAAADdAAAADwAAAAAAAAAAAAAAAACYAgAAZHJzL2Rv&#10;d25yZXYueG1sUEsFBgAAAAAEAAQA9QAAAIgDAAAAAA==&#10;" path="m,1r2,e" filled="f" strokeweight=".22pt">
                          <v:path arrowok="t" o:connecttype="custom" o:connectlocs="0,595;2,595" o:connectangles="0,0"/>
                        </v:shape>
                      </v:group>
                      <v:group id="Group 573" o:spid="_x0000_s1589" style="position:absolute;left:2011;top:527;width:3;height:3" coordorigin="2011,52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7oMUAAADdAAAADwAAAGRycy9kb3ducmV2LnhtbERPTWvCQBC9F/wPyxS8&#10;NZsoLTHNKiJVPIRCVSi9DdkxCWZnQ3abxH/fLRR6m8f7nHwzmVYM1LvGsoIkikEQl1Y3XCm4nPdP&#10;KQjnkTW2lknBnRxs1rOHHDNtR/6g4eQrEULYZaig9r7LpHRlTQZdZDviwF1tb9AH2FdS9ziGcNPK&#10;RRy/SI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cO6DFAAAA3QAA&#10;AA8AAAAAAAAAAAAAAAAAqgIAAGRycy9kb3ducmV2LnhtbFBLBQYAAAAABAAEAPoAAACcAwAAAAA=&#10;">
                        <v:shape id="Freeform 574" o:spid="_x0000_s1590" style="position:absolute;left:2011;top:52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8h2cMA&#10;AADdAAAADwAAAGRycy9kb3ducmV2LnhtbERP20rDQBB9F/yHZYS+SLsxiDRpt6UEpL6I9PIB0+w0&#10;CWZnQ3bcxr93BcG3OZzrrLeT61WkMXSeDTwtMlDEtbcdNwbOp9f5ElQQZIu9ZzLwTQG2m/u7NZbW&#10;3/hA8SiNSiEcSjTQigyl1qFuyWFY+IE4cVc/OpQEx0bbEW8p3PU6z7IX7bDj1NDiQFVL9efxyxm4&#10;fOy7ylePeVFcdvlB4rvEaI2ZPUy7FSihSf7Ff+43m+Yvi2f4/Sad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8h2cMAAADdAAAADwAAAAAAAAAAAAAAAACYAgAAZHJzL2Rv&#10;d25yZXYueG1sUEsFBgAAAAAEAAQA9QAAAIgDAAAAAA==&#10;" path="m,1r3,e" filled="f" strokeweight=".22pt">
                          <v:path arrowok="t" o:connecttype="custom" o:connectlocs="0,528;3,528" o:connectangles="0,0"/>
                        </v:shape>
                      </v:group>
                      <v:group id="Group 575" o:spid="_x0000_s1591" style="position:absolute;left:2110;top:453;width:3;height:3" coordorigin="2110,4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576" o:spid="_x0000_s1592" style="position:absolute;left:2110;top:4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EaNcMA&#10;AADdAAAADwAAAGRycy9kb3ducmV2LnhtbERPS2rDMBDdF3IHMYFuSiLXixC7UUIwhHZTSj4HmFhT&#10;28QaGWuquLevCoXu5vG+s9lNrleRxtB5NvC8zEAR19523Bi4nA+LNaggyBZ7z2TgmwLstrOHDZbW&#10;3/lI8SSNSiEcSjTQigyl1qFuyWFY+oE4cZ9+dCgJjo22I95TuOt1nmUr7bDj1NDiQFVL9e305Qxc&#10;P167yldPeVFc9/lR4rvEaI15nE/7F1BCk/yL/9xvNs1fFy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EaNcMAAADdAAAADwAAAAAAAAAAAAAAAACYAgAAZHJzL2Rv&#10;d25yZXYueG1sUEsFBgAAAAAEAAQA9QAAAIgDAAAAAA==&#10;" path="m,1r2,e" filled="f" strokeweight=".22pt">
                          <v:path arrowok="t" o:connecttype="custom" o:connectlocs="0,454;2,454" o:connectangles="0,0"/>
                        </v:shape>
                      </v:group>
                      <v:group id="Group 577" o:spid="_x0000_s1593" style="position:absolute;left:1836;top:805;width:3;height:3" coordorigin="1836,80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578" o:spid="_x0000_s1594" style="position:absolute;left:1836;top:80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Ir3MUA&#10;AADdAAAADwAAAGRycy9kb3ducmV2LnhtbESPQUvDQBCF74L/YRnBi9iNOUgTuy0lIHoRaesPmGbH&#10;JJidDdlxG/+9cxC8zfDevPfNZreE0WSa0xDZwcOqAEPcRj9w5+Dj9Hy/BpME2eMYmRz8UILd9vpq&#10;g7WPFz5QPkpnNIRTjQ56kam2NrU9BUyrOBGr9hnngKLr3Fk/40XDw2jLoni0AQfWhh4nanpqv47f&#10;wcH5/WVoYnNXVtV5Xx4kv0nO3rnbm2X/BEZokX/z3/WrV/x1p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ivcxQAAAN0AAAAPAAAAAAAAAAAAAAAAAJgCAABkcnMv&#10;ZG93bnJldi54bWxQSwUGAAAAAAQABAD1AAAAigMAAAAA&#10;" path="m,2r2,e" filled="f" strokeweight=".22pt">
                          <v:path arrowok="t" o:connecttype="custom" o:connectlocs="0,807;2,807" o:connectangles="0,0"/>
                        </v:shape>
                      </v:group>
                      <v:group id="Group 579" o:spid="_x0000_s1595" style="position:absolute;left:1930;top:733;width:3;height:3" coordorigin="1930,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580" o:spid="_x0000_s1596" style="position:absolute;left:1930;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9wMUA&#10;AADdAAAADwAAAGRycy9kb3ducmV2LnhtbESPQUvDQBCF74L/YRnBi9iNOYiJ3ZYSEL2ItPoDptlp&#10;EpqdDdlxG/+9cxC8zfDevPfNeruE0WSa0xDZwcOqAEPcRj9w5+Dr8+X+CUwSZI9jZHLwQwm2m+ur&#10;NdY+XnhP+SCd0RBONTroRaba2tT2FDCt4kSs2inOAUXXubN+xouGh9GWRfFoAw6sDT1O1PTUng/f&#10;wcHx43VoYnNXVtVxV+4lv0vO3rnbm2X3DEZokX/z3/WbV/yqUH7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r73AxQAAAN0AAAAPAAAAAAAAAAAAAAAAAJgCAABkcnMv&#10;ZG93bnJldi54bWxQSwUGAAAAAAQABAD1AAAAigMAAAAA&#10;" path="m,2r2,e" filled="f" strokeweight=".22pt">
                          <v:path arrowok="t" o:connecttype="custom" o:connectlocs="0,735;2,735" o:connectangles="0,0"/>
                        </v:shape>
                      </v:group>
                      <v:group id="Group 581" o:spid="_x0000_s1597" style="position:absolute;left:2016;top:666;width:3;height:3" coordorigin="2016,6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582" o:spid="_x0000_s1598" style="position:absolute;left:2016;top:6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GGLMIA&#10;AADdAAAADwAAAGRycy9kb3ducmV2LnhtbERPzWrCQBC+C32HZQq9SN2YQzGpq0igtJciah9gzE6T&#10;0OxsyI5r+vZdoeBtPr7fWW8n16tIY+g8G1guMlDEtbcdNwa+Tm/PK1BBkC32nsnALwXYbh5mayyt&#10;v/KB4lEalUI4lGigFRlKrUPdksOw8ANx4r796FASHBttR7ymcNfrPMtetMOOU0OLA1Ut1T/HizNw&#10;3r93la/meVGcd/lB4qfEaI15epx2r6CEJrmL/90fNs0vshxu36QT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MYYswgAAAN0AAAAPAAAAAAAAAAAAAAAAAJgCAABkcnMvZG93&#10;bnJldi54bWxQSwUGAAAAAAQABAD1AAAAhwMAAAAA&#10;" path="m,1r2,e" filled="f" strokeweight=".22pt">
                          <v:path arrowok="t" o:connecttype="custom" o:connectlocs="0,667;2,667" o:connectangles="0,0"/>
                        </v:shape>
                      </v:group>
                      <v:group id="Group 583" o:spid="_x0000_s1599" style="position:absolute;left:2114;top:592;width:3;height:3" coordorigin="2114,59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7ehusMAAADdAAAADwAAAGRycy9kb3ducmV2LnhtbERPS4vCMBC+L/gfwgje&#10;1rSKi1ajiLjiQQQfIN6GZmyLzaQ02bb++82CsLf5+J6zWHWmFA3VrrCsIB5GIIhTqwvOFFwv359T&#10;EM4jaywtk4IXOVgtex8LTLRt+UTN2WcihLBLUEHufZVI6dKcDLqhrYgD97C1QR9gnUldYxvCTSlH&#10;UfQlDRYcGnKsaJNT+jz/GAW7Ftv1ON42h+dj87pfJsfbISalBv1uPQfhqfP/4rd7r8P8W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t6G6wwAAAN0AAAAP&#10;AAAAAAAAAAAAAAAAAKoCAABkcnMvZG93bnJldi54bWxQSwUGAAAAAAQABAD6AAAAmgMAAAAA&#10;">
                        <v:shape id="Freeform 584" o:spid="_x0000_s1600" style="position:absolute;left:2114;top:59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S7w8MA&#10;AADdAAAADwAAAGRycy9kb3ducmV2LnhtbERPzUrDQBC+F3yHZQQvxW4MRUzstpSA2IuUVh9gmh2T&#10;YHY2ZMdt+vZuoeBtPr7fWW0m16tIY+g8G3haZKCIa287bgx8fb49voAKgmyx90wGLhRgs76brbC0&#10;/swHikdpVArhUKKBVmQotQ51Sw7Dwg/Eifv2o0NJcGy0HfGcwl2v8yx71g47Tg0tDlS1VP8cf52B&#10;0/69q3w1z4vitM0PEj8kRmvMw/20fQUlNMm/+Obe2TS/yJZw/Sad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S7w8MAAADdAAAADwAAAAAAAAAAAAAAAACYAgAAZHJzL2Rv&#10;d25yZXYueG1sUEsFBgAAAAAEAAQA9QAAAIgDAAAAAA==&#10;" path="m,1r3,e" filled="f" strokeweight=".22pt">
                          <v:path arrowok="t" o:connecttype="custom" o:connectlocs="0,593;3,593" o:connectangles="0,0"/>
                        </v:shape>
                      </v:group>
                      <v:group id="Group 585" o:spid="_x0000_s1601" style="position:absolute;left:2206;top:522;width:3;height:3" coordorigin="2206,52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KcVcMAAADdAAAADwAAAGRycy9kb3ducmV2LnhtbERPS4vCMBC+L/gfwgje&#10;NK2iuF2jiKh4EMEHLHsbmrEtNpPSxLb++82CsLf5+J6zWHWmFA3VrrCsIB5FIIhTqwvOFNyuu+Ec&#10;hPPIGkvLpOBFDlbL3scCE21bPlNz8ZkIIewSVJB7XyVSujQng25kK+LA3W1t0AdYZ1LX2IZwU8px&#10;FM2kwYJDQ44VbXJKH5enUbBvsV1P4m1zfNw3r5/r9PR9jEmpQb9bf4Hw1Pl/8dt90GH+Zz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pxVwwAAAN0AAAAP&#10;AAAAAAAAAAAAAAAAAKoCAABkcnMvZG93bnJldi54bWxQSwUGAAAAAAQABAD6AAAAmgMAAAAA&#10;">
                        <v:shape id="Freeform 586" o:spid="_x0000_s1602" style="position:absolute;left:2206;top:52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AL8MA&#10;AADdAAAADwAAAGRycy9kb3ducmV2LnhtbERPS2rDMBDdF3oHMYVuSiPXi1C7UUIwlHRTQj4HmFhT&#10;29QaGWuiOLePCoHu5vG+s1hNrleRxtB5NvA2y0AR19523Bg4Hj5f30EFQbbYeyYDVwqwWj4+LLC0&#10;/sI7intpVArhUKKBVmQotQ51Sw7DzA/Eifvxo0NJcGy0HfGSwl2v8yyba4cdp4YWB6paqn/3Z2fg&#10;tN10la9e8qI4rfOdxG+J0Rrz/DStP0AJTfIvvru/bJpfZHP4+yado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qAL8MAAADdAAAADwAAAAAAAAAAAAAAAACYAgAAZHJzL2Rv&#10;d25yZXYueG1sUEsFBgAAAAAEAAQA9QAAAIgDAAAAAA==&#10;" path="m,1r2,e" filled="f" strokeweight=".22pt">
                          <v:path arrowok="t" o:connecttype="custom" o:connectlocs="0,523;2,523" o:connectangles="0,0"/>
                        </v:shape>
                      </v:group>
                      <v:group id="Group 587" o:spid="_x0000_s1603" style="position:absolute;left:2021;top:805;width:3;height:3" coordorigin="2021,80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ynucQAAADdAAAADwAAAGRycy9kb3ducmV2LnhtbERPS2vCQBC+F/wPywi9&#10;1U0srRqziogtPYjgA8TbkJ08MDsbstsk/vtuodDbfHzPSdeDqUVHrassK4gnEQjizOqKCwWX88fL&#10;HITzyBpry6TgQQ7Wq9FTiom2PR+pO/lChBB2CSoovW8SKV1WkkE3sQ1x4HLbGvQBtoXULfYh3NRy&#10;GkXv0mDFoaHEhrYlZffTt1Hw2WO/eY133f6ebx+389vhuo9JqefxsFmC8DT4f/Gf+0uH+Yto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IynucQAAADdAAAA&#10;DwAAAAAAAAAAAAAAAACqAgAAZHJzL2Rvd25yZXYueG1sUEsFBgAAAAAEAAQA+gAAAJsDAAAAAA==&#10;">
                        <v:shape id="Freeform 588" o:spid="_x0000_s1604" style="position:absolute;left:2021;top:80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mxxsUA&#10;AADdAAAADwAAAGRycy9kb3ducmV2LnhtbESPQUvDQBCF74L/YRnBi9iNOYiJ3ZYSEL2ItPoDptlp&#10;EpqdDdlxG/+9cxC8zfDevPfNeruE0WSa0xDZwcOqAEPcRj9w5+Dr8+X+CUwSZI9jZHLwQwm2m+ur&#10;NdY+XnhP+SCd0RBONTroRaba2tT2FDCt4kSs2inOAUXXubN+xouGh9GWRfFoAw6sDT1O1PTUng/f&#10;wcHx43VoYnNXVtVxV+4lv0vO3rnbm2X3DEZokX/z3/WbV/yqUFz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2bHGxQAAAN0AAAAPAAAAAAAAAAAAAAAAAJgCAABkcnMv&#10;ZG93bnJldi54bWxQSwUGAAAAAAQABAD1AAAAigMAAAAA&#10;" path="m,2r2,e" filled="f" strokeweight=".22pt">
                          <v:path arrowok="t" o:connecttype="custom" o:connectlocs="0,807;2,807" o:connectangles="0,0"/>
                        </v:shape>
                      </v:group>
                      <v:group id="Group 589" o:spid="_x0000_s1605" style="position:absolute;left:2114;top:727;width:5;height:2" coordorigin="2114,727" coordsize="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WUMUAAADdAAAADwAAAGRycy9kb3ducmV2LnhtbERPS2uDQBC+F/Iflink&#10;1qwmtCQ2q0hoQg+hkAeU3gZ3oqI7K+5Wzb/vFgq9zcf3nG02mVYM1LvasoJ4EYEgLqyuuVRwveyf&#10;1iCcR9bYWiYFd3KQpbOHLSbajnyi4exLEULYJaig8r5LpHRFRQbdwnbEgbvZ3qAPsC+l7nEM4aaV&#10;yyh6kQZrDg0VdrSrqGjO30bBYcQxX8Vvw7G57e5fl+ePz2NMSs0fp/wVhKfJ/4v/3O86zN9EG/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5fllDFAAAA3QAA&#10;AA8AAAAAAAAAAAAAAAAAqgIAAGRycy9kb3ducmV2LnhtbFBLBQYAAAAABAAEAPoAAACcAwAAAAA=&#10;">
                        <v:shape id="Freeform 590" o:spid="_x0000_s1606" style="position:absolute;left:2114;top:727;width:5;height:2;visibility:visible;mso-wrap-style:square;v-text-anchor:top" coordsize="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hSZsgA&#10;AADdAAAADwAAAGRycy9kb3ducmV2LnhtbESPQU/CQBCF7yb+h82QcJMtJBitLKQxGNF4oQqR29Ad&#10;2mp3tukutP5752DibSbvzXvfLFaDa9SFulB7NjCdJKCIC29rLg18vD/d3IEKEdli45kM/FCA1fL6&#10;aoGp9T1v6ZLHUkkIhxQNVDG2qdahqMhhmPiWWLST7xxGWbtS2w57CXeNniXJrXZYszRU2NJjRcV3&#10;fnYGXncvz2WTH/uvjD43b9mc9uvD2ZjxaMgeQEUa4r/573pjBf9+KvzyjYy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yFJmyAAAAN0AAAAPAAAAAAAAAAAAAAAAAJgCAABk&#10;cnMvZG93bnJldi54bWxQSwUGAAAAAAQABAD1AAAAjQMAAAAA&#10;" path="m,l5,e" filled="f" strokeweight=".7pt">
                          <v:path arrowok="t" o:connecttype="custom" o:connectlocs="0,0;5,0" o:connectangles="0,0"/>
                        </v:shape>
                      </v:group>
                      <v:group id="Group 591" o:spid="_x0000_s1607" style="position:absolute;left:2210;top:659;width:3;height:3" coordorigin="2210,65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AMi8QAAADdAAAADwAAAGRycy9kb3ducmV2LnhtbERPTWvCQBC9F/wPywi9&#10;1c0qLTW6ikgtPYhQFcTbkB2TYHY2ZLdJ/PeuIPQ2j/c582VvK9FS40vHGtQoAUGcOVNyruF42Lx9&#10;gvAB2WDlmDTcyMNyMXiZY2pcx7/U7kMuYgj7FDUUIdSplD4ryKIfuZo4chfXWAwRNrk0DXYx3FZy&#10;nCQf0mLJsaHAmtYFZdf9n9Xw3WG3mqivdnu9rG/nw/vutFWk9euwX81ABOrDv/jp/jFx/lQ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fAMi8QAAADdAAAA&#10;DwAAAAAAAAAAAAAAAACqAgAAZHJzL2Rvd25yZXYueG1sUEsFBgAAAAAEAAQA+gAAAJsDAAAAAA==&#10;">
                        <v:shape id="Freeform 592" o:spid="_x0000_s1608" style="position:absolute;left:2210;top:65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gQ8cMA&#10;AADdAAAADwAAAGRycy9kb3ducmV2LnhtbERPzWrCQBC+F3yHZYReSt2YgzSpq0ig6KUUbR9gzI5J&#10;MDsbstM1fftuQehtPr7fWW8n16tIY+g8G1guMlDEtbcdNwa+Pt+eX0AFQbbYeyYDPxRgu5k9rLG0&#10;/sZHiidpVArhUKKBVmQotQ51Sw7Dwg/Eibv40aEkODbajnhL4a7XeZattMOOU0OLA1Ut1dfTtzNw&#10;/th3la+e8qI47/KjxHeJ0RrzOJ92r6CEJvkX390Hm+YXyxz+vkkn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gQ8cMAAADdAAAADwAAAAAAAAAAAAAAAACYAgAAZHJzL2Rv&#10;d25yZXYueG1sUEsFBgAAAAAEAAQA9QAAAIgDAAAAAA==&#10;" path="m,1r3,e" filled="f" strokeweight=".22pt">
                          <v:path arrowok="t" o:connecttype="custom" o:connectlocs="0,660;3,660" o:connectangles="0,0"/>
                        </v:shape>
                      </v:group>
                      <v:group id="Group 593" o:spid="_x0000_s1609" style="position:absolute;left:2297;top:594;width:3;height:3" coordorigin="2297,59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594" o:spid="_x0000_s1610" style="position:absolute;left:2297;top:59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0tHsMA&#10;AADdAAAADwAAAGRycy9kb3ducmV2LnhtbERP20rDQBB9F/yHZQRfxG4aRJrYbSmBoi8ivXzANDtN&#10;QrOzITvdxr93BcG3OZzrLNeT61WkMXSeDcxnGSji2tuOGwPHw/Z5ASoIssXeMxn4pgDr1f3dEkvr&#10;b7yjuJdGpRAOJRpoRYZS61C35DDM/ECcuLMfHUqCY6PtiLcU7nqdZ9mrdthxamhxoKql+rK/OgOn&#10;r/eu8tVTXhSnTb6T+CkxWmMeH6bNGyihSf7Ff+4Pm+YX8xf4/Sado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0tHsMAAADdAAAADwAAAAAAAAAAAAAAAACYAgAAZHJzL2Rv&#10;d25yZXYueG1sUEsFBgAAAAAEAAQA9QAAAIgDAAAAAA==&#10;" path="m,1r2,e" filled="f" strokeweight=".22pt">
                          <v:path arrowok="t" o:connecttype="custom" o:connectlocs="0,595;2,595" o:connectangles="0,0"/>
                        </v:shape>
                      </v:group>
                      <v:group id="Group 595" o:spid="_x0000_s1611" style="position:absolute;left:2215;top:798;width:3;height:3" coordorigin="2215,79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shape id="Freeform 596" o:spid="_x0000_s1612" style="position:absolute;left:2215;top:79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MW8sMA&#10;AADdAAAADwAAAGRycy9kb3ducmV2LnhtbERPS2rDMBDdF3oHMYFsSiLHi1C7UUIwlGZTSj4HmFhT&#10;28QaGWuquLevCoXu5vG+s9lNrleRxtB5NrBaZqCIa287bgxczq+LZ1BBkC32nsnANwXYbR8fNlha&#10;f+cjxZM0KoVwKNFAKzKUWoe6JYdh6QfixH360aEkODbajnhP4a7XeZattcOOU0OLA1Ut1bfTlzNw&#10;/XjrKl895UVx3edHie8SozVmPpv2L6CEJvkX/7kPNs0vVmv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MW8sMAAADdAAAADwAAAAAAAAAAAAAAAACYAgAAZHJzL2Rv&#10;d25yZXYueG1sUEsFBgAAAAAEAAQA9QAAAIgDAAAAAA==&#10;" path="m,1r3,e" filled="f" strokeweight=".22pt">
                          <v:path arrowok="t" o:connecttype="custom" o:connectlocs="0,799;3,799" o:connectangles="0,0"/>
                        </v:shape>
                      </v:group>
                      <v:group id="Group 597" o:spid="_x0000_s1613" style="position:absolute;left:2302;top:731;width:3;height:3" coordorigin="2302,73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Freeform 598" o:spid="_x0000_s1614" style="position:absolute;left:2302;top:73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AnG8UA&#10;AADdAAAADwAAAGRycy9kb3ducmV2LnhtbESPQUvDQBCF74L/YRnBi9hNcxATuy0lIHoRaesPmGbH&#10;JJidDdlxG/+9cxC8zfDevPfNZreE0WSa0xDZwXpVgCFuox+4c/Bxer5/BJME2eMYmRz8UILd9vpq&#10;g7WPFz5QPkpnNIRTjQ56kam2NrU9BUyrOBGr9hnngKLr3Fk/40XDw2jLoniwAQfWhh4nanpqv47f&#10;wcH5/WVoYnNXVtV5Xx4kv0nO3rnbm2X/BEZokX/z3/WrV/xqr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ACcbxQAAAN0AAAAPAAAAAAAAAAAAAAAAAJgCAABkcnMv&#10;ZG93bnJldi54bWxQSwUGAAAAAAQABAD1AAAAigMAAAAA&#10;" path="m,1r2,e" filled="f" strokeweight=".22pt">
                          <v:path arrowok="t" o:connecttype="custom" o:connectlocs="0,732;2,732" o:connectangles="0,0"/>
                        </v:shape>
                      </v:group>
                      <v:group id="Group 599" o:spid="_x0000_s1615" style="position:absolute;left:2402;top:796;width:3;height:3" coordorigin="2402,7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600" o:spid="_x0000_s1616" style="position:absolute;left:2402;top:7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rhoMUA&#10;AADdAAAADwAAAGRycy9kb3ducmV2LnhtbESPQUvDQBCF74L/YRnBi9iNOYiJ3ZYSEL2ItPoDptlp&#10;EpqdDdlxG/+9cxC8zfDevPfNeruE0WSa0xDZwcOqAEPcRj9w5+Dr8+X+CUwSZI9jZHLwQwm2m+ur&#10;NdY+XnhP+SCd0RBONTroRaba2tT2FDCt4kSs2inOAUXXubN+xouGh9GWRfFoAw6sDT1O1PTUng/f&#10;wcHx43VoYnNXVtVxV+4lv0vO3rnbm2X3DEZokX/z3/WbV/yqVH7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GuGgxQAAAN0AAAAPAAAAAAAAAAAAAAAAAJgCAABkcnMv&#10;ZG93bnJldi54bWxQSwUGAAAAAAQABAD1AAAAigMAAAAA&#10;" path="m,1r3,e" filled="f" strokeweight=".22pt">
                          <v:path arrowok="t" o:connecttype="custom" o:connectlocs="0,797;3,797" o:connectangles="0,0"/>
                        </v:shape>
                      </v:group>
                      <v:group id="Group 601" o:spid="_x0000_s1617" style="position:absolute;left:1644;top:316;width:3;height:3" coordorigin="1644,3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zGNsUAAADdAAAADwAAAGRycy9kb3ducmV2LnhtbERPS2vCQBC+F/wPywi9&#10;1U0iLTZ1FREtPUjBRCi9DdkxCWZnQ3bN4993C4Xe5uN7zno7mkb01LnasoJ4EYEgLqyuuVRwyY9P&#10;KxDOI2tsLJOCiRxsN7OHNabaDnymPvOlCCHsUlRQed+mUrqiIoNuYVviwF1tZ9AH2JVSdziEcNPI&#10;JIpepMGaQ0OFLe0rKm7Z3Sh4H3DYLeNDf7pd99N3/vz5dYpJqcf5uHsD4Wn0/+I/94cO81+T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ucxjbFAAAA3QAA&#10;AA8AAAAAAAAAAAAAAAAAqgIAAGRycy9kb3ducmV2LnhtbFBLBQYAAAAABAAEAPoAAACcAwAAAAA=&#10;">
                        <v:shape id="Freeform 602" o:spid="_x0000_s1618" style="position:absolute;left:1644;top:3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TaTMIA&#10;AADdAAAADwAAAGRycy9kb3ducmV2LnhtbERPzUrDQBC+C32HZQQv0m7cg5jYbSmBoheR/jzANDsm&#10;wexsyI7b+PauIHibj+931tvZDyrRFPvAFh5WBSjiJrieWwvn0375BCoKssMhMFn4pgjbzeJmjZUL&#10;Vz5QOkqrcgjHCi10ImOldWw68hhXYSTO3EeYPEqGU6vdhNcc7gdtiuJRe+w5N3Q4Ut1R83n88hYu&#10;7y99Hep7U5aXnTlIepOUnLV3t/PuGZTQLP/iP/ery/NLY+D3m3yC3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hNpMwgAAAN0AAAAPAAAAAAAAAAAAAAAAAJgCAABkcnMvZG93&#10;bnJldi54bWxQSwUGAAAAAAQABAD1AAAAhwMAAAAA&#10;" path="m,1r2,e" filled="f" strokeweight=".22pt">
                          <v:path arrowok="t" o:connecttype="custom" o:connectlocs="0,317;2,317" o:connectangles="0,0"/>
                        </v:shape>
                      </v:group>
                      <v:group id="Group 603" o:spid="_x0000_s1619" style="position:absolute;left:1682;top:313;width:3;height:3" coordorigin="1682,31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L92sUAAADdAAAADwAAAGRycy9kb3ducmV2LnhtbERPS2vCQBC+F/wPyxR6&#10;q5sHlpq6BhFbPIhQFUpvQ3ZMQrKzIbtN4r/vFoTe5uN7ziqfTCsG6l1tWUE8j0AQF1bXXCq4nN+f&#10;X0E4j6yxtUwKbuQgX88eVphpO/InDSdfihDCLkMFlfddJqUrKjLo5rYjDtzV9gZ9gH0pdY9jCDet&#10;TKLoRRqsOTRU2NG2oqI5/RgFHyOOmzTeDYfmur19nxfHr0NMSj09Tps3EJ4m/y++u/c6zF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C/drFAAAA3QAA&#10;AA8AAAAAAAAAAAAAAAAAqgIAAGRycy9kb3ducmV2LnhtbFBLBQYAAAAABAAEAPoAAACcAwAAAAA=&#10;">
                        <v:shape id="Freeform 604" o:spid="_x0000_s1620" style="position:absolute;left:1682;top:31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Hno8MA&#10;AADdAAAADwAAAGRycy9kb3ducmV2LnhtbERP20rDQBB9F/oPywh9kXbTINLEbksJSH0R6eUDptkx&#10;CWZnQ3bcxr93BcG3OZzrbHaT61WkMXSeDayWGSji2tuOGwOX88tiDSoIssXeMxn4pgC77exug6X1&#10;Nz5SPEmjUgiHEg20IkOpdahbchiWfiBO3IcfHUqCY6PtiLcU7nqdZ9mTdthxamhxoKql+vP05Qxc&#10;3w9d5auHvCiu+/wo8U1itMbM76f9MyihSf7Ff+5Xm+YX+SP8fpNO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Hno8MAAADdAAAADwAAAAAAAAAAAAAAAACYAgAAZHJzL2Rv&#10;d25yZXYueG1sUEsFBgAAAAAEAAQA9QAAAIgDAAAAAA==&#10;" path="m,2r3,e" filled="f" strokeweight=".22pt">
                          <v:path arrowok="t" o:connecttype="custom" o:connectlocs="0,315;3,315" o:connectangles="0,0"/>
                        </v:shape>
                      </v:group>
                      <v:group id="Group 605" o:spid="_x0000_s1621" style="position:absolute;left:1740;top:304;width:3;height:3" coordorigin="1740,30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shape id="Freeform 606" o:spid="_x0000_s1622" style="position:absolute;left:1740;top:30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cT8MA&#10;AADdAAAADwAAAGRycy9kb3ducmV2LnhtbERPS2rDMBDdF3oHMYVuSiPXixC7UUIwlHZTQj4HmFgT&#10;28QaGWuquLevCoHs5vG+s1xPrleRxtB5NvA2y0AR19523Bg4Hj5eF6CCIFvsPZOBXwqwXj0+LLG0&#10;/so7intpVArhUKKBVmQotQ51Sw7DzA/EiTv70aEkODbajnhN4a7XeZbNtcOOU0OLA1Ut1Zf9jzNw&#10;2n52la9e8qI4bfKdxG+J0Rrz/DRt3kEJTXIX39xfNs0v8jn8f5NO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7/cT8MAAADdAAAADwAAAAAAAAAAAAAAAACYAgAAZHJzL2Rv&#10;d25yZXYueG1sUEsFBgAAAAAEAAQA9QAAAIgDAAAAAA==&#10;" path="m,1r2,e" filled="f" strokeweight=".22pt">
                          <v:path arrowok="t" o:connecttype="custom" o:connectlocs="0,305;2,305" o:connectangles="0,0"/>
                        </v:shape>
                      </v:group>
                      <v:group id="Group 607" o:spid="_x0000_s1623" style="position:absolute;left:1838;top:292;width:3;height:3" coordorigin="1838,29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n72cQAAADdAAAADwAAAGRycy9kb3ducmV2LnhtbERPS2vCQBC+C/6HZQRv&#10;dRPFR6OriKj0IIVqofQ2ZMckmJ0N2TWJ/74rFLzNx/ec1aYzpWiodoVlBfEoAkGcWl1wpuD7cnhb&#10;gHAeWWNpmRQ8yMFm3e+tMNG25S9qzj4TIYRdggpy76tESpfmZNCNbEUcuKutDfoA60zqGtsQbko5&#10;jqKZNFhwaMixol1O6e18NwqOLbbbSbxvTrfr7vF7mX7+nGJSajjotksQnjr/Ev+7P3SY/z6e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zn72cQAAADdAAAA&#10;DwAAAAAAAAAAAAAAAACqAgAAZHJzL2Rvd25yZXYueG1sUEsFBgAAAAAEAAQA+gAAAJsDAAAAAA==&#10;">
                        <v:shape id="Freeform 608" o:spid="_x0000_s1624" style="position:absolute;left:1838;top:29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tpsUA&#10;AADdAAAADwAAAGRycy9kb3ducmV2LnhtbESPQUvDQBCF74L/YRnBi9iNOYiJ3ZYSEL2ItPoDptlp&#10;EpqdDdlxG/+9cxC8zfDevPfNeruE0WSa0xDZwcOqAEPcRj9w5+Dr8+X+CUwSZI9jZHLwQwm2m+ur&#10;NdY+XnhP+SCd0RBONTroRaba2tT2FDCt4kSs2inOAUXXubN+xouGh9GWRfFoAw6sDT1O1PTUng/f&#10;wcHx43VoYnNXVtVxV+4lv0vO3rnbm2X3DEZokX/z3/WbV/yqVFz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bO2mxQAAAN0AAAAPAAAAAAAAAAAAAAAAAJgCAABkcnMv&#10;ZG93bnJldi54bWxQSwUGAAAAAAQABAD1AAAAigMAAAAA&#10;" path="m,1r3,e" filled="f" strokeweight=".22pt">
                          <v:path arrowok="t" o:connecttype="custom" o:connectlocs="0,293;3,293" o:connectangles="0,0"/>
                        </v:shape>
                      </v:group>
                      <v:group id="Group 609" o:spid="_x0000_s1625" style="position:absolute;left:1874;top:287;width:3;height:3" coordorigin="1874,28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shape id="Freeform 610" o:spid="_x0000_s1626" style="position:absolute;left:1874;top:28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N3fcUA&#10;AADdAAAADwAAAGRycy9kb3ducmV2LnhtbESPQUvEQAyF74L/YYjgRdypFcTWnV2WguhFZHf9AdlO&#10;bIudTOnE2frvzUHwlvBe3vuy3i5hNJnmNER2cLcqwBC30Q/cOfg4Pt8+gkmC7HGMTA5+KMF2c3mx&#10;xtrHM+8pH6QzGsKpRge9yFRbm9qeAqZVnIhV+4xzQNF17qyf8azhYbRlUTzYgANrQ48TNT21X4fv&#10;4OD0/jI0sbkpq+q0K/eS3yRn79z11bJ7AiO0yL/57/rVK351r/z6jY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3d9xQAAAN0AAAAPAAAAAAAAAAAAAAAAAJgCAABkcnMv&#10;ZG93bnJldi54bWxQSwUGAAAAAAQABAD1AAAAigMAAAAA&#10;" path="m,1r3,e" filled="f" strokeweight=".22pt">
                          <v:path arrowok="t" o:connecttype="custom" o:connectlocs="0,288;3,288" o:connectangles="0,0"/>
                        </v:shape>
                      </v:group>
                      <v:group id="Group 611" o:spid="_x0000_s1627" style="position:absolute;left:1934;top:277;width:3;height:3" coordorigin="1934,27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Q68MAAADdAAAADwAAAGRycy9kb3ducmV2LnhtbERPS4vCMBC+L/gfwgje&#10;1rSKi1ajiLjiQQQfIN6GZmyLzaQ02bb++82CsLf5+J6zWHWmFA3VrrCsIB5GIIhTqwvOFFwv359T&#10;EM4jaywtk4IXOVgtex8LTLRt+UTN2WcihLBLUEHufZVI6dKcDLqhrYgD97C1QR9gnUldYxvCTSlH&#10;UfQlDRYcGnKsaJNT+jz/GAW7Ftv1ON42h+dj87pfJsfbISalBv1uPQfhqfP/4rd7r8P82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RVDrwwAAAN0AAAAP&#10;AAAAAAAAAAAAAAAAAKoCAABkcnMvZG93bnJldi54bWxQSwUGAAAAAAQABAD6AAAAmgMAAAAA&#10;">
                        <v:shape id="Freeform 612" o:spid="_x0000_s1628" style="position:absolute;left:1934;top:27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1MkcMA&#10;AADdAAAADwAAAGRycy9kb3ducmV2LnhtbERP20rDQBB9F/oPywh9kXbTCNLEbksJSH0R6eUDptkx&#10;CWZnQ3bcxr93BcG3OZzrbHaT61WkMXSeDayWGSji2tuOGwOX88tiDSoIssXeMxn4pgC77exug6X1&#10;Nz5SPEmjUgiHEg20IkOpdahbchiWfiBO3IcfHUqCY6PtiLcU7nqdZ9mTdthxamhxoKql+vP05Qxc&#10;3w9d5auHvCiu+/wo8U1itMbM76f9MyihSf7Ff+5Xm+YXjzn8fpNO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1MkcMAAADdAAAADwAAAAAAAAAAAAAAAACYAgAAZHJzL2Rv&#10;d25yZXYueG1sUEsFBgAAAAAEAAQA9QAAAIgDAAAAAA==&#10;" path="m,2r3,e" filled="f" strokeweight=".22pt">
                          <v:path arrowok="t" o:connecttype="custom" o:connectlocs="0,279;3,279" o:connectangles="0,0"/>
                        </v:shape>
                      </v:group>
                      <v:group id="Group 613" o:spid="_x0000_s1629" style="position:absolute;left:1613;top:508;width:3;height:3" coordorigin="1613,50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614" o:spid="_x0000_s1630" style="position:absolute;left:1613;top:50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xfsMA&#10;AADdAAAADwAAAGRycy9kb3ducmV2LnhtbERP20rDQBB9F/yHZQq+SLsxSmlit6UERF9EevmAaXZM&#10;QrOzITtu49+7guDbHM511tvJ9SrSGDrPBh4WGSji2tuOGwOn48t8BSoIssXeMxn4pgDbze3NGkvr&#10;r7yneJBGpRAOJRpoRYZS61C35DAs/ECcuE8/OpQEx0bbEa8p3PU6z7KldthxamhxoKql+nL4cgbO&#10;H69d5av7vCjOu3wv8V1itMbczabdMyihSf7Ff+43m+YXj0/w+006Q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xfsMAAADdAAAADwAAAAAAAAAAAAAAAACYAgAAZHJzL2Rv&#10;d25yZXYueG1sUEsFBgAAAAAEAAQA9QAAAIgDAAAAAA==&#10;" path="m,1r2,e" filled="f" strokeweight=".22pt">
                          <v:path arrowok="t" o:connecttype="custom" o:connectlocs="0,509;2,509" o:connectangles="0,0"/>
                        </v:shape>
                      </v:group>
                      <v:group id="Group 615" o:spid="_x0000_s1631" style="position:absolute;left:1711;top:496;width:3;height:3" coordorigin="1711,4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616" o:spid="_x0000_s1632" style="position:absolute;left:1711;top:4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KksMA&#10;AADdAAAADwAAAGRycy9kb3ducmV2LnhtbERP20rDQBB9F/yHZQRfxG4aoTSx21ICoi8ivXzANDtN&#10;QrOzITvdxr93BcG3OZzrrDaT61WkMXSeDcxnGSji2tuOGwPHw9vzElQQZIu9ZzLwTQE26/u7FZbW&#10;33hHcS+NSiEcSjTQigyl1qFuyWGY+YE4cWc/OpQEx0bbEW8p3PU6z7KFdthxamhxoKql+rK/OgOn&#10;r/eu8tVTXhSnbb6T+CkxWmMeH6btKyihSf7Ff+4Pm+YXLwv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ZKksMAAADdAAAADwAAAAAAAAAAAAAAAACYAgAAZHJzL2Rv&#10;d25yZXYueG1sUEsFBgAAAAAEAAQA9QAAAIgDAAAAAA==&#10;" path="m,1r3,e" filled="f" strokeweight=".22pt">
                          <v:path arrowok="t" o:connecttype="custom" o:connectlocs="0,497;3,497" o:connectangles="0,0"/>
                        </v:shape>
                      </v:group>
                      <v:group id="Group 617" o:spid="_x0000_s1633" style="position:absolute;left:1747;top:489;width:3;height:3" coordorigin="1747,48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618" o:spid="_x0000_s1634" style="position:absolute;left:1747;top:48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7e8UA&#10;AADdAAAADwAAAGRycy9kb3ducmV2LnhtbESPQUvEQAyF74L/YYjgRdypFcTWnV2WguhFZHf9AdlO&#10;bIudTOnE2frvzUHwlvBe3vuy3i5hNJnmNER2cLcqwBC30Q/cOfg4Pt8+gkmC7HGMTA5+KMF2c3mx&#10;xtrHM+8pH6QzGsKpRge9yFRbm9qeAqZVnIhV+4xzQNF17qyf8azhYbRlUTzYgANrQ48TNT21X4fv&#10;4OD0/jI0sbkpq+q0K/eS3yRn79z11bJ7AiO0yL/57/rVK351r7j6jY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Xt7xQAAAN0AAAAPAAAAAAAAAAAAAAAAAJgCAABkcnMv&#10;ZG93bnJldi54bWxQSwUGAAAAAAQABAD1AAAAigMAAAAA&#10;" path="m,1r3,e" filled="f" strokeweight=".22pt">
                          <v:path arrowok="t" o:connecttype="custom" o:connectlocs="0,490;3,490" o:connectangles="0,0"/>
                        </v:shape>
                      </v:group>
                      <v:group id="Group 619" o:spid="_x0000_s1635" style="position:absolute;left:1807;top:481;width:3;height:3" coordorigin="1807,48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620" o:spid="_x0000_s1636" style="position:absolute;left:1807;top:48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UEAMUA&#10;AADdAAAADwAAAGRycy9kb3ducmV2LnhtbESPQUvEQAyF74L/YYjgRdypRcTWnV2WguhFZHf9AdlO&#10;bIudTOnE2frvzUHwlvBe3vuy3i5hNJnmNER2cLcqwBC30Q/cOfg4Pt8+gkmC7HGMTA5+KMF2c3mx&#10;xtrHM+8pH6QzGsKpRge9yFRbm9qeAqZVnIhV+4xzQNF17qyf8azhYbRlUTzYgANrQ48TNT21X4fv&#10;4OD0/jI0sbkpq+q0K/eS3yRn79z11bJ7AiO0yL/57/rVK351r/z6jY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QQAxQAAAN0AAAAPAAAAAAAAAAAAAAAAAJgCAABkcnMv&#10;ZG93bnJldi54bWxQSwUGAAAAAAQABAD1AAAAigMAAAAA&#10;" path="m,2r3,e" filled="f" strokeweight=".22pt">
                          <v:path arrowok="t" o:connecttype="custom" o:connectlocs="0,483;3,483" o:connectangles="0,0"/>
                        </v:shape>
                      </v:group>
                      <v:group id="Group 621" o:spid="_x0000_s1637" style="position:absolute;left:1903;top:469;width:3;height:3" coordorigin="1903,46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MjlsQAAADdAAAADwAAAGRycy9kb3ducmV2LnhtbERPTWvCQBC9F/wPywje&#10;dBNtpY2uIqLFgwhqoXgbsmMSzM6G7JrEf+8WhN7m8T5nvuxMKRqqXWFZQTyKQBCnVhecKfg5b4ef&#10;IJxH1lhaJgUPcrBc9N7mmGjb8pGak89ECGGXoILc+yqR0qU5GXQjWxEH7mprgz7AOpO6xjaEm1KO&#10;o2gqDRYcGnKsaJ1TejvdjYLvFtvVJN40+9t1/bicPw6/+5iUGvS71QyEp87/i1/unQ7zv95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MjlsQAAADdAAAA&#10;DwAAAAAAAAAAAAAAAACqAgAAZHJzL2Rvd25yZXYueG1sUEsFBgAAAAAEAAQA+gAAAJsDAAAAAA==&#10;">
                        <v:shape id="Freeform 622" o:spid="_x0000_s1638" style="position:absolute;left:1903;top:46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s/7MMA&#10;AADdAAAADwAAAGRycy9kb3ducmV2LnhtbERP20rDQBB9F/oPywh9kXbTINLEbksJSH0R6eUDptkx&#10;CWZnQ3bcxr93BcG3OZzrbHaT61WkMXSeDayWGSji2tuOGwOX88tiDSoIssXeMxn4pgC77exug6X1&#10;Nz5SPEmjUgiHEg20IkOpdahbchiWfiBO3IcfHUqCY6PtiLcU7nqdZ9mTdthxamhxoKql+vP05Qxc&#10;3w9d5auHvCiu+/wo8U1itMbM76f9MyihSf7Ff+5Xm+YXjzn8fpNO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s/7MMAAADdAAAADwAAAAAAAAAAAAAAAACYAgAAZHJzL2Rv&#10;d25yZXYueG1sUEsFBgAAAAAEAAQA9QAAAIgDAAAAAA==&#10;" path="m,2r3,e" filled="f" strokeweight=".22pt">
                          <v:path arrowok="t" o:connecttype="custom" o:connectlocs="0,471;3,471" o:connectangles="0,0"/>
                        </v:shape>
                      </v:group>
                      <v:group id="Group 623" o:spid="_x0000_s1639" style="position:absolute;left:1942;top:465;width:3;height:3" coordorigin="1942,46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0YesQAAADdAAAADwAAAGRycy9kb3ducmV2LnhtbERPTWvCQBC9F/wPywje&#10;dBO1YqOriKh4kEK1UHobsmMSzM6G7JrEf+8WhN7m8T5nue5MKRqqXWFZQTyKQBCnVhecKfi+7Idz&#10;EM4jaywtk4IHOVivem9LTLRt+Yuas89ECGGXoILc+yqR0qU5GXQjWxEH7mprgz7AOpO6xjaEm1KO&#10;o2gmDRYcGnKsaJtTejvfjYJDi+1mEu+a0+26ffxe3j9/TjEpNeh3mwUIT53/F7/cRx3mf0w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0YesQAAADdAAAA&#10;DwAAAAAAAAAAAAAAAACqAgAAZHJzL2Rvd25yZXYueG1sUEsFBgAAAAAEAAQA+gAAAJsDAAAAAA==&#10;">
                        <v:shape id="Freeform 624" o:spid="_x0000_s1640" style="position:absolute;left:1942;top:46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4CA8MA&#10;AADdAAAADwAAAGRycy9kb3ducmV2LnhtbERP20rDQBB9F/yHZQRfxG4aijSx21ICoi8ivXzANDtN&#10;QrOzITvdxr93BcG3OZzrrDaT61WkMXSeDcxnGSji2tuOGwPHw9vzElQQZIu9ZzLwTQE26/u7FZbW&#10;33hHcS+NSiEcSjTQigyl1qFuyWGY+YE4cWc/OpQEx0bbEW8p3PU6z7IX7bDj1NDiQFVL9WV/dQZO&#10;X+9d5aunvChO23wn8VNitMY8PkzbV1BCk/yL/9wfNs0vFgv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4CA8MAAADdAAAADwAAAAAAAAAAAAAAAACYAgAAZHJzL2Rv&#10;d25yZXYueG1sUEsFBgAAAAAEAAQA9QAAAIgDAAAAAA==&#10;" path="m,1r2,e" filled="f" strokeweight=".22pt">
                          <v:path arrowok="t" o:connecttype="custom" o:connectlocs="0,466;2,466" o:connectangles="0,0"/>
                        </v:shape>
                      </v:group>
                      <v:group id="Group 625" o:spid="_x0000_s1641" style="position:absolute;left:1999;top:457;width:3;height:3" coordorigin="1999,45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gllcQAAADdAAAADwAAAGRycy9kb3ducmV2LnhtbERPTWvCQBC9C/0PyxR6&#10;003aWmrqKiJVPIhgFMTbkB2TYHY2ZLdJ/PddQfA2j/c503lvKtFS40rLCuJRBII4s7rkXMHxsBp+&#10;g3AeWWNlmRTcyMF89jKYYqJtx3tqU5+LEMIuQQWF93UipcsKMuhGtiYO3MU2Bn2ATS51g10IN5V8&#10;j6IvabDk0FBgTcuCsmv6ZxSsO+wWH/Fvu71elrfzYbw7bWNS6u21X/yA8NT7p/jh3ugwf/I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gllcQAAADdAAAA&#10;DwAAAAAAAAAAAAAAAACqAgAAZHJzL2Rvd25yZXYueG1sUEsFBgAAAAAEAAQA+gAAAJsDAAAAAA==&#10;">
                        <v:shape id="Freeform 626" o:spid="_x0000_s1642" style="position:absolute;left:1999;top:45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A578MA&#10;AADdAAAADwAAAGRycy9kb3ducmV2LnhtbERP20rDQBB9F/yHZQRfxG4apDSx21ICoi8ivXzANDtN&#10;QrOzITvdxr93BcG3OZzrrDaT61WkMXSeDcxnGSji2tuOGwPHw9vzElQQZIu9ZzLwTQE26/u7FZbW&#10;33hHcS+NSiEcSjTQigyl1qFuyWGY+YE4cWc/OpQEx0bbEW8p3PU6z7KFdthxamhxoKql+rK/OgOn&#10;r/eu8tVTXhSnbb6T+CkxWmMeH6btKyihSf7Ff+4Pm+YXLwv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A578MAAADdAAAADwAAAAAAAAAAAAAAAACYAgAAZHJzL2Rv&#10;d25yZXYueG1sUEsFBgAAAAAEAAQA9QAAAIgDAAAAAA==&#10;" path="m,2r3,e" filled="f" strokeweight=".22pt">
                          <v:path arrowok="t" o:connecttype="custom" o:connectlocs="0,459;3,459" o:connectangles="0,0"/>
                        </v:shape>
                      </v:group>
                      <v:group id="Group 627" o:spid="_x0000_s1643" style="position:absolute;left:2098;top:445;width:3;height:2" coordorigin="2098,445" coordsize="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shape id="Freeform 628" o:spid="_x0000_s1644" style="position:absolute;left:2098;top:445;width:3;height:2;visibility:visible;mso-wrap-style:square;v-text-anchor:top" coordsize="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FFH8YA&#10;AADdAAAADwAAAGRycy9kb3ducmV2LnhtbESP0WrCQBBF3wv+wzJCX4puWkrR1FW0RRCkoLEfMGSn&#10;SejubMxuTfr3zoPg2wz3zr1nFqvBO3WhLjaBDTxPM1DEZbANVwa+T9vJDFRMyBZdYDLwTxFWy9HD&#10;AnMbej7SpUiVkhCOORqoU2pzrWNZk8c4DS2xaD+h85hk7SptO+wl3Dv9kmVv2mPD0lBjSx81lb/F&#10;nzewmzvvnra2L/bYfp0PmzX6z4Mxj+Nh/Q4q0ZDu5tv1zgr+/FVw5RsZQS+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8FFH8YAAADdAAAADwAAAAAAAAAAAAAAAACYAgAAZHJz&#10;L2Rvd25yZXYueG1sUEsFBgAAAAAEAAQA9QAAAIsDAAAAAA==&#10;" path="m,l2,e" filled="f" strokeweight=".34pt">
                          <v:path arrowok="t" o:connecttype="custom" o:connectlocs="0,0;2,0" o:connectangles="0,0"/>
                        </v:shape>
                      </v:group>
                      <v:group id="Group 629" o:spid="_x0000_s1645" style="position:absolute;left:2136;top:438;width:3;height:3" coordorigin="2136,43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UvkMQAAADdAAAADwAAAGRycy9kb3ducmV2LnhtbERPTWvCQBC9F/oflil4&#10;001qLTW6ikhbPIhgFMTbkB2TYHY2ZLdJ/PeuIPQ2j/c582VvKtFS40rLCuJRBII4s7rkXMHx8DP8&#10;AuE8ssbKMim4kYPl4vVljom2He+pTX0uQgi7BBUU3teJlC4ryKAb2Zo4cBfbGPQBNrnUDXYh3FTy&#10;PYo+pcGSQ0OBNa0Lyq7pn1Hw22G3Gsff7fZ6Wd/Oh8nutI1JqcFbv5qB8NT7f/HTvdFh/vRj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UvkMQAAADdAAAA&#10;DwAAAAAAAAAAAAAAAACqAgAAZHJzL2Rvd25yZXYueG1sUEsFBgAAAAAEAAQA+gAAAJsDAAAAAA==&#10;">
                        <v:shape id="Freeform 630" o:spid="_x0000_s1646" style="position:absolute;left:2136;top:43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yS3cUA&#10;AADdAAAADwAAAGRycy9kb3ducmV2LnhtbESPQUvEQAyF74L/YYjgRdypBcXWnV2WguhFZHf9AdlO&#10;bIudTOnE2frvzUHwlvBe3vuy3i5hNJnmNER2cLcqwBC30Q/cOfg4Pt8+gkmC7HGMTA5+KMF2c3mx&#10;xtrHM+8pH6QzGsKpRge9yFRbm9qeAqZVnIhV+4xzQNF17qyf8azhYbRlUTzYgANrQ48TNT21X4fv&#10;4OD0/jI0sbkpq+q0K/eS3yRn79z11bJ7AiO0yL/57/rVK351r/z6jY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JLdxQAAAN0AAAAPAAAAAAAAAAAAAAAAAJgCAABkcnMv&#10;ZG93bnJldi54bWxQSwUGAAAAAAQABAD1AAAAigMAAAAA&#10;" path="m,1r2,e" filled="f" strokeweight=".22pt">
                          <v:path arrowok="t" o:connecttype="custom" o:connectlocs="0,439;2,439" o:connectangles="0,0"/>
                        </v:shape>
                      </v:group>
                      <v:group id="Group 631" o:spid="_x0000_s1647" style="position:absolute;left:1584;top:697;width:3;height:3" coordorigin="1584,69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632" o:spid="_x0000_s1648" style="position:absolute;left:1584;top:69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KpMcMA&#10;AADdAAAADwAAAGRycy9kb3ducmV2LnhtbERP20rDQBB9F/oPywh9kXbTgNLEbksJSH0R6eUDptkx&#10;CWZnQ3bcxr93BcG3OZzrbHaT61WkMXSeDayWGSji2tuOGwOX88tiDSoIssXeMxn4pgC77exug6X1&#10;Nz5SPEmjUgiHEg20IkOpdahbchiWfiBO3IcfHUqCY6PtiLcU7nqdZ9mTdthxamhxoKql+vP05Qxc&#10;3w9d5auHvCiu+/wo8U1itMbM76f9MyihSf7Ff+5Xm+YXjzn8fpNO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KpMcMAAADdAAAADwAAAAAAAAAAAAAAAACYAgAAZHJzL2Rv&#10;d25yZXYueG1sUEsFBgAAAAAEAAQA9QAAAIgDAAAAAA==&#10;" path="m,2r2,e" filled="f" strokeweight=".22pt">
                          <v:path arrowok="t" o:connecttype="custom" o:connectlocs="0,699;2,699" o:connectangles="0,0"/>
                        </v:shape>
                      </v:group>
                      <v:group id="Group 633" o:spid="_x0000_s1649" style="position:absolute;left:1620;top:693;width:3;height:3" coordorigin="1620,69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634" o:spid="_x0000_s1650" style="position:absolute;left:1620;top:69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U3sMA&#10;AADdAAAADwAAAGRycy9kb3ducmV2LnhtbERP20rDQBB9F/yHZQq+SLsxaGlit6UERF9EevmAaXZM&#10;QrOzITtu49+7guDbHM511tvJ9SrSGDrPBh4WGSji2tuOGwOn48t8BSoIssXeMxn4pgDbze3NGkvr&#10;r7yneJBGpRAOJRpoRYZS61C35DAs/ECcuE8/OpQEx0bbEa8p3PU6z7KldthxamhxoKql+nL4cgbO&#10;H69d5av7vCjOu3wv8V1itMbczabdMyihSf7Ff+43m+YXT4/w+006Q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eU3sMAAADdAAAADwAAAAAAAAAAAAAAAACYAgAAZHJzL2Rv&#10;d25yZXYueG1sUEsFBgAAAAAEAAQA9QAAAIgDAAAAAA==&#10;" path="m,1r2,e" filled="f" strokeweight=".22pt">
                          <v:path arrowok="t" o:connecttype="custom" o:connectlocs="0,694;2,694" o:connectangles="0,0"/>
                        </v:shape>
                      </v:group>
                      <v:group id="Group 635" o:spid="_x0000_s1651" style="position:absolute;left:1678;top:685;width:3;height:3" coordorigin="1678,68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636" o:spid="_x0000_s1652" style="position:absolute;left:1678;top:68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mvMsMA&#10;AADdAAAADwAAAGRycy9kb3ducmV2LnhtbERP20rDQBB9F/yHZQRfxG4asDSx21ICoi8ivXzANDtN&#10;QrOzITvdxr93BcG3OZzrrDaT61WkMXSeDcxnGSji2tuOGwPHw9vzElQQZIu9ZzLwTQE26/u7FZbW&#10;33hHcS+NSiEcSjTQigyl1qFuyWGY+YE4cWc/OpQEx0bbEW8p3PU6z7KFdthxamhxoKql+rK/OgOn&#10;r/eu8tVTXhSnbb6T+CkxWmMeH6btKyihSf7Ff+4Pm+YXLwv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mvMsMAAADdAAAADwAAAAAAAAAAAAAAAACYAgAAZHJzL2Rv&#10;d25yZXYueG1sUEsFBgAAAAAEAAQA9QAAAIgDAAAAAA==&#10;" path="m,2r2,e" filled="f" strokeweight=".22pt">
                          <v:path arrowok="t" o:connecttype="custom" o:connectlocs="0,687;2,687" o:connectangles="0,0"/>
                        </v:shape>
                      </v:group>
                      <v:group id="Group 637" o:spid="_x0000_s1653" style="position:absolute;left:1776;top:673;width:3;height:3" coordorigin="1776,67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638" o:spid="_x0000_s1654" style="position:absolute;left:1776;top:67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qe28UA&#10;AADdAAAADwAAAGRycy9kb3ducmV2LnhtbESPQUvEQAyF74L/YYjgRdypBcXWnV2WguhFZHf9AdlO&#10;bIudTOnE2frvzUHwlvBe3vuy3i5hNJnmNER2cLcqwBC30Q/cOfg4Pt8+gkmC7HGMTA5+KMF2c3mx&#10;xtrHM+8pH6QzGsKpRge9yFRbm9qeAqZVnIhV+4xzQNF17qyf8azhYbRlUTzYgANrQ48TNT21X4fv&#10;4OD0/jI0sbkpq+q0K/eS3yRn79z11bJ7AiO0yL/57/rVK351r7j6jY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ap7bxQAAAN0AAAAPAAAAAAAAAAAAAAAAAJgCAABkcnMv&#10;ZG93bnJldi54bWxQSwUGAAAAAAQABAD1AAAAigMAAAAA&#10;" path="m,2r2,e" filled="f" strokeweight=".22pt">
                          <v:path arrowok="t" o:connecttype="custom" o:connectlocs="0,675;2,675" o:connectangles="0,0"/>
                        </v:shape>
                      </v:group>
                      <v:group id="Group 639" o:spid="_x0000_s1655" style="position:absolute;left:1814;top:666;width:3;height:3" coordorigin="1814,66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y5TcUAAADdAAAADwAAAGRycy9kb3ducmV2LnhtbERPTWvCQBC9F/wPywi9&#10;1U0slpq6CUFUPEihWii9DdkxCcnOhuyaxH/fLRR6m8f7nE02mVYM1LvasoJ4EYEgLqyuuVTwedk/&#10;vYJwHllja5kU3MlBls4eNphoO/IHDWdfihDCLkEFlfddIqUrKjLoFrYjDtzV9gZ9gH0pdY9jCDet&#10;XEbRizRYc2iosKNtRUVzvhkFhxHH/DneDafmur1/X1bvX6eYlHqcT/kbCE+T/xf/uY86zF+v1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suU3FAAAA3QAA&#10;AA8AAAAAAAAAAAAAAAAAqgIAAGRycy9kb3ducmV2LnhtbFBLBQYAAAAABAAEAPoAAACcAwAAAAA=&#10;">
                        <v:shape id="Freeform 640" o:spid="_x0000_s1656" style="position:absolute;left:1814;top:66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BYYMUA&#10;AADdAAAADwAAAGRycy9kb3ducmV2LnhtbESPQUvDQBCF74L/YRnBi9iNORQTuy0lIHoRaesPmGbH&#10;JJidDdlxG/+9cxC8zfDevPfNZreE0WSa0xDZwcOqAEPcRj9w5+Dj9Hz/CCYJsscxMjn4oQS77fXV&#10;BmsfL3ygfJTOaAinGh30IlNtbWp7CphWcSJW7TPOAUXXubN+xouGh9GWRbG2AQfWhh4nanpqv47f&#10;wcH5/WVoYnNXVtV5Xx4kv0nO3rnbm2X/BEZokX/z3/WrV/xqr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FhgxQAAAN0AAAAPAAAAAAAAAAAAAAAAAJgCAABkcnMv&#10;ZG93bnJldi54bWxQSwUGAAAAAAQABAD1AAAAigMAAAAA&#10;" path="m,1r3,e" filled="f" strokeweight=".22pt">
                          <v:path arrowok="t" o:connecttype="custom" o:connectlocs="0,667;3,667" o:connectangles="0,0"/>
                        </v:shape>
                      </v:group>
                      <v:group id="Group 641" o:spid="_x0000_s1657" style="position:absolute;left:1872;top:659;width:3;height:3" coordorigin="1872,65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Z/9sMAAADdAAAADwAAAGRycy9kb3ducmV2LnhtbERPS4vCMBC+C/6HMIK3&#10;Na2y4naNIqLiQRZ8wLK3oRnbYjMpTWzrv98Igrf5+J4zX3amFA3VrrCsIB5FIIhTqwvOFFzO248Z&#10;COeRNZaWScGDHCwX/d4cE21bPlJz8pkIIewSVJB7XyVSujQng25kK+LAXW1t0AdYZ1LX2IZwU8px&#10;FE2lwYJDQ44VrXNKb6e7UbBrsV1N4k1zuF3Xj7/z58/vISalhoNu9Q3CU+ff4pd7r8P8r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n/2wwAAAN0AAAAP&#10;AAAAAAAAAAAAAAAAAKoCAABkcnMvZG93bnJldi54bWxQSwUGAAAAAAQABAD6AAAAmgMAAAAA&#10;">
                        <v:shape id="Freeform 642" o:spid="_x0000_s1658" style="position:absolute;left:1872;top:65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5jjMMA&#10;AADdAAAADwAAAGRycy9kb3ducmV2LnhtbERPS2rDMBDdF3oHMYVuSiPXixC7UUIwlHZTQj4HmFgT&#10;28QaGWuquLevCoHs5vG+s1xPrleRxtB5NvA2y0AR19523Bg4Hj5eF6CCIFvsPZOBXwqwXj0+LLG0&#10;/so7intpVArhUKKBVmQotQ51Sw7DzA/EiTv70aEkODbajnhN4a7XeZbNtcOOU0OLA1Ut1Zf9jzNw&#10;2n52la9e8qI4bfKdxG+J0Rrz/DRt3kEJTXIX39xfNs0v5jn8f5NO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5jjMMAAADdAAAADwAAAAAAAAAAAAAAAACYAgAAZHJzL2Rv&#10;d25yZXYueG1sUEsFBgAAAAAEAAQA9QAAAIgDAAAAAA==&#10;" path="m,1r2,e" filled="f" strokeweight=".22pt">
                          <v:path arrowok="t" o:connecttype="custom" o:connectlocs="0,660;2,660" o:connectangles="0,0"/>
                        </v:shape>
                      </v:group>
                      <v:group id="Group 643" o:spid="_x0000_s1659" style="position:absolute;left:1970;top:647;width:3;height:3" coordorigin="1970,64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hEGsUAAADdAAAADwAAAGRycy9kb3ducmV2LnhtbERPTWvCQBC9F/wPyxS8&#10;NZsoDTXNKiJVPIRCVSi9DdkxCWZnQ3abxH/fLRR6m8f7nHwzmVYM1LvGsoIkikEQl1Y3XCm4nPdP&#10;LyCcR9bYWiYFd3KwWc8ecsy0HfmDhpOvRAhhl6GC2vsuk9KVNRl0ke2IA3e1vUEfYF9J3eMYwk0r&#10;F3GcSo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oRBrFAAAA3QAA&#10;AA8AAAAAAAAAAAAAAAAAqgIAAGRycy9kb3ducmV2LnhtbFBLBQYAAAAABAAEAPoAAACcAwAAAAA=&#10;">
                        <v:shape id="Freeform 644" o:spid="_x0000_s1660" style="position:absolute;left:1970;top:64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teY8MA&#10;AADdAAAADwAAAGRycy9kb3ducmV2LnhtbERP20rDQBB9F/yHZQRfxG4apDSx21ICoi8ivXzANDtN&#10;QrOzITvdxr93BcG3OZzrrDaT61WkMXSeDcxnGSji2tuOGwPHw9vzElQQZIu9ZzLwTQE26/u7FZbW&#10;33hHcS+NSiEcSjTQigyl1qFuyWGY+YE4cWc/OpQEx0bbEW8p3PU6z7KFdthxamhxoKql+rK/OgOn&#10;r/eu8tVTXhSnbb6T+CkxWmMeH6btKyihSf7Ff+4Pm+YXixf4/Sado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teY8MAAADdAAAADwAAAAAAAAAAAAAAAACYAgAAZHJzL2Rv&#10;d25yZXYueG1sUEsFBgAAAAAEAAQA9QAAAIgDAAAAAA==&#10;" path="m,1r3,e" filled="f" strokeweight=".22pt">
                          <v:path arrowok="t" o:connecttype="custom" o:connectlocs="0,648;3,648" o:connectangles="0,0"/>
                        </v:shape>
                      </v:group>
                      <v:group id="Group 645" o:spid="_x0000_s1661" style="position:absolute;left:2009;top:642;width:3;height:3" coordorigin="2009,64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159cUAAADdAAAADwAAAGRycy9kb3ducmV2LnhtbERPS2vCQBC+F/wPyxS8&#10;1U2UhJq6ikiVHkKhKpTehuyYBLOzIbvN4993C4Xe5uN7zmY3mkb01LnasoJ4EYEgLqyuuVRwvRyf&#10;nkE4j6yxsUwKJnKw284eNphpO/AH9WdfihDCLkMFlfdtJqUrKjLoFrYlDtzNdgZ9gF0pdYdDCDeN&#10;XEZRKg3WHBoqbOlQUXE/fxsFpwGH/Sp+7fP77TB9XZL3zzwmpeaP4/4FhKfR/4v/3G86zF+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NefXFAAAA3QAA&#10;AA8AAAAAAAAAAAAAAAAAqgIAAGRycy9kb3ducmV2LnhtbFBLBQYAAAAABAAEAPoAAACcAwAAAAA=&#10;">
                        <v:shape id="Freeform 646" o:spid="_x0000_s1662" style="position:absolute;left:2009;top:64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Vlj8MA&#10;AADdAAAADwAAAGRycy9kb3ducmV2LnhtbERPzUrDQBC+C77DMkIvYjfNIZjYbSmBYi8irT7ANDtN&#10;QrOzITtu49u7guBtPr7fWW9nN6hIU+g9G1gtM1DEjbc9twY+P/ZPz6CCIFscPJOBbwqw3dzfrbGy&#10;/sZHiidpVQrhUKGBTmSstA5NRw7D0o/Eibv4yaEkOLXaTnhL4W7QeZYV2mHPqaHDkeqOmuvpyxk4&#10;v7/2ta8f87I87/KjxDeJ0RqzeJh3L6CEZvkX/7kPNs0viwJ+v0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Vlj8MAAADdAAAADwAAAAAAAAAAAAAAAACYAgAAZHJzL2Rv&#10;d25yZXYueG1sUEsFBgAAAAAEAAQA9QAAAIgDAAAAAA==&#10;" path="m,1r2,e" filled="f" strokeweight=".22pt">
                          <v:path arrowok="t" o:connecttype="custom" o:connectlocs="0,643;2,643" o:connectangles="0,0"/>
                        </v:shape>
                      </v:group>
                      <v:group id="Group 647" o:spid="_x0000_s1663" style="position:absolute;left:2066;top:635;width:3;height:3" coordorigin="2066,63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NCGcQAAADdAAAADwAAAGRycy9kb3ducmV2LnhtbERPTWvCQBC9C/0PyxR6&#10;001aamvqKiJVPIhgFMTbkB2TYHY2ZLdJ/PddQfA2j/c503lvKtFS40rLCuJRBII4s7rkXMHxsBp+&#10;g3AeWWNlmRTcyMF89jKYYqJtx3tqU5+LEMIuQQWF93UipcsKMuhGtiYO3MU2Bn2ATS51g10IN5V8&#10;j6KxNFhyaCiwpmVB2TX9MwrWHXaLj/i33V4vy9v58Lk7bWNS6u21X/yA8NT7p/jh3ugwfzL+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NCGcQAAADdAAAA&#10;DwAAAAAAAAAAAAAAAACqAgAAZHJzL2Rvd25yZXYueG1sUEsFBgAAAAAEAAQA+gAAAJsDAAAAAA==&#10;">
                        <v:shape id="Freeform 648" o:spid="_x0000_s1664" style="position:absolute;left:2066;top:63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ZUZsUA&#10;AADdAAAADwAAAGRycy9kb3ducmV2LnhtbESPQUvDQBCF74L/YRnBi9iNORQTuy0lIHoRaesPmGbH&#10;JJidDdlxG/+9cxC8zfDevPfNZreE0WSa0xDZwcOqAEPcRj9w5+Dj9Hz/CCYJsscxMjn4oQS77fXV&#10;BmsfL3ygfJTOaAinGh30IlNtbWp7CphWcSJW7TPOAUXXubN+xouGh9GWRbG2AQfWhh4nanpqv47f&#10;wcH5/WVoYnNXVtV5Xx4kv0nO3rnbm2X/BEZokX/z3/WrV/xqr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lRmxQAAAN0AAAAPAAAAAAAAAAAAAAAAAJgCAABkcnMv&#10;ZG93bnJldi54bWxQSwUGAAAAAAQABAD1AAAAigMAAAAA&#10;" path="m,1r3,e" filled="f" strokeweight=".22pt">
                          <v:path arrowok="t" o:connecttype="custom" o:connectlocs="0,636;3,636" o:connectangles="0,0"/>
                        </v:shape>
                      </v:group>
                      <v:group id="Group 649" o:spid="_x0000_s1665" style="position:absolute;left:2165;top:621;width:3;height:3" coordorigin="2165,62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Bz8MMAAADdAAAADwAAAGRycy9kb3ducmV2LnhtbERPTYvCMBC9C/sfwix4&#10;07QrilajiOyKBxHUhcXb0IxtsZmUJtvWf28Ewds83ucsVp0pRUO1KywriIcRCOLU6oIzBb/nn8EU&#10;hPPIGkvLpOBODlbLj94CE21bPlJz8pkIIewSVJB7XyVSujQng25oK+LAXW1t0AdYZ1LX2IZwU8qv&#10;KJpIgwWHhhwr2uSU3k7/RsG2xXY9ir+b/e26uV/O48PfPial+p/deg7CU+ff4pd7p8P82WQ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gHPwwwAAAN0AAAAP&#10;AAAAAAAAAAAAAAAAAKoCAABkcnMvZG93bnJldi54bWxQSwUGAAAAAAQABAD6AAAAmgMAAAAA&#10;">
                        <v:shape id="Freeform 650" o:spid="_x0000_s1666" style="position:absolute;left:2165;top:62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nOvcUA&#10;AADdAAAADwAAAGRycy9kb3ducmV2LnhtbESPwU7DQAxE70j8w8pIXBDdkAOQ0G1VRUJwQagtH+Bm&#10;TRKR9UZZsw1/jw9I3GzNeOZ5vV3CaDLNaYjs4G5VgCFuox+4c/BxfL59BJME2eMYmRz8UILt5vJi&#10;jbWPZ95TPkhnNIRTjQ56kam2NrU9BUyrOBGr9hnngKLr3Fk/41nDw2jLori3AQfWhh4nanpqvw7f&#10;wcHp/WVoYnNTVtVpV+4lv0nO3rnrq2X3BEZokX/z3/WrV/zqQfn1Gx3B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c69xQAAAN0AAAAPAAAAAAAAAAAAAAAAAJgCAABkcnMv&#10;ZG93bnJldi54bWxQSwUGAAAAAAQABAD1AAAAigMAAAAA&#10;" path="m,1r2,e" filled="f" strokeweight=".22pt">
                          <v:path arrowok="t" o:connecttype="custom" o:connectlocs="0,622;2,622" o:connectangles="0,0"/>
                        </v:shape>
                      </v:group>
                      <v:group id="Group 651" o:spid="_x0000_s1667" style="position:absolute;left:2201;top:616;width:3;height:3" coordorigin="2201,6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pK8QAAADdAAAADwAAAGRycy9kb3ducmV2LnhtbERPTWvCQBC9F/wPywje&#10;dBOltY2uIqLFgwhqoXgbsmMSzM6G7JrEf+8WhN7m8T5nvuxMKRqqXWFZQTyKQBCnVhecKfg5b4ef&#10;IJxH1lhaJgUPcrBc9N7mmGjb8pGak89ECGGXoILc+yqR0qU5GXQjWxEH7mprgz7AOpO6xjaEm1KO&#10;o+hDGiw4NORY0Tqn9Ha6GwXfLbarSbxp9rfr+nE5vx9+9zEpNeh3qxkIT53/F7/cOx3mf01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pK8QAAADdAAAA&#10;DwAAAAAAAAAAAAAAAACqAgAAZHJzL2Rvd25yZXYueG1sUEsFBgAAAAAEAAQA+gAAAJsDAAAAAA==&#10;">
                        <v:shape id="Freeform 652" o:spid="_x0000_s1668" style="position:absolute;left:2201;top:6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f1UcMA&#10;AADdAAAADwAAAGRycy9kb3ducmV2LnhtbERPzUrDQBC+C32HZYRepN00B21it6UEpF5E+vMA0+yY&#10;BLOzITtu49u7guBtPr7f2ewm16tIY+g8G1gtM1DEtbcdNwYu55fFGlQQZIu9ZzLwTQF229ndBkvr&#10;b3ykeJJGpRAOJRpoRYZS61C35DAs/UCcuA8/OpQEx0bbEW8p3PU6z7JH7bDj1NDiQFVL9efpyxm4&#10;vh+6ylcPeVFc9/lR4pvEaI2Z30/7Z1BCk/yL/9yvNs0vnnL4/Sad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f1UcMAAADdAAAADwAAAAAAAAAAAAAAAACYAgAAZHJzL2Rv&#10;d25yZXYueG1sUEsFBgAAAAAEAAQA9QAAAIgDAAAAAA==&#10;" path="m,1r2,e" filled="f" strokeweight=".22pt">
                          <v:path arrowok="t" o:connecttype="custom" o:connectlocs="0,617;2,617" o:connectangles="0,0"/>
                        </v:shape>
                      </v:group>
                      <v:group id="Group 653" o:spid="_x0000_s1669" style="position:absolute;left:2261;top:609;width:3;height:3" coordorigin="2261,60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HSx8QAAADdAAAADwAAAGRycy9kb3ducmV2LnhtbERPTWvCQBC9F/wPywje&#10;dBPFaqOriKh4kEK1UHobsmMSzM6G7JrEf+8WhN7m8T5nue5MKRqqXWFZQTyKQBCnVhecKfi+7Idz&#10;EM4jaywtk4IHOVivem9LTLRt+Yuas89ECGGXoILc+yqR0qU5GXQjWxEH7mprgz7AOpO6xjaEm1KO&#10;o+hdGiw4NORY0Tan9Ha+GwWHFtvNJN41p9t1+/i9TD9/TjEpNeh3mwUIT53/F7/cRx3mf8w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7HSx8QAAADdAAAA&#10;DwAAAAAAAAAAAAAAAACqAgAAZHJzL2Rvd25yZXYueG1sUEsFBgAAAAAEAAQA+gAAAJsDAAAAAA==&#10;">
                        <v:shape id="Freeform 654" o:spid="_x0000_s1670" style="position:absolute;left:2261;top:60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LIvsMA&#10;AADdAAAADwAAAGRycy9kb3ducmV2LnhtbERP20rDQBB9F/yHZQq+SLsxiG1it6UERF9EevmAaXZM&#10;QrOzITtu49+7guDbHM511tvJ9SrSGDrPBh4WGSji2tuOGwOn48t8BSoIssXeMxn4pgDbze3NGkvr&#10;r7yneJBGpRAOJRpoRYZS61C35DAs/ECcuE8/OpQEx0bbEa8p3PU6z7In7bDj1NDiQFVL9eXw5Qyc&#10;P167ylf3eVGcd/le4rvEaI25m027Z1BCk/yL/9xvNs0vlo/w+006Q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LIvsMAAADdAAAADwAAAAAAAAAAAAAAAACYAgAAZHJzL2Rv&#10;d25yZXYueG1sUEsFBgAAAAAEAAQA9QAAAIgDAAAAAA==&#10;" path="m,1r2,e" filled="f" strokeweight=".22pt">
                          <v:path arrowok="t" o:connecttype="custom" o:connectlocs="0,610;2,610" o:connectangles="0,0"/>
                        </v:shape>
                      </v:group>
                      <v:group id="Group 655" o:spid="_x0000_s1671" style="position:absolute;left:2134;top:813;width:3;height:3" coordorigin="2134,81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TvKMQAAADdAAAADwAAAGRycy9kb3ducmV2LnhtbERPTWvCQBC9F/oflin0&#10;pptUtDV1FREVD1JoFMTbkB2TYHY2ZLdJ/PeuIPQ2j/c5s0VvKtFS40rLCuJhBII4s7rkXMHxsBl8&#10;gXAeWWNlmRTcyMFi/voyw0Tbjn+pTX0uQgi7BBUU3teJlC4ryKAb2po4cBfbGPQBNrnUDXYh3FTy&#10;I4om0mDJoaHAmlYFZdf0zyjYdtgtR/G63V8vq9v5MP457WNS6v2tX36D8NT7f/HTvdNh/vRz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TvKMQAAADdAAAA&#10;DwAAAAAAAAAAAAAAAACqAgAAZHJzL2Rvd25yZXYueG1sUEsFBgAAAAAEAAQA+gAAAJsDAAAAAA==&#10;">
                        <v:shape id="Freeform 656" o:spid="_x0000_s1672" style="position:absolute;left:2134;top:81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zzUsMA&#10;AADdAAAADwAAAGRycy9kb3ducmV2LnhtbERPzUrDQBC+C77DMoIXsZvmUJvYbSkB0YtIfx5gmp0m&#10;odnZkJ1u49u7guBtPr7fWW0m16tIY+g8G5jPMlDEtbcdNwaOh7fnJaggyBZ7z2TgmwJs1vd3Kyyt&#10;v/GO4l4alUI4lGigFRlKrUPdksMw8wNx4s5+dCgJjo22I95SuOt1nmUL7bDj1NDiQFVL9WV/dQZO&#10;X+9d5aunvChO23wn8VNitMY8PkzbV1BCk/yL/9wfNs0vXhbw+006Q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zzUsMAAADdAAAADwAAAAAAAAAAAAAAAACYAgAAZHJzL2Rv&#10;d25yZXYueG1sUEsFBgAAAAAEAAQA9QAAAIgDAAAAAA==&#10;" path="m,1r2,e" filled="f" strokeweight=".22pt">
                          <v:path arrowok="t" o:connecttype="custom" o:connectlocs="0,814;2,814" o:connectangles="0,0"/>
                        </v:shape>
                      </v:group>
                      <v:group id="Group 657" o:spid="_x0000_s1673" style="position:absolute;left:2230;top:801;width:3;height:3" coordorigin="2230,80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UxMQAAADdAAAADwAAAGRycy9kb3ducmV2LnhtbERPS2vCQBC+F/oflil4&#10;000qNZq6ikhbPIjgA6S3ITsmwexsyG6T+O9dQehtPr7nzJe9qURLjSstK4hHEQjizOqScwWn4/dw&#10;CsJ5ZI2VZVJwIwfLxevLHFNtO95Te/C5CCHsUlRQeF+nUrqsIINuZGviwF1sY9AH2ORSN9iFcFPJ&#10;9yiaSIMlh4YCa1oXlF0Pf0bBT4fdahx/tdvrZX37PX7sztuYlBq89atPEJ56/y9+ujc6zJ8l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rUxMQAAADdAAAA&#10;DwAAAAAAAAAAAAAAAACqAgAAZHJzL2Rvd25yZXYueG1sUEsFBgAAAAAEAAQA+gAAAJsDAAAAAA==&#10;">
                        <v:shape id="Freeform 658" o:spid="_x0000_s1674" style="position:absolute;left:2230;top:80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u8UA&#10;AADdAAAADwAAAGRycy9kb3ducmV2LnhtbESPwU7DQAxE70j8w8pIXBDdkAOQ0G1VRUJwQagtH+Bm&#10;TRKR9UZZsw1/jw9I3GzNeOZ5vV3CaDLNaYjs4G5VgCFuox+4c/BxfL59BJME2eMYmRz8UILt5vJi&#10;jbWPZ95TPkhnNIRTjQ56kam2NrU9BUyrOBGr9hnngKLr3Fk/41nDw2jLori3AQfWhh4nanpqvw7f&#10;wcHp/WVoYnNTVtVpV+4lv0nO3rnrq2X3BEZokX/z3/WrV/zqQXH1Gx3B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38K7xQAAAN0AAAAPAAAAAAAAAAAAAAAAAJgCAABkcnMv&#10;ZG93bnJldi54bWxQSwUGAAAAAAQABAD1AAAAigMAAAAA&#10;" path="m,1r2,e" filled="f" strokeweight=".22pt">
                          <v:path arrowok="t" o:connecttype="custom" o:connectlocs="0,802;2,802" o:connectangles="0,0"/>
                        </v:shape>
                      </v:group>
                      <v:group id="Group 659" o:spid="_x0000_s1675" style="position:absolute;left:2268;top:793;width:3;height:3" coordorigin="2268,79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nlLcQAAADdAAAADwAAAGRycy9kb3ducmV2LnhtbERPTWvCQBC9F/oflil4&#10;000qtTW6ikhbPIhgFMTbkB2TYHY2ZLdJ/PeuIPQ2j/c582VvKtFS40rLCuJRBII4s7rkXMHx8DP8&#10;AuE8ssbKMim4kYPl4vVljom2He+pTX0uQgi7BBUU3teJlC4ryKAb2Zo4cBfbGPQBNrnUDXYh3FTy&#10;PYom0mDJoaHAmtYFZdf0zyj47bBbjePvdnu9rG/nw8futI1JqcFbv5qB8NT7f/HTvdFh/vRz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lnlLcQAAADdAAAA&#10;DwAAAAAAAAAAAAAAAACqAgAAZHJzL2Rvd25yZXYueG1sUEsFBgAAAAAEAAQA+gAAAJsDAAAAAA==&#10;">
                        <v:shape id="Freeform 660" o:spid="_x0000_s1676" style="position:absolute;left:2268;top:79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y+msUA&#10;AADdAAAADwAAAGRycy9kb3ducmV2LnhtbESPQUvDQBCF74L/YRnBi9iNOUgTuy0lIHoRaesPmGbH&#10;JJidDdlxG/+9cxC8zfDevPfNZreE0WSa0xDZwcOqAEPcRj9w5+Dj9Hy/BpME2eMYmRz8UILd9vpq&#10;g7WPFz5QPkpnNIRTjQ56kam2NrU9BUyrOBGr9hnngKLr3Fk/40XDw2jLoni0AQfWhh4nanpqv47f&#10;wcH5/WVoYnNXVtV5Xx4kv0nO3rnbm2X/BEZokX/z3/WrV/xqrfz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fL6axQAAAN0AAAAPAAAAAAAAAAAAAAAAAJgCAABkcnMv&#10;ZG93bnJldi54bWxQSwUGAAAAAAQABAD1AAAAigMAAAAA&#10;" path="m,2r2,e" filled="f" strokeweight=".22pt">
                          <v:path arrowok="t" o:connecttype="custom" o:connectlocs="0,795;2,795" o:connectangles="0,0"/>
                        </v:shape>
                      </v:group>
                      <v:group id="Group 661" o:spid="_x0000_s1677" style="position:absolute;left:2328;top:786;width:3;height:3" coordorigin="2328,78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ZDMMAAADdAAAADwAAAGRycy9kb3ducmV2LnhtbERPS4vCMBC+C/6HMII3&#10;Tavs4naNIqLiQRZ8wLK3oRnbYjMpTWzrv98Igrf5+J4zX3amFA3VrrCsIB5HIIhTqwvOFFzO29EM&#10;hPPIGkvLpOBBDpaLfm+OibYtH6k5+UyEEHYJKsi9rxIpXZqTQTe2FXHgrrY26AOsM6lrbEO4KeUk&#10;ij6lwYJDQ44VrXNKb6e7UbBrsV1N401zuF3Xj7/zx8/vISalhoNu9Q3CU+ff4pd7r8P8r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pkMwwAAAN0AAAAP&#10;AAAAAAAAAAAAAAAAAKoCAABkcnMvZG93bnJldi54bWxQSwUGAAAAAAQABAD6AAAAmgMAAAAA&#10;">
                        <v:shape id="Freeform 662" o:spid="_x0000_s1678" style="position:absolute;left:2328;top:78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KFdsMA&#10;AADdAAAADwAAAGRycy9kb3ducmV2LnhtbERPzWrCQBC+F/oOyxR6KXXTHMSkriKBYi9FtH2AMTsm&#10;wexsyI5r+vbdguBtPr7fWa4n16tIY+g8G3ibZaCIa287bgz8fH+8LkAFQbbYeyYDvxRgvXp8WGJp&#10;/ZX3FA/SqBTCoUQDrchQah3qlhyGmR+IE3fyo0NJcGy0HfGawl2v8yyba4cdp4YWB6paqs+HizNw&#10;3G27ylcveVEcN/le4pfEaI15fpo276CEJrmLb+5Pm+YXixz+v0kn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KFdsMAAADdAAAADwAAAAAAAAAAAAAAAACYAgAAZHJzL2Rv&#10;d25yZXYueG1sUEsFBgAAAAAEAAQA9QAAAIgDAAAAAA==&#10;" path="m,1r2,e" filled="f" strokeweight=".22pt">
                          <v:path arrowok="t" o:connecttype="custom" o:connectlocs="0,787;2,787" o:connectangles="0,0"/>
                        </v:shape>
                      </v:group>
                      <v:group id="Group 663" o:spid="_x0000_s1679" style="position:absolute;left:2424;top:774;width:3;height:3" coordorigin="2424,77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Si4MUAAADdAAAADwAAAGRycy9kb3ducmV2LnhtbERPTWvCQBC9F/wPyxS8&#10;NZsoLTHNKiJVPIRCVSi9DdkxCWZnQ3abxH/fLRR6m8f7nHwzmVYM1LvGsoIkikEQl1Y3XCm4nPdP&#10;KQjnkTW2lknBnRxs1rOHHDNtR/6g4eQrEULYZaig9r7LpHRlTQZdZDviwF1tb9AH2FdS9ziGcNPK&#10;RRy/SI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kouDFAAAA3QAA&#10;AA8AAAAAAAAAAAAAAAAAqgIAAGRycy9kb3ducmV2LnhtbFBLBQYAAAAABAAEAPoAAACcAwAAAAA=&#10;">
                        <v:shape id="Freeform 664" o:spid="_x0000_s1680" style="position:absolute;left:2424;top:77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e4mcMA&#10;AADdAAAADwAAAGRycy9kb3ducmV2LnhtbERP20rDQBB9F/yHZYS+SLsxiDRpt6UEpL6I9PIB0+w0&#10;CWZnQ3bcxr93BcG3OZzrrLeT61WkMXSeDTwtMlDEtbcdNwbOp9f5ElQQZIu9ZzLwTQG2m/u7NZbW&#10;3/hA8SiNSiEcSjTQigyl1qFuyWFY+IE4cVc/OpQEx0bbEW8p3PU6z7IX7bDj1NDiQFVL9efxyxm4&#10;fOy7ylePeVFcdvlB4rvEaI2ZPUy7FSihSf7Ff+43m+YXy2f4/Sad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e4mcMAAADdAAAADwAAAAAAAAAAAAAAAACYAgAAZHJzL2Rv&#10;d25yZXYueG1sUEsFBgAAAAAEAAQA9QAAAIgDAAAAAA==&#10;" path="m,1r2,e" filled="f" strokeweight=".22pt">
                          <v:path arrowok="t" o:connecttype="custom" o:connectlocs="0,775;2,775" o:connectangles="0,0"/>
                        </v:shape>
                      </v:group>
                      <v:group id="Group 665" o:spid="_x0000_s1681" style="position:absolute;left:2462;top:777;width:5;height:2" coordorigin="2462,777" coordsize="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GfD8UAAADdAAAADwAAAGRycy9kb3ducmV2LnhtbERPS2vCQBC+F/wPyxS8&#10;1U2UFE1dRaRKD1JoIpTehuyYBLOzIbvN4993C4Xe5uN7znY/mkb01LnasoJ4EYEgLqyuuVRwzU9P&#10;axDOI2tsLJOCiRzsd7OHLabaDvxBfeZLEULYpaig8r5NpXRFRQbdwrbEgbvZzqAPsCul7nAI4aaR&#10;yyh6lgZrDg0VtnSsqLhn30bBecDhsIpf+8v9dpy+8uT98xKTUvPH8fACwtPo/8V/7jcd5m/W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LBnw/FAAAA3QAA&#10;AA8AAAAAAAAAAAAAAAAAqgIAAGRycy9kb3ducmV2LnhtbFBLBQYAAAAABAAEAPoAAACcAwAAAAA=&#10;">
                        <v:shape id="Freeform 666" o:spid="_x0000_s1682" style="position:absolute;left:2462;top:777;width:5;height:2;visibility:visible;mso-wrap-style:square;v-text-anchor:top" coordsize="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df8UA&#10;AADdAAAADwAAAGRycy9kb3ducmV2LnhtbERP32vCMBB+H+x/CDfYy9BUEbGdUUQQNxDmVNTHo7k1&#10;1eZSmsx2//0iDPZ2H9/Pm847W4kbNb50rGDQT0AQ506XXCg47Fe9CQgfkDVWjknBD3mYzx4fpphp&#10;1/In3XahEDGEfYYKTAh1JqXPDVn0fVcTR+7LNRZDhE0hdYNtDLeVHCbJWFosOTYYrGlpKL/uvq2C&#10;D5O253a0OZ5eLmk6dOvt+p23Sj0/dYtXEIG68C/+c7/pOD+djOH+TTxB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1/xQAAAN0AAAAPAAAAAAAAAAAAAAAAAJgCAABkcnMv&#10;ZG93bnJldi54bWxQSwUGAAAAAAQABAD1AAAAigMAAAAA&#10;" path="m,l5,e" filled="f" strokeweight=".82pt">
                          <v:path arrowok="t" o:connecttype="custom" o:connectlocs="0,0;5,0" o:connectangles="0,0"/>
                        </v:shape>
                      </v:group>
                      <v:group id="Group 667" o:spid="_x0000_s1683" style="position:absolute;left:1841;top:261;width:3;height:3" coordorigin="1841,26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k48UAAADdAAAADwAAAGRycy9kb3ducmV2LnhtbERPS2vCQBC+F/oflil4&#10;M5tU6iN1FZG2eBDBB0hvQ3ZMgtnZkN0m8d+7gtDbfHzPmS97U4mWGldaVpBEMQjizOqScwWn4/dw&#10;CsJ5ZI2VZVJwIwfLxevLHFNtO95Te/C5CCHsUlRQeF+nUrqsIIMusjVx4C62MegDbHKpG+xCuKnk&#10;exyPpcGSQ0OBNa0Lyq6HP6Pgp8NuNUq+2u31sr79Hj92521CSg3e+tUnCE+9/xc/3Rsd5s+m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1fpOPFAAAA3QAA&#10;AA8AAAAAAAAAAAAAAAAAqgIAAGRycy9kb3ducmV2LnhtbFBLBQYAAAAABAAEAPoAAACcAwAAAAA=&#10;">
                        <v:shape id="Freeform 668" o:spid="_x0000_s1684" style="position:absolute;left:1841;top:26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qynMUA&#10;AADdAAAADwAAAGRycy9kb3ducmV2LnhtbESPQUvDQBCF74L/YRnBi9iNOUgTuy0lIHoRaesPmGbH&#10;JJidDdlxG/+9cxC8zfDevPfNZreE0WSa0xDZwcOqAEPcRj9w5+Dj9Hy/BpME2eMYmRz8UILd9vpq&#10;g7WPFz5QPkpnNIRTjQ56kam2NrU9BUyrOBGr9hnngKLr3Fk/40XDw2jLoni0AQfWhh4nanpqv47f&#10;wcH5/WVoYnNXVtV5Xx4kv0nO3rnbm2X/BEZokX/z3/WrV/xqrbj6jY5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rKcxQAAAN0AAAAPAAAAAAAAAAAAAAAAAJgCAABkcnMv&#10;ZG93bnJldi54bWxQSwUGAAAAAAQABAD1AAAAigMAAAAA&#10;" path="m,1r2,e" filled="f" strokeweight=".22pt">
                          <v:path arrowok="t" o:connecttype="custom" o:connectlocs="0,262;2,262" o:connectangles="0,0"/>
                        </v:shape>
                      </v:group>
                      <v:group id="Group 669" o:spid="_x0000_s1685" style="position:absolute;left:1985;top:352;width:3;height:3" coordorigin="1985,35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shape id="Freeform 670" o:spid="_x0000_s1686" style="position:absolute;left:1985;top:35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oR8UA&#10;AADdAAAADwAAAGRycy9kb3ducmV2LnhtbESPQUvDQBCF74L/YRnBi9iNOYiJ3ZYSEL2ItPoDptlp&#10;EpqdDdlxG/+9cxC8zfDevPfNeruE0WSa0xDZwcOqAEPcRj9w5+Dr8+X+CUwSZI9jZHLwQwm2m+ur&#10;NdY+XnhP+SCd0RBONTroRaba2tT2FDCt4kSs2inOAUXXubN+xouGh9GWRfFoAw6sDT1O1PTUng/f&#10;wcHx43VoYnNXVtVxV+4lv0vO3rnbm2X3DEZokX/z3/WbV/yqUn7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pShHxQAAAN0AAAAPAAAAAAAAAAAAAAAAAJgCAABkcnMv&#10;ZG93bnJldi54bWxQSwUGAAAAAAQABAD1AAAAigMAAAAA&#10;" path="m,1r2,e" filled="f" strokeweight=".22pt">
                          <v:path arrowok="t" o:connecttype="custom" o:connectlocs="0,353;2,353" o:connectangles="0,0"/>
                        </v:shape>
                      </v:group>
                      <v:group id="Group 671" o:spid="_x0000_s1687" style="position:absolute;left:2014;top:371;width:3;height:3" coordorigin="2014,37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P0cMAAADdAAAADwAAAGRycy9kb3ducmV2LnhtbERPTYvCMBC9C/sfwgh7&#10;07S7KGs1ioi7eBBBXRBvQzO2xWZSmtjWf28Ewds83ufMFp0pRUO1KywriIcRCOLU6oIzBf/H38EP&#10;COeRNZaWScGdHCzmH70ZJtq2vKfm4DMRQtglqCD3vkqkdGlOBt3QVsSBu9jaoA+wzqSusQ3hppRf&#10;UTSWBgsODTlWtMopvR5uRsFfi+3yO1432+tldT8fR7vTNialPvvdcgrCU+ff4pd7o8P8y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Iw/RwwAAAN0AAAAP&#10;AAAAAAAAAAAAAAAAAKoCAABkcnMvZG93bnJldi54bWxQSwUGAAAAAAQABAD6AAAAmgMAAAAA&#10;">
                        <v:shape id="Freeform 672" o:spid="_x0000_s1688" style="position:absolute;left:2014;top:37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sTq8IA&#10;AADdAAAADwAAAGRycy9kb3ducmV2LnhtbERPzWrCQBC+F/oOywheSt00B2miq0igtJdS1D7AmB2T&#10;YHY2ZKdrfPtuQehtPr7fWW8n16tIY+g8G3hZZKCIa287bgx8H9+eX0EFQbbYeyYDNwqw3Tw+rLG0&#10;/sp7igdpVArhUKKBVmQotQ51Sw7Dwg/EiTv70aEkODbajnhN4a7XeZYttcOOU0OLA1Ut1ZfDjzNw&#10;+nrvKl895UVx2uV7iZ8SozVmPpt2K1BCk/yL7+4Pm+YXRQ5/36QT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OrwgAAAN0AAAAPAAAAAAAAAAAAAAAAAJgCAABkcnMvZG93&#10;bnJldi54bWxQSwUGAAAAAAQABAD1AAAAhwMAAAAA&#10;" path="m,1r2,e" filled="f" strokeweight=".22pt">
                          <v:path arrowok="t" o:connecttype="custom" o:connectlocs="0,372;2,372" o:connectangles="0,0"/>
                        </v:shape>
                      </v:group>
                      <v:group id="Group 673" o:spid="_x0000_s1689" style="position:absolute;left:2124;top:441;width:3;height:3" coordorigin="2124,4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00PcUAAADdAAAADwAAAGRycy9kb3ducmV2LnhtbERPS2vCQBC+F/wPywi9&#10;1U0MLTV1FQm29BCEqiC9DdkxCWZnQ3abx7/vFoTe5uN7zno7mkb01LnasoJ4EYEgLqyuuVRwPr0/&#10;vYJwHlljY5kUTORgu5k9rDHVduAv6o++FCGEXYoKKu/bVEpXVGTQLWxLHLir7Qz6ALtS6g6HEG4a&#10;uYyiF2mw5tBQYUtZRcXt+GMUfAw47JJ43+e3azZ9n54PlzwmpR7n4+4NhKfR/4vv7k8d5q9W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9ND3FAAAA3QAA&#10;AA8AAAAAAAAAAAAAAAAAqgIAAGRycy9kb3ducmV2LnhtbFBLBQYAAAAABAAEAPoAAACcAwAAAAA=&#10;">
                        <v:shape id="Freeform 674" o:spid="_x0000_s1690" style="position:absolute;left:2124;top:4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4uRMMA&#10;AADdAAAADwAAAGRycy9kb3ducmV2LnhtbERPzUrDQBC+F3yHZQQvxW4MRUzstpSA2IuUVh9gmh2T&#10;YHY2ZMdt+vZuoeBtPr7fWW0m16tIY+g8G3haZKCIa287bgx8fb49voAKgmyx90wGLhRgs76brbC0&#10;/swHikdpVArhUKKBVmQotQ51Sw7Dwg/Eifv2o0NJcGy0HfGcwl2v8yx71g47Tg0tDlS1VP8cf52B&#10;0/69q3w1z4vitM0PEj8kRmvMw/20fQUlNMm/+Obe2TS/KJZw/Sad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54uRMMAAADdAAAADwAAAAAAAAAAAAAAAACYAgAAZHJzL2Rv&#10;d25yZXYueG1sUEsFBgAAAAAEAAQA9QAAAIgDAAAAAA==&#10;" path="m,1r2,e" filled="f" strokeweight=".22pt">
                          <v:path arrowok="t" o:connecttype="custom" o:connectlocs="0,442;2,442" o:connectangles="0,0"/>
                        </v:shape>
                      </v:group>
                      <v:group id="Group 675" o:spid="_x0000_s1691" style="position:absolute;left:1618;top:263;width:3;height:3" coordorigin="1618,26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gJ0sUAAADdAAAADwAAAGRycy9kb3ducmV2LnhtbERPTWvCQBC9F/wPywi9&#10;1U0slpq6CUFUPEihWii9DdkxCcnOhuyaxH/fLRR6m8f7nE02mVYM1LvasoJ4EYEgLqyuuVTwedk/&#10;vYJwHllja5kU3MlBls4eNphoO/IHDWdfihDCLkEFlfddIqUrKjLoFrYjDtzV9gZ9gH0pdY9jCDet&#10;XEbRizRYc2iosKNtRUVzvhkFhxHH/DneDafmur1/X1bvX6eYlHqcT/kbCE+T/xf/uY86zF+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YCdLFAAAA3QAA&#10;AA8AAAAAAAAAAAAAAAAAqgIAAGRycy9kb3ducmV2LnhtbFBLBQYAAAAABAAEAPoAAACcAwAAAAA=&#10;">
                        <v:shape id="Freeform 676" o:spid="_x0000_s1692" style="position:absolute;left:1618;top:26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AVqMMA&#10;AADdAAAADwAAAGRycy9kb3ducmV2LnhtbERPS2rDMBDdF3oHMYVuSiPXi1C7UUIwlHRTQj4HmFhT&#10;29QaGWuiOLePCoHu5vG+s1hNrleRxtB5NvA2y0AR19523Bg4Hj5f30EFQbbYeyYDVwqwWj4+LLC0&#10;/sI7intpVArhUKKBVmQotQ51Sw7DzA/Eifvxo0NJcGy0HfGSwl2v8yyba4cdp4YWB6paqn/3Z2fg&#10;tN10la9e8qI4rfOdxG+J0Rrz/DStP0AJTfIvvru/bJpfFHP4+yado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AVqMMAAADdAAAADwAAAAAAAAAAAAAAAACYAgAAZHJzL2Rv&#10;d25yZXYueG1sUEsFBgAAAAAEAAQA9QAAAIgDAAAAAA==&#10;" path="m,1r2,e" filled="f" strokeweight=".22pt">
                          <v:path arrowok="t" o:connecttype="custom" o:connectlocs="0,264;2,264" o:connectangles="0,0"/>
                        </v:shape>
                      </v:group>
                      <v:group id="Group 677" o:spid="_x0000_s1693" style="position:absolute;left:1759;top:352;width:3;height:3" coordorigin="1759,35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YyPsQAAADdAAAADwAAAGRycy9kb3ducmV2LnhtbERPTWvCQBC9F/oflil4&#10;000qtTW6ikhbPIhgFMTbkB2TYHY2ZLdJ/PeuIPQ2j/c582VvKtFS40rLCuJRBII4s7rkXMHx8DP8&#10;AuE8ssbKMim4kYPl4vVljom2He+pTX0uQgi7BBUU3teJlC4ryKAb2Zo4cBfbGPQBNrnUDXYh3FTy&#10;PYom0mDJoaHAmtYFZdf0zyj47bBbjePvdnu9rG/nw8futI1JqcFbv5qB8NT7f/HTvdFh/nT6C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YyPsQAAADdAAAA&#10;DwAAAAAAAAAAAAAAAACqAgAAZHJzL2Rvd25yZXYueG1sUEsFBgAAAAAEAAQA+gAAAJsDAAAAAA==&#10;">
                        <v:shape id="Freeform 678" o:spid="_x0000_s1694" style="position:absolute;left:1759;top:35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MkQcUA&#10;AADdAAAADwAAAGRycy9kb3ducmV2LnhtbESPQUvDQBCF74L/YRnBi9iNOYiJ3ZYSEL2ItPoDptlp&#10;EpqdDdlxG/+9cxC8zfDevPfNeruE0WSa0xDZwcOqAEPcRj9w5+Dr8+X+CUwSZI9jZHLwQwm2m+ur&#10;NdY+XnhP+SCd0RBONTroRaba2tT2FDCt4kSs2inOAUXXubN+xouGh9GWRfFoAw6sDT1O1PTUng/f&#10;wcHx43VoYnNXVtVxV+4lv0vO3rnbm2X3DEZokX/z3/WbV/yqUlz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0yRBxQAAAN0AAAAPAAAAAAAAAAAAAAAAAJgCAABkcnMv&#10;ZG93bnJldi54bWxQSwUGAAAAAAQABAD1AAAAigMAAAAA&#10;" path="m,1r3,e" filled="f" strokeweight=".22pt">
                          <v:path arrowok="t" o:connecttype="custom" o:connectlocs="0,353;3,353" o:connectangles="0,0"/>
                        </v:shape>
                      </v:group>
                      <v:group id="Group 679" o:spid="_x0000_s1695" style="position:absolute;left:1790;top:371;width:3;height:3" coordorigin="1790,37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UD18QAAADdAAAADwAAAGRycy9kb3ducmV2LnhtbERPS2vCQBC+F/wPywi9&#10;1U2UFhNdRaSWHkTwAeJtyI5JMDsbstsk/ntXEHqbj+8582VvKtFS40rLCuJRBII4s7rkXMHpuPmY&#10;gnAeWWNlmRTcycFyMXibY6ptx3tqDz4XIYRdigoK7+tUSpcVZNCNbE0cuKttDPoAm1zqBrsQbio5&#10;jqIvabDk0FBgTeuCstvhzyj46bBbTeLvdnu7ru+X4+fuvI1Jqfdhv5qB8NT7f/HL/avD/CRJ4P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lUD18QAAADdAAAA&#10;DwAAAAAAAAAAAAAAAACqAgAAZHJzL2Rvd25yZXYueG1sUEsFBgAAAAAEAAQA+gAAAJsDAAAAAA==&#10;">
                        <v:shape id="Freeform 680" o:spid="_x0000_s1696" style="position:absolute;left:1790;top:37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qWf8QA&#10;AADdAAAADwAAAGRycy9kb3ducmV2LnhtbESPwUrDQBCG74LvsIzQi9iNOYiN3ZYSEHsRafUBptkx&#10;CWZnQ3bcpm/fOQgeh3/+b+Zbb+cwmExT6iM7eFwWYIib6HtuHXx9vj48g0mC7HGITA4ulGC7ub1Z&#10;Y+XjmQ+Uj9IahXCq0EEnMlbWpqajgGkZR2LNvuMUUHScWusnPCs8DLYsiicbsGe90OFIdUfNz/E3&#10;ODh9vPV1rO/L1eq0Kw+S3yVn79zibt69gBGa5X/5r733DpSo/6uNmoDd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6ln/EAAAA3QAAAA8AAAAAAAAAAAAAAAAAmAIAAGRycy9k&#10;b3ducmV2LnhtbFBLBQYAAAAABAAEAPUAAACJAwAAAAA=&#10;" path="m,1r3,e" filled="f" strokeweight=".22pt">
                          <v:path arrowok="t" o:connecttype="custom" o:connectlocs="0,372;3,372" o:connectangles="0,0"/>
                        </v:shape>
                      </v:group>
                      <v:group id="Group 681" o:spid="_x0000_s1697" style="position:absolute;left:1898;top:441;width:3;height:3" coordorigin="1898,4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8senFAAAA3QAA&#10;AA8AAAAAAAAAAAAAAAAAqgIAAGRycy9kb3ducmV2LnhtbFBLBQYAAAAABAAEAPoAAACcAwAAAAA=&#10;">
                        <v:shape id="Freeform 682" o:spid="_x0000_s1698" style="position:absolute;left:1898;top:4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Stk8QA&#10;AADdAAAADwAAAGRycy9kb3ducmV2LnhtbESPwWrDMBBE74X+g9hAL6WR40OI3SghGEp7KSVJP2Bj&#10;bW0Ta2WsjeL+fVUI5DjMzBtmvZ1cryKNofNsYDHPQBHX3nbcGPg+vr2sQAVBtth7JgO/FGC7eXxY&#10;Y2n9lfcUD9KoBOFQooFWZCi1DnVLDsPcD8TJ+/GjQ0lybLQd8Zrgrtd5li21w47TQosDVS3V58PF&#10;GTh9vXeVr57zojjt8r3ET4nRGvM0m3avoIQmuYdv7Q9rIBFz+H+Tno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krZPEAAAA3QAAAA8AAAAAAAAAAAAAAAAAmAIAAGRycy9k&#10;b3ducmV2LnhtbFBLBQYAAAAABAAEAPUAAACJAwAAAAA=&#10;" path="m,1r3,e" filled="f" strokeweight=".22pt">
                          <v:path arrowok="t" o:connecttype="custom" o:connectlocs="0,442;3,442" o:connectangles="0,0"/>
                        </v:shape>
                      </v:group>
                      <v:group id="Group 683" o:spid="_x0000_s1699" style="position:absolute;left:2042;top:532;width:3;height:3" coordorigin="2042,53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KKBcYAAADdAAAADwAAAGRycy9kb3ducmV2LnhtbESPT2vCQBTE7wW/w/KE&#10;3uomlZYSXUMQKz0EoVoQb4/sMwlm34bsmj/fvisUehxm5jfMOh1NI3rqXG1ZQbyIQBAXVtdcKvg5&#10;fb58gHAeWWNjmRRM5CDdzJ7WmGg78Df1R1+KAGGXoILK+zaR0hUVGXQL2xIH72o7gz7IrpS6wyHA&#10;TSNfo+hdGqw5LFTY0rai4na8GwX7AYdsGe/6/HbdTpfT2+Gcx6TU83zMViA8jf4//Nf+0goCcQm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IooFxgAAAN0A&#10;AAAPAAAAAAAAAAAAAAAAAKoCAABkcnMvZG93bnJldi54bWxQSwUGAAAAAAQABAD6AAAAnQMAAAAA&#10;">
                        <v:shape id="Freeform 684" o:spid="_x0000_s1700" style="position:absolute;left:2042;top:53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QfMQA&#10;AADdAAAADwAAAGRycy9kb3ducmV2LnhtbESPUWvCQBCE3wv9D8cW+lLqpUGKRk+RQKkvRdT+gDW3&#10;JqG5vZDbnvHf9wShj8PMfMMs16PrVKQhtJ4NvE0yUMSVty3XBr6PH68zUEGQLXaeycCVAqxXjw9L&#10;LKy/8J7iQWqVIBwKNNCI9IXWoWrIYZj4njh5Zz84lCSHWtsBLwnuOp1n2bt22HJaaLCnsqHq5/Dr&#10;DJx2n23py5d8Pj9t8r3EL4nRGvP8NG4WoIRG+Q/f21trIBGncHuTnoB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BkHzEAAAA3QAAAA8AAAAAAAAAAAAAAAAAmAIAAGRycy9k&#10;b3ducmV2LnhtbFBLBQYAAAAABAAEAPUAAACJAwAAAAA=&#10;" path="m,1r3,e" filled="f" strokeweight=".22pt">
                          <v:path arrowok="t" o:connecttype="custom" o:connectlocs="0,533;3,533" o:connectangles="0,0"/>
                        </v:shape>
                      </v:group>
                      <v:group id="Group 685" o:spid="_x0000_s1701" style="position:absolute;left:1939;top:559;width:137;height:2" coordorigin="1939,559" coordsize="13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Ht+rFAAAA3QAA&#10;AA8AAAAAAAAAAAAAAAAAqgIAAGRycy9kb3ducmV2LnhtbFBLBQYAAAAABAAEAPoAAACcAwAAAAA=&#10;">
                        <v:shape id="Freeform 686" o:spid="_x0000_s1702" style="position:absolute;left:1939;top:559;width:137;height:2;visibility:visible;mso-wrap-style:square;v-text-anchor:top" coordsize="13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LVGsMA&#10;AADdAAAADwAAAGRycy9kb3ducmV2LnhtbESPwWrDMBBE74H+g9hCb7HsQkPsRjEmUOilB6dNz4u1&#10;sZ1KK2OptvP3VaCQ4zAzb5hduVgjJhp971hBlqQgiBune24VfH2+rbcgfEDWaByTgit5KPcPqx0W&#10;2s1c03QMrYgQ9gUq6EIYCil905FFn7iBOHpnN1oMUY6t1CPOEW6NfE7TjbTYc1zocKBDR83P8dcq&#10;CJeszj/yuTL4/XLKBn+QG3NV6ulxqV5BBFrCPfzfftcKbkS4vY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LVGsMAAADdAAAADwAAAAAAAAAAAAAAAACYAgAAZHJzL2Rv&#10;d25yZXYueG1sUEsFBgAAAAAEAAQA9QAAAIgDAAAAAA==&#10;" path="m,l137,e" filled="f" strokeweight=".31592mm">
                          <v:path arrowok="t" o:connecttype="custom" o:connectlocs="0,0;137,0" o:connectangles="0,0"/>
                        </v:shape>
                      </v:group>
                      <v:group id="Group 687" o:spid="_x0000_s1703" style="position:absolute;left:2182;top:621;width:3;height:3" coordorigin="2182,62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688" o:spid="_x0000_s1704" style="position:absolute;left:2182;top:62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yaecQA&#10;AADdAAAADwAAAGRycy9kb3ducmV2LnhtbESPwUrDQBCG74LvsIzQi9iNOYiN3ZYSEHsRafUBptkx&#10;CWZnQ3bcpm/fOQgeh3/+b+Zbb+cwmExT6iM7eFwWYIib6HtuHXx9vj48g0mC7HGITA4ulGC7ub1Z&#10;Y+XjmQ+Uj9IahXCq0EEnMlbWpqajgGkZR2LNvuMUUHScWusnPCs8DLYsiicbsGe90OFIdUfNz/E3&#10;ODh9vPV1rO/L1eq0Kw+S3yVn79zibt69gBGa5X/5r733DpSo76qNmoDd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MmnnEAAAA3QAAAA8AAAAAAAAAAAAAAAAAmAIAAGRycy9k&#10;b3ducmV2LnhtbFBLBQYAAAAABAAEAPUAAACJAwAAAAA=&#10;" path="m,1r2,e" filled="f" strokeweight=".22pt">
                          <v:path arrowok="t" o:connecttype="custom" o:connectlocs="0,622;2,622" o:connectangles="0,0"/>
                        </v:shape>
                      </v:group>
                      <v:group id="Group 689" o:spid="_x0000_s1705" style="position:absolute;left:2326;top:712;width:3;height:3" coordorigin="2326,71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690" o:spid="_x0000_s1706" style="position:absolute;left:2326;top:71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MAosEA&#10;AADdAAAADwAAAGRycy9kb3ducmV2LnhtbERPzWrCQBC+C32HZYRepG7MQTR1FQmU9lJE7QOM2WkS&#10;zM6G7HSNb+8eCh4/vv/NbnSdijSE1rOBxTwDRVx523Jt4Of88bYCFQTZYueZDNwpwG77MtlgYf2N&#10;jxRPUqsUwqFAA41IX2gdqoYchrnviRP36weHkuBQazvgLYW7TudZttQOW04NDfZUNlRdT3/OwOXw&#10;2Za+nOXr9WWfHyV+S4zWmNfpuH8HJTTKU/zv/rIG8myR9qc36Qno7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jAKLBAAAA3QAAAA8AAAAAAAAAAAAAAAAAmAIAAGRycy9kb3du&#10;cmV2LnhtbFBLBQYAAAAABAAEAPUAAACGAwAAAAA=&#10;" path="m,1r2,e" filled="f" strokeweight=".22pt">
                          <v:path arrowok="t" o:connecttype="custom" o:connectlocs="0,713;2,713" o:connectangles="0,0"/>
                        </v:shape>
                      </v:group>
                      <v:group id="Group 691" o:spid="_x0000_s1707" style="position:absolute;left:2354;top:733;width:3;height:3" coordorigin="2354,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692" o:spid="_x0000_s1708" style="position:absolute;left:2354;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07TsUA&#10;AADdAAAADwAAAGRycy9kb3ducmV2LnhtbESPwWrDMBBE74X+g9hCL6WRo0Np3CghGEJ7CSVpP2Bj&#10;bWwTa2WsjeL+fVQo9DjMzBtmuZ58rxKNsQtsYT4rQBHXwXXcWPj+2j6/goqC7LAPTBZ+KMJ6dX+3&#10;xNKFK+8pHaRRGcKxRAutyFBqHeuWPMZZGIizdwqjR8lybLQb8ZrhvtemKF60x47zQosDVS3V58PF&#10;Wzh+vndVqJ7MYnHcmL2knaTkrH18mDZvoIQm+Q//tT+cBVPMDfy+yU9Ar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TtOxQAAAN0AAAAPAAAAAAAAAAAAAAAAAJgCAABkcnMv&#10;ZG93bnJldi54bWxQSwUGAAAAAAQABAD1AAAAigMAAAAA&#10;" path="m,2r3,e" filled="f" strokeweight=".22pt">
                          <v:path arrowok="t" o:connecttype="custom" o:connectlocs="0,735;3,735" o:connectangles="0,0"/>
                        </v:shape>
                      </v:group>
                      <v:group id="Group 693" o:spid="_x0000_s1709" style="position:absolute;left:2465;top:803;width:3;height:3" coordorigin="2465,8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c2MYAAADdAAAADwAAAGRycy9kb3ducmV2LnhtbESPQWvCQBSE74X+h+UV&#10;ems2UVokuoYgWnoQoUYQb4/sMwlm34bsNon/visUehxm5htmlU2mFQP1rrGsIIliEMSl1Q1XCk7F&#10;7m0Bwnlkja1lUnAnB9n6+WmFqbYjf9Nw9JUIEHYpKqi971IpXVmTQRfZjjh4V9sb9EH2ldQ9jgFu&#10;WjmL4w9psOGwUGNHm5rK2/HHKPgcccznyXbY366b+6V4P5z3CSn1+jLlSxCeJv8f/mt/aQWzOJn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zYxgAAAN0A&#10;AAAPAAAAAAAAAAAAAAAAAKoCAABkcnMvZG93bnJldi54bWxQSwUGAAAAAAQABAD6AAAAnQMAAAAA&#10;">
                        <v:shape id="Freeform 694" o:spid="_x0000_s1710" style="position:absolute;left:2465;top:8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gGocUA&#10;AADdAAAADwAAAGRycy9kb3ducmV2LnhtbESPUWvCQBCE3wv9D8cWfCl6MUip0VMkUOxLKWp/wJpb&#10;k2BuL+S2Z/rve0Khj8PMfMOst6PrVKQhtJ4NzGcZKOLK25ZrA1+nt+krqCDIFjvPZOCHAmw3jw9r&#10;LKy/8YHiUWqVIBwKNNCI9IXWoWrIYZj5njh5Fz84lCSHWtsBbwnuOp1n2Yt22HJaaLCnsqHqevx2&#10;Bs6f+7b05XO+XJ53+UHih8RojZk8jbsVKKFR/sN/7XdrIM/mC7i/S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2AahxQAAAN0AAAAPAAAAAAAAAAAAAAAAAJgCAABkcnMv&#10;ZG93bnJldi54bWxQSwUGAAAAAAQABAD1AAAAigMAAAAA&#10;" path="m,1r2,e" filled="f" strokeweight=".22pt">
                          <v:path arrowok="t" o:connecttype="custom" o:connectlocs="0,804;2,804" o:connectangles="0,0"/>
                        </v:shape>
                      </v:group>
                      <v:group id="Group 695" o:spid="_x0000_s1711" style="position:absolute;left:1567;top:373;width:3;height:3" coordorigin="1567,37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4hN8UAAADdAAAADwAAAGRycy9kb3ducmV2LnhtbESPQYvCMBSE74L/ITzB&#10;m6ZVFKlGEdldPMiCdWHx9miebbF5KU22rf/eLAgeh5n5htnselOJlhpXWlYQTyMQxJnVJecKfi6f&#10;kxUI55E1VpZJwYMc7LbDwQYTbTs+U5v6XAQIuwQVFN7XiZQuK8igm9qaOHg32xj0QTa51A12AW4q&#10;OYuipTRYclgosKZDQdk9/TMKvjrs9vP4oz3db4fH9bL4/j3FpNR41O/XIDz1/h1+tY9awSyK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NeITfFAAAA3QAA&#10;AA8AAAAAAAAAAAAAAAAAqgIAAGRycy9kb3ducmV2LnhtbFBLBQYAAAAABAAEAPoAAACcAwAAAAA=&#10;">
                        <v:shape id="Freeform 696" o:spid="_x0000_s1712" style="position:absolute;left:1567;top:37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Y9TcUA&#10;AADdAAAADwAAAGRycy9kb3ducmV2LnhtbESPzWrDMBCE74W8g9hCLiWR40NI3CghGEJzKSU/D7Cx&#10;traptTLWVnHfvioUchxm5htmsxtdpyINofVsYDHPQBFX3rZcG7heDrMVqCDIFjvPZOCHAuy2k6cN&#10;Ftbf+UTxLLVKEA4FGmhE+kLrUDXkMMx9T5y8Tz84lCSHWtsB7wnuOp1n2VI7bDktNNhT2VD1df52&#10;Bm4fb23py5d8vb7t85PEd4nRGjN9HvevoIRGeYT/20drIM8WS/h7k56A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j1NxQAAAN0AAAAPAAAAAAAAAAAAAAAAAJgCAABkcnMv&#10;ZG93bnJldi54bWxQSwUGAAAAAAQABAD1AAAAigMAAAAA&#10;" path="m,2r3,e" filled="f" strokeweight=".22pt">
                          <v:path arrowok="t" o:connecttype="custom" o:connectlocs="0,375;3,375" o:connectangles="0,0"/>
                        </v:shape>
                      </v:group>
                      <v:group id="Group 697" o:spid="_x0000_s1713" style="position:absolute;left:1675;top:443;width:3;height:3" coordorigin="1675,44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Aa28UAAADdAAAADwAAAGRycy9kb3ducmV2LnhtbESPQYvCMBSE78L+h/AW&#10;vGlaF12pRhHZFQ8iqAvi7dE822LzUppsW/+9EQSPw8x8w8yXnSlFQ7UrLCuIhxEI4tTqgjMFf6ff&#10;wRSE88gaS8uk4E4OlouP3hwTbVs+UHP0mQgQdgkqyL2vEildmpNBN7QVcfCutjbog6wzqWtsA9yU&#10;chRFE2mw4LCQY0XrnNLb8d8o2LTYrr7in2Z3u67vl9N4f97FpFT/s1vNQHjq/Dv8am+1glEUf8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AGtvFAAAA3QAA&#10;AA8AAAAAAAAAAAAAAAAAqgIAAGRycy9kb3ducmV2LnhtbFBLBQYAAAAABAAEAPoAAACcAwAAAAA=&#10;">
                        <v:shape id="Freeform 698" o:spid="_x0000_s1714" style="position:absolute;left:1675;top:44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UMpMEA&#10;AADdAAAADwAAAGRycy9kb3ducmV2LnhtbERPzWrCQBC+C32HZYRepG7MQTR1FQmU9lJE7QOM2WkS&#10;zM6G7HSNb+8eCh4/vv/NbnSdijSE1rOBxTwDRVx523Jt4Of88bYCFQTZYueZDNwpwG77MtlgYf2N&#10;jxRPUqsUwqFAA41IX2gdqoYchrnviRP36weHkuBQazvgLYW7TudZttQOW04NDfZUNlRdT3/OwOXw&#10;2Za+nOXr9WWfHyV+S4zWmNfpuH8HJTTKU/zv/rIG8myR5qY36Qno7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VDKTBAAAA3QAAAA8AAAAAAAAAAAAAAAAAmAIAAGRycy9kb3du&#10;cmV2LnhtbFBLBQYAAAAABAAEAPUAAACGAwAAAAA=&#10;" path="m,1r3,e" filled="f" strokeweight=".22pt">
                          <v:path arrowok="t" o:connecttype="custom" o:connectlocs="0,444;3,444" o:connectangles="0,0"/>
                        </v:shape>
                      </v:group>
                      <v:group id="Group 699" o:spid="_x0000_s1715" style="position:absolute;left:1817;top:534;width:3;height:3" coordorigin="1817,53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MrMsUAAADdAAAADwAAAGRycy9kb3ducmV2LnhtbESPQYvCMBSE78L+h/AW&#10;vGlaF2WtRhHZFQ8iqAvi7dE822LzUppsW/+9EQSPw8x8w8yXnSlFQ7UrLCuIhxEI4tTqgjMFf6ff&#10;wTcI55E1lpZJwZ0cLBcfvTkm2rZ8oOboMxEg7BJUkHtfJVK6NCeDbmgr4uBdbW3QB1lnUtfYBrgp&#10;5SiKJtJgwWEhx4rWOaW3479RsGmxXX3FP83udl3fL6fx/ryLSan+Z7eagfDU+Xf41d5qBaMon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ITKzLFAAAA3QAA&#10;AA8AAAAAAAAAAAAAAAAAqgIAAGRycy9kb3ducmV2LnhtbFBLBQYAAAAABAAEAPoAAACcAwAAAAA=&#10;">
                        <v:shape id="Freeform 700" o:spid="_x0000_s1716" style="position:absolute;left:1817;top:53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H8IA&#10;AADdAAAADwAAAGRycy9kb3ducmV2LnhtbERPzWrCQBC+F3yHZYReSt10D1JTV5FAsZci2j7AmB2T&#10;YHY2ZMc1ffvuodDjx/e/3k6+V4nG2AW28LIoQBHXwXXcWPj+en9+BRUF2WEfmCz8UITtZvawxtKF&#10;Ox8pnaRROYRjiRZakaHUOtYteYyLMBBn7hJGj5Lh2Gg34j2H+16bolhqjx3nhhYHqlqqr6ebt3A+&#10;7LsqVE9mtTrvzFHSp6TkrH2cT7s3UEKT/Iv/3B/OgilM3p/f5Ce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j8ofwgAAAN0AAAAPAAAAAAAAAAAAAAAAAJgCAABkcnMvZG93&#10;bnJldi54bWxQSwUGAAAAAAQABAD1AAAAhwMAAAAA&#10;" path="m,1r2,e" filled="f" strokeweight=".22pt">
                          <v:path arrowok="t" o:connecttype="custom" o:connectlocs="0,535;2,535" o:connectangles="0,0"/>
                        </v:shape>
                      </v:group>
                      <v:group id="Group 701" o:spid="_x0000_s1717" style="position:absolute;left:1848;top:553;width:3;height:3" coordorigin="1848,5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ntic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nticcAAADd&#10;AAAADwAAAAAAAAAAAAAAAACqAgAAZHJzL2Rvd25yZXYueG1sUEsFBgAAAAAEAAQA+gAAAJ4DAAAA&#10;AA==&#10;">
                        <v:shape id="Freeform 702" o:spid="_x0000_s1718" style="position:absolute;left:1848;top:5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Hx88UA&#10;AADdAAAADwAAAGRycy9kb3ducmV2LnhtbESPzWrDMBCE74W+g9hALyWRq0Np3CghGEpyKSU/D7Cx&#10;traJtTLWVnHfvioUehxm5htmtZl8rxKNsQts4WlRgCKug+u4sXA+vc1fQEVBdtgHJgvfFGGzvr9b&#10;YenCjQ+UjtKoDOFYooVWZCi1jnVLHuMiDMTZ+wyjR8lybLQb8ZbhvtemKJ61x47zQosDVS3V1+OX&#10;t3D52HVVqB7NcnnZmoOkd0nJWfswm7avoIQm+Q//tffOgimMgd83+Qn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EfHzxQAAAN0AAAAPAAAAAAAAAAAAAAAAAJgCAABkcnMv&#10;ZG93bnJldi54bWxQSwUGAAAAAAQABAD1AAAAigMAAAAA&#10;" path="m,2r2,e" filled="f" strokeweight=".22pt">
                          <v:path arrowok="t" o:connecttype="custom" o:connectlocs="0,555;2,555" o:connectangles="0,0"/>
                        </v:shape>
                      </v:group>
                      <v:group id="Group 703" o:spid="_x0000_s1719" style="position:absolute;left:1958;top:623;width:3;height:3" coordorigin="1958,62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fWZcUAAADdAAAADwAAAGRycy9kb3ducmV2LnhtbESPQYvCMBSE7wv+h/AE&#10;b2vaiotUo4jo4kGEVUG8PZpnW2xeSpNt6783wsIeh5n5hlmselOJlhpXWlYQjyMQxJnVJecKLufd&#10;5wyE88gaK8uk4EkOVsvBxwJTbTv+ofbkcxEg7FJUUHhfp1K6rCCDbmxr4uDdbWPQB9nkUjfYBbip&#10;ZBJFX9JgyWGhwJo2BWWP069R8N1ht57E2/bwuG+et/P0eD3EpNRo2K/nIDz1/j/8195rBUmU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X1mXFAAAA3QAA&#10;AA8AAAAAAAAAAAAAAAAAqgIAAGRycy9kb3ducmV2LnhtbFBLBQYAAAAABAAEAPoAAACcAwAAAAA=&#10;">
                        <v:shape id="Freeform 704" o:spid="_x0000_s1720" style="position:absolute;left:1958;top:62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TMHMUA&#10;AADdAAAADwAAAGRycy9kb3ducmV2LnhtbESPUUvDQBCE34X+h2OFvoi99BCxaa+lBKS+iLT6A7a5&#10;bRLM7YXceo3/3hMEH4eZ+YbZ7Cbfq0Rj7AJbWC4KUMR1cB03Fj7en++fQEVBdtgHJgvfFGG3nd1s&#10;sHThykdKJ2lUhnAs0UIrMpRax7olj3ERBuLsXcLoUbIcG+1GvGa477UpikftseO80OJAVUv15+nL&#10;Wzi/HboqVHdmtTrvzVHSq6TkrJ3fTvs1KKFJ/sN/7RdnwRTmAX7f5Ce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tMwcxQAAAN0AAAAPAAAAAAAAAAAAAAAAAJgCAABkcnMv&#10;ZG93bnJldi54bWxQSwUGAAAAAAQABAD1AAAAigMAAAAA&#10;" path="m,1r3,e" filled="f" strokeweight=".22pt">
                          <v:path arrowok="t" o:connecttype="custom" o:connectlocs="0,624;3,624" o:connectangles="0,0"/>
                        </v:shape>
                      </v:group>
                      <v:group id="Group 705" o:spid="_x0000_s1721" style="position:absolute;left:2100;top:713;width:3;height:2" coordorigin="2100,713" coordsize="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risUAAADdAAAADwAAAGRycy9kb3ducmV2LnhtbESPQYvCMBSE7wv+h/CE&#10;va1pu7hINYqIigcRVgXx9miebbF5KU1s6783wsIeh5n5hpktelOJlhpXWlYQjyIQxJnVJecKzqfN&#10;1wSE88gaK8uk4EkOFvPBxwxTbTv+pfbocxEg7FJUUHhfp1K6rCCDbmRr4uDdbGPQB9nkUjfYBbip&#10;ZBJFP9JgyWGhwJpWBWX348Mo2HbYLb/jdbu/31bP62l8uOxjUupz2C+nIDz1/j/8195pBUmU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y64rFAAAA3QAA&#10;AA8AAAAAAAAAAAAAAAAAqgIAAGRycy9kb3ducmV2LnhtbFBLBQYAAAAABAAEAPoAAACcAwAAAAA=&#10;">
                        <v:shape id="Freeform 706" o:spid="_x0000_s1722" style="position:absolute;left:2100;top:713;width:3;height:2;visibility:visible;mso-wrap-style:square;v-text-anchor:top" coordsize="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auAMYA&#10;AADdAAAADwAAAGRycy9kb3ducmV2LnhtbESP0WqDQBRE3wP5h+UW+hKSVSEm2KwigUIfCqGJH3Dj&#10;3qite1fcjbF/3y0U+jjMzBnmUMymFxONrrOsIN5EIIhrqztuFFSX1/UehPPIGnvLpOCbHBT5cnHA&#10;TNsHf9B09o0IEHYZKmi9HzIpXd2SQbexA3HwbnY06IMcG6lHfAS46WUSRak02HFYaHGgY0v11/lu&#10;FFA1TMe43MlTtdp9luk1ftfbWKnnp7l8AeFp9v/hv/abVpBESQq/b8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auAMYAAADdAAAADwAAAAAAAAAAAAAAAACYAgAAZHJz&#10;L2Rvd25yZXYueG1sUEsFBgAAAAAEAAQA9QAAAIsDAAAAAA==&#10;" path="m,l2,e" filled="f" strokeweight=".46pt">
                          <v:path arrowok="t" o:connecttype="custom" o:connectlocs="0,0;2,0" o:connectangles="0,0"/>
                        </v:shape>
                      </v:group>
                      <v:group id="Group 707" o:spid="_x0000_s1723" style="position:absolute;left:2131;top:733;width:3;height:3" coordorigin="2131,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shape id="Freeform 708" o:spid="_x0000_s1724" style="position:absolute;left:2131;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GGcIA&#10;AADdAAAADwAAAGRycy9kb3ducmV2LnhtbERPzWrCQBC+F3yHZYReSt10D1JTV5FAsZci2j7AmB2T&#10;YHY2ZMc1ffvuodDjx/e/3k6+V4nG2AW28LIoQBHXwXXcWPj+en9+BRUF2WEfmCz8UITtZvawxtKF&#10;Ox8pnaRROYRjiRZakaHUOtYteYyLMBBn7hJGj5Lh2Gg34j2H+16bolhqjx3nhhYHqlqqr6ebt3A+&#10;7LsqVE9mtTrvzFHSp6TkrH2cT7s3UEKT/Iv/3B/OgilMnpvf5Ce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cYZwgAAAN0AAAAPAAAAAAAAAAAAAAAAAJgCAABkcnMvZG93&#10;bnJldi54bWxQSwUGAAAAAAQABAD1AAAAhwMAAAAA&#10;" path="m,2r3,e" filled="f" strokeweight=".22pt">
                          <v:path arrowok="t" o:connecttype="custom" o:connectlocs="0,735;3,735" o:connectangles="0,0"/>
                        </v:shape>
                      </v:group>
                      <v:group id="Group 709" o:spid="_x0000_s1725" style="position:absolute;left:2239;top:803;width:3;height:3" coordorigin="2239,8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j8YAAADdAAAADwAAAGRycy9kb3ducmV2LnhtbESPT2vCQBTE7wW/w/IE&#10;b3WTSItGVxFR6UEK/gHx9sg+k2D2bciuSfz23UKhx2FmfsMsVr2pREuNKy0riMcRCOLM6pJzBZfz&#10;7n0KwnlkjZVlUvAiB6vl4G2BqbYdH6k9+VwECLsUFRTe16mULivIoBvbmjh4d9sY9EE2udQNdgFu&#10;KplE0ac0WHJYKLCmTUHZ4/Q0CvYddutJvG0Pj/vmdTt/fF8PMSk1GvbrOQhPvf8P/7W/tIIkS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f+GPxgAAAN0A&#10;AAAPAAAAAAAAAAAAAAAAAKoCAABkcnMvZG93bnJldi54bWxQSwUGAAAAAAQABAD6AAAAnQMAAAAA&#10;">
                        <v:shape id="Freeform 710" o:spid="_x0000_s1726" style="position:absolute;left:2239;top:8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ZcwsIA&#10;AADdAAAADwAAAGRycy9kb3ducmV2LnhtbERPzWrCQBC+F/oOyxS8lLppCqWmriIB0Uspah9gzI5J&#10;MDsbstM1vr17EDx+fP/z5eg6FWkIrWcD79MMFHHlbcu1gb/D+u0LVBBki51nMnClAMvF89McC+sv&#10;vKO4l1qlEA4FGmhE+kLrUDXkMEx9T5y4kx8cSoJDre2AlxTuOp1n2ad22HJqaLCnsqHqvP93Bo6/&#10;m7b05Ws+mx1X+U7ij8RojZm8jKtvUEKjPMR399YayLOPtD+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zCwgAAAN0AAAAPAAAAAAAAAAAAAAAAAJgCAABkcnMvZG93&#10;bnJldi54bWxQSwUGAAAAAAQABAD1AAAAhwMAAAAA&#10;" path="m,1r3,e" filled="f" strokeweight=".22pt">
                          <v:path arrowok="t" o:connecttype="custom" o:connectlocs="0,804;3,804" o:connectangles="0,0"/>
                        </v:shape>
                      </v:group>
                      <v:group id="Group 711" o:spid="_x0000_s1727" style="position:absolute;left:1594;top:534;width:3;height:3" coordorigin="1594,53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B7VMYAAADdAAAADwAAAGRycy9kb3ducmV2LnhtbESPQWvCQBSE74X+h+UV&#10;ems2UVokuoYgWnoQoUYQb4/sMwlm34bsNon/visUehxm5htmlU2mFQP1rrGsIIliEMSl1Q1XCk7F&#10;7m0Bwnlkja1lUnAnB9n6+WmFqbYjf9Nw9JUIEHYpKqi971IpXVmTQRfZjjh4V9sb9EH2ldQ9jgFu&#10;WjmL4w9psOGwUGNHm5rK2/HHKPgcccznyXbY366b+6V4P5z3CSn1+jLlSxCeJv8f/mt/aQWzeJ7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0HtUxgAAAN0A&#10;AAAPAAAAAAAAAAAAAAAAAKoCAABkcnMvZG93bnJldi54bWxQSwUGAAAAAAQABAD6AAAAnQMAAAAA&#10;">
                        <v:shape id="Freeform 712" o:spid="_x0000_s1728" style="position:absolute;left:1594;top:53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hnLsUA&#10;AADdAAAADwAAAGRycy9kb3ducmV2LnhtbESPUUvDQBCE34X+h2OFvoi99ASxaa+lBKS+iLT6A7a5&#10;bRLM7YXceo3/3hMEH4eZ+YbZ7Cbfq0Rj7AJbWC4KUMR1cB03Fj7en++fQEVBdtgHJgvfFGG3nd1s&#10;sHThykdKJ2lUhnAs0UIrMpRax7olj3ERBuLsXcLoUbIcG+1GvGa477UpikftseO80OJAVUv15+nL&#10;Wzi/HboqVHdmtTrvzVHSq6TkrJ3fTvs1KKFJ/sN/7RdnwRQPBn7f5Ce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yGcuxQAAAN0AAAAPAAAAAAAAAAAAAAAAAJgCAABkcnMv&#10;ZG93bnJldi54bWxQSwUGAAAAAAQABAD1AAAAigMAAAAA&#10;" path="m,1r2,e" filled="f" strokeweight=".22pt">
                          <v:path arrowok="t" o:connecttype="custom" o:connectlocs="0,535;2,535" o:connectangles="0,0"/>
                        </v:shape>
                      </v:group>
                      <v:group id="Group 713" o:spid="_x0000_s1729" style="position:absolute;left:1625;top:553;width:3;height:3" coordorigin="1625,5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5AuMUAAADdAAAADwAAAGRycy9kb3ducmV2LnhtbESPQYvCMBSE7wv+h/AE&#10;b2tayy5SjSKi4kEWVgXx9miebbF5KU1s67/fLAgeh5n5hpkve1OJlhpXWlYQjyMQxJnVJecKzqft&#10;5xSE88gaK8uk4EkOlovBxxxTbTv+pfbocxEg7FJUUHhfp1K6rCCDbmxr4uDdbGPQB9nkUjfYBbip&#10;5CSKvqXBksNCgTWtC8rux4dRsOuwWyXxpj3cb+vn9fT1cznEpNRo2K9mIDz1/h1+tfdawSRK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OQLjFAAAA3QAA&#10;AA8AAAAAAAAAAAAAAAAAqgIAAGRycy9kb3ducmV2LnhtbFBLBQYAAAAABAAEAPoAAACcAwAAAAA=&#10;">
                        <v:shape id="Freeform 714" o:spid="_x0000_s1730" style="position:absolute;left:1625;top:5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1awcUA&#10;AADdAAAADwAAAGRycy9kb3ducmV2LnhtbESPUUvDQBCE3wX/w7FCX8RejFJs7LWUQKkvIqn+gG1u&#10;TYK5vZDbXtN/3xMEH4eZ+YZZbSbXq0hj6DwbeJxnoIhrbztuDHx97h5eQAVBtth7JgMXCrBZ396s&#10;sLD+zBXFgzQqQTgUaKAVGQqtQ92SwzD3A3Hyvv3oUJIcG21HPCe463WeZQvtsOO00OJAZUv1z+Hk&#10;DBw/9l3py/t8uTxu80riu8RojZndTdtXUEKT/If/2m/WQJ49PcPvm/QE9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bVrBxQAAAN0AAAAPAAAAAAAAAAAAAAAAAJgCAABkcnMv&#10;ZG93bnJldi54bWxQSwUGAAAAAAQABAD1AAAAigMAAAAA&#10;" path="m,2r2,e" filled="f" strokeweight=".22pt">
                          <v:path arrowok="t" o:connecttype="custom" o:connectlocs="0,555;2,555" o:connectangles="0,0"/>
                        </v:shape>
                      </v:group>
                      <v:group id="Group 715" o:spid="_x0000_s1731" style="position:absolute;left:1733;top:623;width:3;height:3" coordorigin="1733,62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9V8UAAADdAAAADwAAAGRycy9kb3ducmV2LnhtbESPQYvCMBSE74L/ITxh&#10;b5pWUaQaRUSXPciCVVj29miebbF5KU1s67/fLAgeh5n5hllve1OJlhpXWlYQTyIQxJnVJecKrpfj&#10;eAnCeWSNlWVS8CQH281wsMZE247P1KY+FwHCLkEFhfd1IqXLCjLoJrYmDt7NNgZ9kE0udYNdgJtK&#10;TqNoIQ2WHBYKrGlfUHZPH0bBZ4fdbhYf2tP9tn/+XubfP6eYlPoY9bsVCE+9f4df7S+tYBr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rfVfFAAAA3QAA&#10;AA8AAAAAAAAAAAAAAAAAqgIAAGRycy9kb3ducmV2LnhtbFBLBQYAAAAABAAEAPoAAACcAwAAAAA=&#10;">
                        <v:shape id="Freeform 716" o:spid="_x0000_s1732" style="position:absolute;left:1733;top:62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LcUA&#10;AADdAAAADwAAAGRycy9kb3ducmV2LnhtbESPUWvCQBCE3wv9D8cWfCl6aQpSo6dIQOxLKWp/wJpb&#10;k2BuL+S2Z/z3vUKhj8PMfMOsNqPrVKQhtJ4NvMwyUMSVty3XBr5Ou+kbqCDIFjvPZOBOATbrx4cV&#10;Ftbf+EDxKLVKEA4FGmhE+kLrUDXkMMx8T5y8ix8cSpJDre2AtwR3nc6zbK4dtpwWGuypbKi6Hr+d&#10;gfPnvi19+ZwvFudtfpD4ITFaYyZP43YJSmiU//Bf+90ayLPXO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82EtxQAAAN0AAAAPAAAAAAAAAAAAAAAAAJgCAABkcnMv&#10;ZG93bnJldi54bWxQSwUGAAAAAAQABAD1AAAAigMAAAAA&#10;" path="m,1r2,e" filled="f" strokeweight=".22pt">
                          <v:path arrowok="t" o:connecttype="custom" o:connectlocs="0,624;2,624" o:connectangles="0,0"/>
                        </v:shape>
                      </v:group>
                      <v:group id="Group 717" o:spid="_x0000_s1733" style="position:absolute;left:1877;top:714;width:3;height:3" coordorigin="1877,71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VGu8UAAADdAAAADwAAAGRycy9kb3ducmV2LnhtbESPQYvCMBSE78L+h/AE&#10;b5pWWV2qUURW2YMsqAvi7dE822LzUprY1n9vhAWPw8x8wyxWnSlFQ7UrLCuIRxEI4tTqgjMFf6ft&#10;8AuE88gaS8uk4EEOVsuP3gITbVs+UHP0mQgQdgkqyL2vEildmpNBN7IVcfCutjbog6wzqWtsA9yU&#10;chxFU2mw4LCQY0WbnNLb8W4U7Fps15P4u9nfrpvH5fT5e97HpNSg363nIDx1/h3+b/9oBeNo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1RrvFAAAA3QAA&#10;AA8AAAAAAAAAAAAAAAAAqgIAAGRycy9kb3ducmV2LnhtbFBLBQYAAAAABAAEAPoAAACcAwAAAAA=&#10;">
                        <v:shape id="Freeform 718" o:spid="_x0000_s1734" style="position:absolute;left:1877;top:71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BQxMIA&#10;AADdAAAADwAAAGRycy9kb3ducmV2LnhtbERPzWrCQBC+F/oOyxS8lLppCqWmriIB0Uspah9gzI5J&#10;MDsbstM1vr17EDx+fP/z5eg6FWkIrWcD79MMFHHlbcu1gb/D+u0LVBBki51nMnClAMvF89McC+sv&#10;vKO4l1qlEA4FGmhE+kLrUDXkMEx9T5y4kx8cSoJDre2AlxTuOp1n2ad22HJqaLCnsqHqvP93Bo6/&#10;m7b05Ws+mx1X+U7ij8RojZm8jKtvUEKjPMR399YayLOPNDe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IFDEwgAAAN0AAAAPAAAAAAAAAAAAAAAAAJgCAABkcnMvZG93&#10;bnJldi54bWxQSwUGAAAAAAQABAD1AAAAhwMAAAAA&#10;" path="m,1r2,e" filled="f" strokeweight=".22pt">
                          <v:path arrowok="t" o:connecttype="custom" o:connectlocs="0,715;2,715" o:connectangles="0,0"/>
                        </v:shape>
                      </v:group>
                      <v:group id="Group 719" o:spid="_x0000_s1735" style="position:absolute;left:1908;top:733;width:3;height:3" coordorigin="1908,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3UsUAAADdAAAADwAAAGRycy9kb3ducmV2LnhtbESPQYvCMBSE78L+h/AE&#10;b5pWWXGrUURW2YMsqAvi7dE822LzUprY1n9vhAWPw8x8wyxWnSlFQ7UrLCuIRxEI4tTqgjMFf6ft&#10;cAbCeWSNpWVS8CAHq+VHb4GJti0fqDn6TAQIuwQV5N5XiZQuzcmgG9mKOHhXWxv0QdaZ1DW2AW5K&#10;OY6iqTRYcFjIsaJNTunteDcKdi2260n83exv183jcvr8Pe9jUmrQ79ZzEJ46/w7/t3+0gnE0+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mmd1LFAAAA3QAA&#10;AA8AAAAAAAAAAAAAAAAAqgIAAGRycy9kb3ducmV2LnhtbFBLBQYAAAAABAAEAPoAAACcAwAAAAA=&#10;">
                        <v:shape id="Freeform 720" o:spid="_x0000_s1736" style="position:absolute;left:1908;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Avv8IA&#10;AADdAAAADwAAAGRycy9kb3ducmV2LnhtbERPzWrCQBC+F/oOyxS8lLppKKWmriIB0Uspah9gzI5J&#10;MDsbstM1vr17EDx+fP/z5eg6FWkIrWcD79MMFHHlbcu1gb/D+u0LVBBki51nMnClAMvF89McC+sv&#10;vKO4l1qlEA4FGmhE+kLrUDXkMEx9T5y4kx8cSoJDre2AlxTuOp1n2ad22HJqaLCnsqHqvP93Bo6/&#10;m7b05Ws+mx1X+U7ij8RojZm8jKtvUEKjPMR399YayLOPtD+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UC+/wgAAAN0AAAAPAAAAAAAAAAAAAAAAAJgCAABkcnMvZG93&#10;bnJldi54bWxQSwUGAAAAAAQABAD1AAAAhwMAAAAA&#10;" path="m,2r2,e" filled="f" strokeweight=".22pt">
                          <v:path arrowok="t" o:connecttype="custom" o:connectlocs="0,735;2,735" o:connectangles="0,0"/>
                        </v:shape>
                      </v:group>
                      <v:group id="Group 721" o:spid="_x0000_s1737" style="position:absolute;left:2016;top:803;width:3;height:3" coordorigin="2016,8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YIKcUAAADdAAAADwAAAGRycy9kb3ducmV2LnhtbESPQYvCMBSE78L+h/AW&#10;vGlaVxepRhHZFQ8iqAvi7dE822LzUppsW/+9EQSPw8x8w8yXnSlFQ7UrLCuIhxEI4tTqgjMFf6ff&#10;wRSE88gaS8uk4E4OlouP3hwTbVs+UHP0mQgQdgkqyL2vEildmpNBN7QVcfCutjbog6wzqWtsA9yU&#10;chRF39JgwWEhx4rWOaW3479RsGmxXX3FP83udl3fL6fJ/ryLSan+Z7eagfDU+Xf41d5qBaNoH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CCnFAAAA3QAA&#10;AA8AAAAAAAAAAAAAAAAAqgIAAGRycy9kb3ducmV2LnhtbFBLBQYAAAAABAAEAPoAAACcAwAAAAA=&#10;">
                        <v:shape id="Freeform 722" o:spid="_x0000_s1738" style="position:absolute;left:2016;top:8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4UU8UA&#10;AADdAAAADwAAAGRycy9kb3ducmV2LnhtbESPUUvDQBCE34X+h2OFvoi99BCxaa+lBKS+iLT6A7a5&#10;bRLM7YXceo3/3hMEH4eZ+YbZ7Cbfq0Rj7AJbWC4KUMR1cB03Fj7en++fQEVBdtgHJgvfFGG3nd1s&#10;sHThykdKJ2lUhnAs0UIrMpRax7olj3ERBuLsXcLoUbIcG+1GvGa477UpikftseO80OJAVUv15+nL&#10;Wzi/HboqVHdmtTrvzVHSq6TkrJ3fTvs1KKFJ/sN/7RdnwRQPBn7f5Ce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zhRTxQAAAN0AAAAPAAAAAAAAAAAAAAAAAJgCAABkcnMv&#10;ZG93bnJldi54bWxQSwUGAAAAAAQABAD1AAAAigMAAAAA&#10;" path="m,1r2,e" filled="f" strokeweight=".22pt">
                          <v:path arrowok="t" o:connecttype="custom" o:connectlocs="0,804;2,804" o:connectangles="0,0"/>
                        </v:shape>
                      </v:group>
                      <v:group id="Group 723" o:spid="_x0000_s1739" style="position:absolute;left:1651;top:714;width:3;height:3" coordorigin="1651,71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zxcUAAADdAAAADwAAAGRycy9kb3ducmV2LnhtbESPQYvCMBSE78L+h/AE&#10;b5pWV1mqUURW2YMsqAvi7dE822LzUprY1n9vhAWPw8x8wyxWnSlFQ7UrLCuIRxEI4tTqgjMFf6ft&#10;8AuE88gaS8uk4EEOVsuP3gITbVs+UHP0mQgQdgkqyL2vEildmpNBN7IVcfCutjbog6wzqWtsA9yU&#10;chxFM2mw4LCQY0WbnNLb8W4U7Fps15P4u9nfrpvH5TT9Pe9jUmrQ79ZzEJ46/w7/t3+0gnH0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IM8XFAAAA3QAA&#10;AA8AAAAAAAAAAAAAAAAAqgIAAGRycy9kb3ducmV2LnhtbFBLBQYAAAAABAAEAPoAAACcAwAAAAA=&#10;">
                        <v:shape id="Freeform 724" o:spid="_x0000_s1740" style="position:absolute;left:1651;top:71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spvMUA&#10;AADdAAAADwAAAGRycy9kb3ducmV2LnhtbESPUWvCQBCE3wv9D8cWfCl6aZBSo6dIQOxLKWp/wJpb&#10;k2BuL+S2Z/z3vUKhj8PMfMOsNqPrVKQhtJ4NvMwyUMSVty3XBr5Ou+kbqCDIFjvPZOBOATbrx4cV&#10;Ftbf+EDxKLVKEA4FGmhE+kLrUDXkMMx8T5y8ix8cSpJDre2AtwR3nc6z7FU7bDktNNhT2VB1PX47&#10;A+fPfVv68jlfLM7b/CDxQ2K0xkyexu0SlNAo/+G/9rs1kGfzO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aym8xQAAAN0AAAAPAAAAAAAAAAAAAAAAAJgCAABkcnMv&#10;ZG93bnJldi54bWxQSwUGAAAAAAQABAD1AAAAigMAAAAA&#10;" path="m,1r3,e" filled="f" strokeweight=".22pt">
                          <v:path arrowok="t" o:connecttype="custom" o:connectlocs="0,715;3,715" o:connectangles="0,0"/>
                        </v:shape>
                      </v:group>
                      <v:group id="Group 725" o:spid="_x0000_s1741" style="position:absolute;left:1682;top:733;width:3;height:3" coordorigin="1682,73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0OKscAAADdAAAADwAAAGRycy9kb3ducmV2LnhtbESPQWvCQBSE7wX/w/KE&#10;3ppNbFMkZhURKx5CoSqU3h7ZZxLMvg3ZbRL/fbdQ6HGYmW+YfDOZVgzUu8aygiSKQRCXVjdcKbic&#10;356WIJxH1thaJgV3crBZzx5yzLQd+YOGk69EgLDLUEHtfZdJ6cqaDLrIdsTBu9reoA+yr6TucQxw&#10;08pFHL9Kgw2HhRo72tVU3k7fRsFhxHH7nOyH4nbd3b/O6ftnkZBSj/NpuwL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O0OKscAAADd&#10;AAAADwAAAAAAAAAAAAAAAACqAgAAZHJzL2Rvd25yZXYueG1sUEsFBgAAAAAEAAQA+gAAAJ4DAAAA&#10;AA==&#10;">
                        <v:shape id="Freeform 726" o:spid="_x0000_s1742" style="position:absolute;left:1682;top:73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SUMUA&#10;AADdAAAADwAAAGRycy9kb3ducmV2LnhtbESPUWvCQBCE3wv9D8cWfCl6aShSo6dIQOxLKWp/wJpb&#10;k2BuL+S2Z/z3vUKhj8PMfMOsNqPrVKQhtJ4NvMwyUMSVty3XBr5Ou+kbqCDIFjvPZOBOATbrx4cV&#10;Ftbf+EDxKLVKEA4FGmhE+kLrUDXkMMx8T5y8ix8cSpJDre2AtwR3nc6zbK4dtpwWGuypbKi6Hr+d&#10;gfPnvi19+ZwvFudtfpD4ITFaYyZP43YJSmiU//Bf+90ayLPXO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9RJQxQAAAN0AAAAPAAAAAAAAAAAAAAAAAJgCAABkcnMv&#10;ZG93bnJldi54bWxQSwUGAAAAAAQABAD1AAAAigMAAAAA&#10;" path="m,2r3,e" filled="f" strokeweight=".22pt">
                          <v:path arrowok="t" o:connecttype="custom" o:connectlocs="0,735;3,735" o:connectangles="0,0"/>
                        </v:shape>
                      </v:group>
                      <v:group id="Group 727" o:spid="_x0000_s1743" style="position:absolute;left:1793;top:803;width:3;height:3" coordorigin="1793,8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M1xsYAAADdAAAADwAAAGRycy9kb3ducmV2LnhtbESPT2vCQBTE74LfYXmC&#10;t7qJf0t0FRGVHqRQLZTeHtlnEsy+Ddk1id++KxQ8DjPzG2a16UwpGqpdYVlBPIpAEKdWF5wp+L4c&#10;3t5BOI+ssbRMCh7kYLPu91aYaNvyFzVnn4kAYZeggtz7KpHSpTkZdCNbEQfvamuDPsg6k7rGNsBN&#10;KcdRNJcGCw4LOVa0yym9ne9GwbHFdjuJ983pdt09fi+zz59TTEoNB912CcJT51/h//aHVjCOp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czXGxgAAAN0A&#10;AAAPAAAAAAAAAAAAAAAAAKoCAABkcnMvZG93bnJldi54bWxQSwUGAAAAAAQABAD6AAAAnQMAAAAA&#10;">
                        <v:shape id="Freeform 728" o:spid="_x0000_s1744" style="position:absolute;left:1793;top:8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YjucIA&#10;AADdAAAADwAAAGRycy9kb3ducmV2LnhtbERPzWrCQBC+F/oOyxS8lLppKKWmriIB0Uspah9gzI5J&#10;MDsbstM1vr17EDx+fP/z5eg6FWkIrWcD79MMFHHlbcu1gb/D+u0LVBBki51nMnClAMvF89McC+sv&#10;vKO4l1qlEA4FGmhE+kLrUDXkMEx9T5y4kx8cSoJDre2AlxTuOp1n2ad22HJqaLCnsqHqvP93Bo6/&#10;m7b05Ws+mx1X+U7ij8RojZm8jKtvUEKjPMR399YayLOPNDe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JiO5wgAAAN0AAAAPAAAAAAAAAAAAAAAAAJgCAABkcnMvZG93&#10;bnJldi54bWxQSwUGAAAAAAQABAD1AAAAhwMAAAAA&#10;" path="m,1r2,e" filled="f" strokeweight=".22pt">
                          <v:path arrowok="t" o:connecttype="custom" o:connectlocs="0,804;2,804" o:connectangles="0,0"/>
                        </v:shape>
                      </v:group>
                      <v:group id="Group 729" o:spid="_x0000_s1745" style="position:absolute;left:1567;top:803;width:3;height:3" coordorigin="1567,8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AEL8YAAADdAAAADwAAAGRycy9kb3ducmV2LnhtbESPT2vCQBTE74LfYXmC&#10;t7qJ/7DRVURUepBCtVB6e2SfSTD7NmTXJH77rlDwOMzMb5jVpjOlaKh2hWUF8SgCQZxaXXCm4Pty&#10;eFuAcB5ZY2mZFDzIwWbd760w0bblL2rOPhMBwi5BBbn3VSKlS3My6Ea2Ig7e1dYGfZB1JnWNbYCb&#10;Uo6jaC4NFhwWcqxol1N6O9+NgmOL7XYS75vT7bp7/F5mnz+nmJQaDrrtEoSnzr/C/+0PrWAcT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AQvxgAAAN0A&#10;AAAPAAAAAAAAAAAAAAAAAKoCAABkcnMvZG93bnJldi54bWxQSwUGAAAAAAQABAD6AAAAnQMAAAAA&#10;">
                        <v:shape id="Freeform 730" o:spid="_x0000_s1746" style="position:absolute;left:1567;top:8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m5YsIA&#10;AADdAAAADwAAAGRycy9kb3ducmV2LnhtbERPzWrCQBC+F/oOyxS8lLppoKWmriIB0Uspah9gzI5J&#10;MDsbstM1vr17EDx+fP/z5eg6FWkIrWcD79MMFHHlbcu1gb/D+u0LVBBki51nMnClAMvF89McC+sv&#10;vKO4l1qlEA4FGmhE+kLrUDXkMEx9T5y4kx8cSoJDre2AlxTuOp1n2ad22HJqaLCnsqHqvP93Bo6/&#10;m7b05Ws+mx1X+U7ij8RojZm8jKtvUEKjPMR399YayLOPtD+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ibliwgAAAN0AAAAPAAAAAAAAAAAAAAAAAJgCAABkcnMvZG93&#10;bnJldi54bWxQSwUGAAAAAAQABAD1AAAAhwMAAAAA&#10;" path="m,1r3,e" filled="f" strokeweight=".22pt">
                          <v:path arrowok="t" o:connecttype="custom" o:connectlocs="0,804;3,804" o:connectangles="0,0"/>
                        </v:shape>
                      </v:group>
                      <v:group id="Group 731" o:spid="_x0000_s1747" style="position:absolute;left:1874;top:241;width:3;height:3" coordorigin="1874,2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 id="Freeform 732" o:spid="_x0000_s1748" style="position:absolute;left:1874;top:2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jsUA&#10;AADdAAAADwAAAGRycy9kb3ducmV2LnhtbESPUUvDQBCE34X+h2OFvoi99ECxaa+lBKS+iLT6A7a5&#10;bRLM7YXceo3/3hMEH4eZ+YbZ7Cbfq0Rj7AJbWC4KUMR1cB03Fj7en++fQEVBdtgHJgvfFGG3nd1s&#10;sHThykdKJ2lUhnAs0UIrMpRax7olj3ERBuLsXcLoUbIcG+1GvGa477UpikftseO80OJAVUv15+nL&#10;Wzi/HboqVHdmtTrvzVHSq6TkrJ3fTvs1KKFJ/sN/7RdnwRQPBn7f5Ce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F4KOxQAAAN0AAAAPAAAAAAAAAAAAAAAAAJgCAABkcnMv&#10;ZG93bnJldi54bWxQSwUGAAAAAAQABAD1AAAAigMAAAAA&#10;" path="m,2r3,e" filled="f" strokeweight=".22pt">
                          <v:path arrowok="t" o:connecttype="custom" o:connectlocs="0,243;3,243" o:connectangles="0,0"/>
                        </v:shape>
                      </v:group>
                      <v:group id="Group 733" o:spid="_x0000_s1749" style="position:absolute;left:1886;top:253;width:3;height:3" coordorigin="1886,2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GlGMUAAADdAAAADwAAAGRycy9kb3ducmV2LnhtbESPQYvCMBSE74L/ITxh&#10;b5pWUaQaRUSXPciCVVj29miebbF5KU1s67/fLAgeh5n5hllve1OJlhpXWlYQTyIQxJnVJecKrpfj&#10;eAnCeWSNlWVS8CQH281wsMZE247P1KY+FwHCLkEFhfd1IqXLCjLoJrYmDt7NNgZ9kE0udYNdgJtK&#10;TqNoIQ2WHBYKrGlfUHZPH0bBZ4fdbhYf2tP9tn/+XubfP6eYlPoY9bsVCE+9f4df7S+tYBrNZ/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RpRjFAAAA3QAA&#10;AA8AAAAAAAAAAAAAAAAAqgIAAGRycy9kb3ducmV2LnhtbFBLBQYAAAAABAAEAPoAAACcAwAAAAA=&#10;">
                        <v:shape id="Freeform 734" o:spid="_x0000_s1750" style="position:absolute;left:1886;top:2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K/YcUA&#10;AADdAAAADwAAAGRycy9kb3ducmV2LnhtbESPUUvDQBCE3wX/w7FCX8ReDFps7LWUQKkvIqn+gG1u&#10;TYK5vZDbXtN/3xMEH4eZ+YZZbSbXq0hj6DwbeJxnoIhrbztuDHx97h5eQAVBtth7JgMXCrBZ396s&#10;sLD+zBXFgzQqQTgUaKAVGQqtQ92SwzD3A3Hyvv3oUJIcG21HPCe463WeZQvtsOO00OJAZUv1z+Hk&#10;DBw/9l3py/t8uTxu80riu8RojZndTdtXUEKT/If/2m/WQJ49P8Hvm/QE9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sr9hxQAAAN0AAAAPAAAAAAAAAAAAAAAAAJgCAABkcnMv&#10;ZG93bnJldi54bWxQSwUGAAAAAAQABAD1AAAAigMAAAAA&#10;" path="m,2r3,e" filled="f" strokeweight=".22pt">
                          <v:path arrowok="t" o:connecttype="custom" o:connectlocs="0,255;3,255" o:connectangles="0,0"/>
                        </v:shape>
                      </v:group>
                      <v:group id="Group 735" o:spid="_x0000_s1751" style="position:absolute;left:1949;top:311;width:3;height:3" coordorigin="1949,31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SY98UAAADdAAAADwAAAGRycy9kb3ducmV2LnhtbESPQYvCMBSE7wv+h/AE&#10;b2tapYtUo4ioeJCFVUG8PZpnW2xeShPb+u/NwsIeh5n5hlmselOJlhpXWlYQjyMQxJnVJecKLufd&#10;5wyE88gaK8uk4EUOVsvBxwJTbTv+ofbkcxEg7FJUUHhfp1K6rCCDbmxr4uDdbWPQB9nkUjfYBbip&#10;5CSKvqTBksNCgTVtCsoep6dRsO+wW0/jbXt83Dev2zn5vh5jUmo07NdzEJ56/x/+ax+0gk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U0mPfFAAAA3QAA&#10;AA8AAAAAAAAAAAAAAAAAqgIAAGRycy9kb3ducmV2LnhtbFBLBQYAAAAABAAEAPoAAACcAwAAAAA=&#10;">
                        <v:shape id="Freeform 736" o:spid="_x0000_s1752" style="position:absolute;left:1949;top:31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EjcUA&#10;AADdAAAADwAAAGRycy9kb3ducmV2LnhtbESPUWvCQBCE3wv9D8cWfCl6aaBSo6dIQOxLKWp/wJpb&#10;k2BuL+S2Z/z3vUKhj8PMfMOsNqPrVKQhtJ4NvMwyUMSVty3XBr5Ou+kbqCDIFjvPZOBOATbrx4cV&#10;Ftbf+EDxKLVKEA4FGmhE+kLrUDXkMMx8T5y8ix8cSpJDre2AtwR3nc6zbK4dtpwWGuypbKi6Hr+d&#10;gfPnvi19+ZwvFudtfpD4ITFaYyZP43YJSmiU//Bf+90ayLPXOf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LISNxQAAAN0AAAAPAAAAAAAAAAAAAAAAAJgCAABkcnMv&#10;ZG93bnJldi54bWxQSwUGAAAAAAQABAD1AAAAigMAAAAA&#10;" path="m,1r2,e" filled="f" strokeweight=".22pt">
                          <v:path arrowok="t" o:connecttype="custom" o:connectlocs="0,312;2,312" o:connectangles="0,0"/>
                        </v:shape>
                      </v:group>
                      <v:group id="Group 737" o:spid="_x0000_s1753" style="position:absolute;left:2021;top:376;width:3;height:3" coordorigin="2021,37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qjG8cAAADdAAAADwAAAGRycy9kb3ducmV2LnhtbESPQWvCQBSE7wX/w/IK&#10;3ppNlLSSZhURKx5CoSqU3h7ZZxLMvg3ZbRL/fbdQ6HGYmW+YfDOZVgzUu8aygiSKQRCXVjdcKbic&#10;355WIJxH1thaJgV3crBZzx5yzLQd+YOGk69EgLDLUEHtfZdJ6cqaDLrIdsTBu9reoA+yr6TucQxw&#10;08pFHD9Lgw2HhRo72tVU3k7fRsFhxHG7TPZDcbvu7l/n9P2zSEip+eO0fQX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qjG8cAAADd&#10;AAAADwAAAAAAAAAAAAAAAACqAgAAZHJzL2Rvd25yZXYueG1sUEsFBgAAAAAEAAQA+gAAAJ4DAAAA&#10;AA==&#10;">
                        <v:shape id="Freeform 738" o:spid="_x0000_s1754" style="position:absolute;left:2021;top:37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1ZMIA&#10;AADdAAAADwAAAGRycy9kb3ducmV2LnhtbERPzWrCQBC+F/oOyxS8lLppoKWmriIB0Uspah9gzI5J&#10;MDsbstM1vr17EDx+fP/z5eg6FWkIrWcD79MMFHHlbcu1gb/D+u0LVBBki51nMnClAMvF89McC+sv&#10;vKO4l1qlEA4FGmhE+kLrUDXkMEx9T5y4kx8cSoJDre2AlxTuOp1n2ad22HJqaLCnsqHqvP93Bo6/&#10;m7b05Ws+mx1X+U7ij8RojZm8jKtvUEKjPMR399YayLOPNDe9SU9AL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7VkwgAAAN0AAAAPAAAAAAAAAAAAAAAAAJgCAABkcnMvZG93&#10;bnJldi54bWxQSwUGAAAAAAQABAD1AAAAhwMAAAAA&#10;" path="m,1r2,e" filled="f" strokeweight=".22pt">
                          <v:path arrowok="t" o:connecttype="custom" o:connectlocs="0,377;2,377" o:connectangles="0,0"/>
                        </v:shape>
                      </v:group>
                      <v:group id="Group 739" o:spid="_x0000_s1755" style="position:absolute;left:2035;top:388;width:3;height:3" coordorigin="2035,388"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mS8scAAADdAAAADwAAAGRycy9kb3ducmV2LnhtbESPQWvCQBSE7wX/w/IK&#10;3ppNlJSaZhURKx5CoSqU3h7ZZxLMvg3ZbRL/fbdQ6HGYmW+YfDOZVgzUu8aygiSKQRCXVjdcKbic&#10;355eQDiPrLG1TAru5GCznj3kmGk78gcNJ1+JAGGXoYLa+y6T0pU1GXSR7YiDd7W9QR9kX0nd4xjg&#10;ppWLOH6WBhsOCzV2tKupvJ2+jYLDiON2meyH4nbd3b/O6f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HmS8scAAADd&#10;AAAADwAAAAAAAAAAAAAAAACqAgAAZHJzL2Rvd25yZXYueG1sUEsFBgAAAAAEAAQA+gAAAJ4DAAAA&#10;AA==&#10;">
                        <v:shape id="Freeform 740" o:spid="_x0000_s1756" style="position:absolute;left:2035;top:388;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Vz38EA&#10;AADdAAAADwAAAGRycy9kb3ducmV2LnhtbERPzWrCQBC+F/oOywi9lLoxB9HUVSRQ9FJE7QOM2WkS&#10;zM6G7Limb989CB4/vv/VZnSdijSE1rOB2TQDRVx523Jt4Of89bEAFQTZYueZDPxRgM369WWFhfV3&#10;PlI8Sa1SCIcCDTQifaF1qBpyGKa+J07crx8cSoJDre2A9xTuOp1n2Vw7bDk1NNhT2VB1Pd2cgcth&#10;15a+fM+Xy8s2P0r8lhitMW+TcfsJSmiUp/jh3lsDeTZP+9Ob9AT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lc9/BAAAA3QAAAA8AAAAAAAAAAAAAAAAAmAIAAGRycy9kb3du&#10;cmV2LnhtbFBLBQYAAAAABAAEAPUAAACGAwAAAAA=&#10;" path="m,1r3,e" filled="f" strokeweight=".22pt">
                          <v:path arrowok="t" o:connecttype="custom" o:connectlocs="0,389;3,389" o:connectangles="0,0"/>
                        </v:shape>
                      </v:group>
                      <v:group id="Group 741" o:spid="_x0000_s1757" style="position:absolute;left:2170;top:513;width:3;height:3" coordorigin="2170,51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NUScUAAADdAAAADwAAAGRycy9kb3ducmV2LnhtbESPQYvCMBSE74L/ITzB&#10;m6ZVFKlGEdld9iCCdWHx9miebbF5KU22rf9+Iwgeh5n5htnselOJlhpXWlYQTyMQxJnVJecKfi6f&#10;kxUI55E1VpZJwYMc7LbDwQYTbTs+U5v6XAQIuwQVFN7XiZQuK8igm9qaOHg32xj0QTa51A12AW4q&#10;OYuipTRYclgosKZDQdk9/TMKvjrs9vP4oz3eb4fH9bI4/R5jUmo86vdrEJ56/w6/2t9awSxax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VEnFAAAA3QAA&#10;AA8AAAAAAAAAAAAAAAAAqgIAAGRycy9kb3ducmV2LnhtbFBLBQYAAAAABAAEAPoAAACcAwAAAAA=&#10;">
                        <v:shape id="Freeform 742" o:spid="_x0000_s1758" style="position:absolute;left:2170;top:51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tIM8UA&#10;AADdAAAADwAAAGRycy9kb3ducmV2LnhtbESPwWrDMBBE74X+g9hCLyWRo0NInCghGEJ7KSVpP2Bj&#10;bW1Ta2WsreL+fVUo5DjMzBtmu598rxKNsQtsYTEvQBHXwXXcWPh4P85WoKIgO+wDk4UfirDf3d9t&#10;sXThyidKZ2lUhnAs0UIrMpRax7olj3EeBuLsfYbRo2Q5NtqNeM1w32tTFEvtseO80OJAVUv11/nb&#10;W7i8PXdVqJ7Men05mJOkV0nJWfv4MB02oIQmuYX/2y/OgimWBv7e5Ce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e0gzxQAAAN0AAAAPAAAAAAAAAAAAAAAAAJgCAABkcnMv&#10;ZG93bnJldi54bWxQSwUGAAAAAAQABAD1AAAAigMAAAAA&#10;" path="m,1r2,e" filled="f" strokeweight=".22pt">
                          <v:path arrowok="t" o:connecttype="custom" o:connectlocs="0,514;2,514" o:connectangles="0,0"/>
                        </v:shape>
                      </v:group>
                      <v:group id="Group 743" o:spid="_x0000_s1759" style="position:absolute;left:2182;top:525;width:3;height:3" coordorigin="2182,52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vpccAAADdAAAADwAAAGRycy9kb3ducmV2LnhtbESPT2vCQBTE7wW/w/IE&#10;b3UTQ0OJriJipYdQqBbE2yP7TILZtyG7zZ9v3y0Uehxm5jfMZjeaRvTUudqygngZgSAurK65VPB1&#10;eXt+BeE8ssbGMimYyMFuO3vaYKbtwJ/Un30pAoRdhgoq79tMSldUZNAtbUscvLvtDPogu1LqDocA&#10;N41cRVEqDdYcFips6VBR8Th/GwWnAYd9Eh/7/HE/TLfLy8c1j0mpxXzcr0F4Gv1/+K/9rhWsojS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1vpccAAADd&#10;AAAADwAAAAAAAAAAAAAAAACqAgAAZHJzL2Rvd25yZXYueG1sUEsFBgAAAAAEAAQA+gAAAJ4DAAAA&#10;AA==&#10;">
                        <v:shape id="Freeform 744" o:spid="_x0000_s1760" style="position:absolute;left:2182;top:52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513MUA&#10;AADdAAAADwAAAGRycy9kb3ducmV2LnhtbESPUWvCQBCE3wv9D8cWfCl6aShSo6dIQOxLKWp/wJpb&#10;k2BuL+S2Z/z3vUKhj8PMfMOsNqPrVKQhtJ4NvMwyUMSVty3XBr5Ou+kbqCDIFjvPZOBOATbrx4cV&#10;Ftbf+EDxKLVKEA4FGmhE+kLrUDXkMMx8T5y8ix8cSpJDre2AtwR3nc6zbK4dtpwWGuypbKi6Hr+d&#10;gfPnvi19+ZwvFudtfpD4ITFaYyZP43YJSmiU//Bf+90ayLP5K/y+SU9Ar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3nXcxQAAAN0AAAAPAAAAAAAAAAAAAAAAAJgCAABkcnMv&#10;ZG93bnJldi54bWxQSwUGAAAAAAQABAD1AAAAigMAAAAA&#10;" path="m,1r2,e" filled="f" strokeweight=".22pt">
                          <v:path arrowok="t" o:connecttype="custom" o:connectlocs="0,526;2,526" o:connectangles="0,0"/>
                        </v:shape>
                      </v:group>
                      <v:group id="Group 745" o:spid="_x0000_s1761" style="position:absolute;left:2244;top:582;width:3;height:3" coordorigin="2244,58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746" o:spid="_x0000_s1762" style="position:absolute;left:2244;top:58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BOMMUA&#10;AADdAAAADwAAAGRycy9kb3ducmV2LnhtbESPwWrDMBBE74X8g9hAL6WR64NJ3CghGEp6KSVpP2Bj&#10;bWwTa2WsjeL+fVUo5DjMzBtmvZ1cryKNofNs4GWRgSKuve24MfD99fa8BBUE2WLvmQz8UIDtZvaw&#10;xtL6Gx8oHqVRCcKhRAOtyFBqHeqWHIaFH4iTd/ajQ0lybLQd8Zbgrtd5lhXaYcdpocWBqpbqy/Hq&#10;DJw+913lq6d8tTrt8oPED4nRGvM4n3avoIQmuYf/2+/WQJ4VBfy9S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QE4wxQAAAN0AAAAPAAAAAAAAAAAAAAAAAJgCAABkcnMv&#10;ZG93bnJldi54bWxQSwUGAAAAAAQABAD1AAAAigMAAAAA&#10;" path="m,1r2,e" filled="f" strokeweight=".22pt">
                          <v:path arrowok="t" o:connecttype="custom" o:connectlocs="0,583;2,583" o:connectangles="0,0"/>
                        </v:shape>
                      </v:group>
                      <v:group id="Group 747" o:spid="_x0000_s1763" style="position:absolute;left:2316;top:647;width:3;height:3" coordorigin="2316,64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748" o:spid="_x0000_s1764" style="position:absolute;left:2316;top:64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N/2cEA&#10;AADdAAAADwAAAGRycy9kb3ducmV2LnhtbERPzWrCQBC+F/oOywi9lLoxB9HUVSRQ9FJE7QOM2WkS&#10;zM6G7Limb989CB4/vv/VZnSdijSE1rOB2TQDRVx523Jt4Of89bEAFQTZYueZDPxRgM369WWFhfV3&#10;PlI8Sa1SCIcCDTQifaF1qBpyGKa+J07crx8cSoJDre2A9xTuOp1n2Vw7bDk1NNhT2VB1Pd2cgcth&#10;15a+fM+Xy8s2P0r8lhitMW+TcfsJSmiUp/jh3lsDeTZPc9Ob9AT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Tf9nBAAAA3QAAAA8AAAAAAAAAAAAAAAAAmAIAAGRycy9kb3du&#10;cmV2LnhtbFBLBQYAAAAABAAEAPUAAACGAwAAAAA=&#10;" path="m,1r2,e" filled="f" strokeweight=".22pt">
                          <v:path arrowok="t" o:connecttype="custom" o:connectlocs="0,648;2,648" o:connectangles="0,0"/>
                        </v:shape>
                      </v:group>
                      <v:group id="Group 749" o:spid="_x0000_s1765" style="position:absolute;left:2330;top:659;width:3;height:3" coordorigin="2330,65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750" o:spid="_x0000_s1766" style="position:absolute;left:2330;top:65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zlAsIA&#10;AADdAAAADwAAAGRycy9kb3ducmV2LnhtbERPzWrCQBC+F/oOyxS8lLppDm1NXUUCopdS1D7AmB2T&#10;YHY2ZKdrfHv3IHj8+P7ny9F1KtIQWs8G3qcZKOLK25ZrA3+H9dsXqCDIFjvPZOBKAZaL56c5FtZf&#10;eEdxL7VKIRwKNNCI9IXWoWrIYZj6njhxJz84lASHWtsBLyncdTrPsg/tsOXU0GBPZUPVef/vDBx/&#10;N23py9d8Njuu8p3EH4nRGjN5GVffoIRGeYjv7q01kGefaX96k56AXt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POUCwgAAAN0AAAAPAAAAAAAAAAAAAAAAAJgCAABkcnMvZG93&#10;bnJldi54bWxQSwUGAAAAAAQABAD1AAAAhwMAAAAA&#10;" path="m,1r3,e" filled="f" strokeweight=".22pt">
                          <v:path arrowok="t" o:connecttype="custom" o:connectlocs="0,660;3,660" o:connectangles="0,0"/>
                        </v:shape>
                      </v:group>
                      <v:group id="Group 751" o:spid="_x0000_s1767" style="position:absolute;left:2393;top:717;width:3;height:3" coordorigin="2393,71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752" o:spid="_x0000_s1768" style="position:absolute;left:2393;top:71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Le7sUA&#10;AADdAAAADwAAAGRycy9kb3ducmV2LnhtbESPQUvDQBSE70L/w/KEXsRuuge1abelBKReRFr9Aa/Z&#10;1ySYfRuyz238964geBxm5htms5t8rxKNsQtsYbkoQBHXwXXcWPh4f75/AhUF2WEfmCx8U4Tddnaz&#10;wdKFKx8pnaRRGcKxRAutyFBqHeuWPMZFGIizdwmjR8lybLQb8ZrhvtemKB60x47zQosDVS3Vn6cv&#10;b+H8duiqUN2Z1eq8N0dJr5KSs3Z+O+3XoIQm+Q//tV+cBVM8Gvh9k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t7uxQAAAN0AAAAPAAAAAAAAAAAAAAAAAJgCAABkcnMv&#10;ZG93bnJldi54bWxQSwUGAAAAAAQABAD1AAAAigMAAAAA&#10;" path="m,1r2,e" filled="f" strokeweight=".22pt">
                          <v:path arrowok="t" o:connecttype="custom" o:connectlocs="0,718;2,718" o:connectangles="0,0"/>
                        </v:shape>
                      </v:group>
                      <v:group id="Group 753" o:spid="_x0000_s1769" style="position:absolute;left:2477;top:796;width:3;height:3" coordorigin="2477,79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T5eMUAAADdAAAADwAAAGRycy9kb3ducmV2LnhtbESPQYvCMBSE78L+h/AE&#10;b5pWWV2qUURW2YMsqAvi7dE822LzUprY1n9vhAWPw8x8wyxWnSlFQ7UrLCuIRxEI4tTqgjMFf6ft&#10;8AuE88gaS8uk4EEOVsuP3gITbVs+UHP0mQgQdgkqyL2vEildmpNBN7IVcfCutjbog6wzqWtsA9yU&#10;chxFU2mw4LCQY0WbnNLb8W4U7Fps15P4u9nfrpvH5fT5e97HpNSg363nIDx1/h3+b/9oBe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4k+XjFAAAA3QAA&#10;AA8AAAAAAAAAAAAAAAAAqgIAAGRycy9kb3ducmV2LnhtbFBLBQYAAAAABAAEAPoAAACcAwAAAAA=&#10;">
                        <v:shape id="Freeform 754" o:spid="_x0000_s1770" style="position:absolute;left:2477;top:79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fjAcUA&#10;AADdAAAADwAAAGRycy9kb3ducmV2LnhtbESPUUvDQBCE3wX/w7FCX8ReDGJt7LWUQKkvIqn+gG1u&#10;TYK5vZDbXtN/3xMEH4eZ+YZZbSbXq0hj6DwbeJxnoIhrbztuDHx97h5eQAVBtth7JgMXCrBZ396s&#10;sLD+zBXFgzQqQTgUaKAVGQqtQ92SwzD3A3Hyvv3oUJIcG21HPCe463WeZc/aYcdpocWBypbqn8PJ&#10;GTh+7LvSl/f5cnnc5pXEd4nRGjO7m7avoIQm+Q//td+sgTxbPMHvm/QE9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B+MBxQAAAN0AAAAPAAAAAAAAAAAAAAAAAJgCAABkcnMv&#10;ZG93bnJldi54bWxQSwUGAAAAAAQABAD1AAAAigMAAAAA&#10;" path="m,1r2,e" filled="f" strokeweight=".22pt">
                          <v:path arrowok="t" o:connecttype="custom" o:connectlocs="0,797;2,797" o:connectangles="0,0"/>
                        </v:shape>
                      </v:group>
                      <v:group id="Group 755" o:spid="_x0000_s1771" style="position:absolute;left:1586;top:239;width:3;height:3" coordorigin="1586,23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HEl8cAAADdAAAADwAAAGRycy9kb3ducmV2LnhtbESPQWvCQBSE7wX/w/IK&#10;3ppNlLSSZhURKx5CoSqU3h7ZZxLMvg3ZbRL/fbdQ6HGYmW+YfDOZVgzUu8aygiSKQRCXVjdcKbic&#10;355WIJxH1thaJgV3crBZzx5yzLQd+YOGk69EgLDLUEHtfZdJ6cqaDLrIdsTBu9reoA+yr6TucQxw&#10;08pFHD9Lgw2HhRo72tVU3k7fRsFhxHG7TPZDcbvu7l/n9P2zSEip+eO0fQX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HEl8cAAADd&#10;AAAADwAAAAAAAAAAAAAAAACqAgAAZHJzL2Rvd25yZXYueG1sUEsFBgAAAAAEAAQA+gAAAJ4DAAAA&#10;AA==&#10;">
                        <v:shape id="Freeform 756" o:spid="_x0000_s1772" style="position:absolute;left:1586;top:23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nY7cUA&#10;AADdAAAADwAAAGRycy9kb3ducmV2LnhtbESPQWvCQBSE74X+h+UVvBTdNAdbo6tIQOylFLU/4Jl9&#10;JsHs25B9XeO/7xYKPQ4z8w2z2oyuU5GG0Ho28DLLQBFX3rZcG/g67aZvoIIgW+w8k4E7BdisHx9W&#10;WFh/4wPFo9QqQTgUaKAR6QutQ9WQwzDzPXHyLn5wKEkOtbYD3hLcdTrPsrl22HJaaLCnsqHqevx2&#10;Bs6f+7b05XO+WJy3+UHih8RojZk8jdslKKFR/sN/7XdrIM9e5/D7Jj0Bv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djtxQAAAN0AAAAPAAAAAAAAAAAAAAAAAJgCAABkcnMv&#10;ZG93bnJldi54bWxQSwUGAAAAAAQABAD1AAAAigMAAAAA&#10;" path="m,1r3,e" filled="f" strokeweight=".22pt">
                          <v:path arrowok="t" o:connecttype="custom" o:connectlocs="0,240;3,240" o:connectangles="0,0"/>
                        </v:shape>
                      </v:group>
                      <v:group id="Group 757" o:spid="_x0000_s1773" style="position:absolute;left:1658;top:304;width:3;height:3" coordorigin="1658,30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e8cAAADdAAAADwAAAGRycy9kb3ducmV2LnhtbESPQWvCQBSE7wX/w/IK&#10;3ppNlDaSZhURKx5CoSqU3h7ZZxLMvg3ZbRL/fbdQ6HGYmW+YfDOZVgzUu8aygiSKQRCXVjdcKbic&#10;355WIJxH1thaJgV3crBZzx5yzLQd+YOGk69EgLDLUEHtfZdJ6cqaDLrIdsTBu9reoA+yr6TucQxw&#10;08pFHL9Igw2HhRo72tVU3k7fRsFhxHG7TPZDcbvu7l/n5/fPIiGl5o/T9hWEp8n/h//aR61gE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R//e8cAAADd&#10;AAAADwAAAAAAAAAAAAAAAACqAgAAZHJzL2Rvd25yZXYueG1sUEsFBgAAAAAEAAQA+gAAAJ4DAAAA&#10;AA==&#10;">
                        <v:shape id="Freeform 758" o:spid="_x0000_s1774" style="position:absolute;left:1658;top:30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rpBMIA&#10;AADdAAAADwAAAGRycy9kb3ducmV2LnhtbERPzWrCQBC+F/oOyxS8lLppDm1NXUUCopdS1D7AmB2T&#10;YHY2ZKdrfHv3IHj8+P7ny9F1KtIQWs8G3qcZKOLK25ZrA3+H9dsXqCDIFjvPZOBKAZaL56c5FtZf&#10;eEdxL7VKIRwKNNCI9IXWoWrIYZj6njhxJz84lASHWtsBLyncdTrPsg/tsOXU0GBPZUPVef/vDBx/&#10;N23py9d8Njuu8p3EH4nRGjN5GVffoIRGeYjv7q01kGefaW56k56AXt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SukEwgAAAN0AAAAPAAAAAAAAAAAAAAAAAJgCAABkcnMvZG93&#10;bnJldi54bWxQSwUGAAAAAAQABAD1AAAAhwMAAAAA&#10;" path="m,1r3,e" filled="f" strokeweight=".22pt">
                          <v:path arrowok="t" o:connecttype="custom" o:connectlocs="0,305;3,305" o:connectangles="0,0"/>
                        </v:shape>
                      </v:group>
                      <v:group id="Group 759" o:spid="_x0000_s1775" style="position:absolute;left:1670;top:316;width:3;height:3" coordorigin="1670,31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zOksYAAADdAAAADwAAAGRycy9kb3ducmV2LnhtbESPT2vCQBTE74LfYXmC&#10;t7qJ4p9GVxFR6UEK1ULp7ZF9JsHs25Bdk/jtu0LB4zAzv2FWm86UoqHaFZYVxKMIBHFqdcGZgu/L&#10;4W0BwnlkjaVlUvAgB5t1v7fCRNuWv6g5+0wECLsEFeTeV4mULs3JoBvZijh4V1sb9EHWmdQ1tgFu&#10;SjmOopk0WHBYyLGiXU7p7Xw3Co4ttttJvG9Ot+vu8XuZfv6cYlJqOOi2SxCeOv8K/7c/tIJxN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zM6SxgAAAN0A&#10;AAAPAAAAAAAAAAAAAAAAAKoCAABkcnMvZG93bnJldi54bWxQSwUGAAAAAAQABAD6AAAAnQMAAAAA&#10;">
                        <v:shape id="Freeform 760" o:spid="_x0000_s1776" style="position:absolute;left:1670;top:31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mVJcEA&#10;AADdAAAADwAAAGRycy9kb3ducmV2LnhtbERPzWrCQBC+F/oOywi9lLoxB9HUVSRQ9FJE7QOM2WkS&#10;zM6G7Limb989CB4/vv/VZnSdijSE1rOB2TQDRVx523Jt4Of89bEAFQTZYueZDPxRgM369WWFhfV3&#10;PlI8Sa1SCIcCDTQifaF1qBpyGKa+J07crx8cSoJDre2A9xTuOp1n2Vw7bDk1NNhT2VB1Pd2cgcth&#10;15a+fM+Xy8s2P0r8lhitMW+TcfsJSmiUp/jh3lsDebZI+9Ob9AT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plSXBAAAA3QAAAA8AAAAAAAAAAAAAAAAAmAIAAGRycy9kb3du&#10;cmV2LnhtbFBLBQYAAAAABAAEAPUAAACGAwAAAAA=&#10;" path="m,1r3,e" filled="f" strokeweight=".22pt">
                          <v:path arrowok="t" o:connecttype="custom" o:connectlocs="0,317;3,317" o:connectangles="0,0"/>
                        </v:shape>
                      </v:group>
                      <v:group id="Group 761" o:spid="_x0000_s1777" style="position:absolute;left:1733;top:373;width:3;height:3" coordorigin="1733,37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ys8UAAADdAAAADwAAAGRycy9kb3ducmV2LnhtbESPQYvCMBSE74L/ITzB&#10;m6Z1UaQaRUQXD7JgFZa9PZpnW2xeShPb+u/NwsIeh5n5hllve1OJlhpXWlYQTyMQxJnVJecKbtfj&#10;ZAnCeWSNlWVS8CIH281wsMZE244v1KY+FwHCLkEFhfd1IqXLCjLoprYmDt7dNgZ9kE0udYNdgJtK&#10;zqJoIQ2WHBYKrGlfUPZIn0bBZ4fd7iM+tOfHff/6uc6/vs8xKTUe9bsVCE+9/w//tU9awSxax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vsrPFAAAA3QAA&#10;AA8AAAAAAAAAAAAAAAAAqgIAAGRycy9kb3ducmV2LnhtbFBLBQYAAAAABAAEAPoAAACcAwAAAAA=&#10;">
                        <v:shape id="Freeform 762" o:spid="_x0000_s1778" style="position:absolute;left:1733;top:37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euycUA&#10;AADdAAAADwAAAGRycy9kb3ducmV2LnhtbESPwWrDMBBE74X+g9hCLyWRo0NJnCghGEJ7KSVpP2Bj&#10;bW1Ta2WsreL+fVUI5DjMzBtms5t8rxKNsQtsYTEvQBHXwXXcWPj8OMyWoKIgO+wDk4VfirDb3t9t&#10;sHThwkdKJ2lUhnAs0UIrMpRax7olj3EeBuLsfYXRo2Q5NtqNeMlw32tTFM/aY8d5ocWBqpbq79OP&#10;t3B+f+mqUD2Z1eq8N0dJb5KSs/bxYdqvQQlNcgtf26/OgimWBv7f5Ce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d67JxQAAAN0AAAAPAAAAAAAAAAAAAAAAAJgCAABkcnMv&#10;ZG93bnJldi54bWxQSwUGAAAAAAQABAD1AAAAigMAAAAA&#10;" path="m,2r2,e" filled="f" strokeweight=".22pt">
                          <v:path arrowok="t" o:connecttype="custom" o:connectlocs="0,375;2,375" o:connectangles="0,0"/>
                        </v:shape>
                      </v:group>
                      <v:group id="Group 763" o:spid="_x0000_s1779" style="position:absolute;left:1805;top:441;width:3;height:3" coordorigin="1805,441"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JX8cAAADdAAAADwAAAGRycy9kb3ducmV2LnhtbESPT2vCQBTE74V+h+UV&#10;vNVNlJYQXUVEi4cg1BSKt0f2mQSzb0N2mz/fvisUehxm5jfMejuaRvTUudqygngegSAurK65VPCV&#10;H18TEM4ja2wsk4KJHGw3z09rTLUd+JP6iy9FgLBLUUHlfZtK6YqKDLq5bYmDd7OdQR9kV0rd4RDg&#10;ppGLKHqXBmsOCxW2tK+ouF9+jIKPAYfdMj702f22n6752/k7i0mp2cu4W4HwNPr/8F/7pBUso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GJX8cAAADd&#10;AAAADwAAAAAAAAAAAAAAAACqAgAAZHJzL2Rvd25yZXYueG1sUEsFBgAAAAAEAAQA+gAAAJ4DAAAA&#10;AA==&#10;">
                        <v:shape id="Freeform 764" o:spid="_x0000_s1780" style="position:absolute;left:1805;top:441;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KTJsUA&#10;AADdAAAADwAAAGRycy9kb3ducmV2LnhtbESPUWvCQBCE3wv9D8cKfSn10iBFo6dIoLQvRdT+gDW3&#10;JsHcXshtz/Tf9wShj8PMfMOsNqPrVKQhtJ4NvE4zUMSVty3XBr6P7y9zUEGQLXaeycAvBdisHx9W&#10;WFh/5T3Fg9QqQTgUaKAR6QutQ9WQwzD1PXHyzn5wKEkOtbYDXhPcdTrPsjftsOW00GBPZUPV5fDj&#10;DJx2H23py+d8sTht873EL4nRGvM0GbdLUEKj/Ifv7U9rIM/mM7i9SU9A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0pMmxQAAAN0AAAAPAAAAAAAAAAAAAAAAAJgCAABkcnMv&#10;ZG93bnJldi54bWxQSwUGAAAAAAQABAD1AAAAigMAAAAA&#10;" path="m,1r2,e" filled="f" strokeweight=".22pt">
                          <v:path arrowok="t" o:connecttype="custom" o:connectlocs="0,442;2,442" o:connectangles="0,0"/>
                        </v:shape>
                      </v:group>
                      <v:group id="Group 765" o:spid="_x0000_s1781" style="position:absolute;left:1817;top:453;width:3;height:3" coordorigin="1817,45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766" o:spid="_x0000_s1782" style="position:absolute;left:1817;top:45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ysUA&#10;AADdAAAADwAAAGRycy9kb3ducmV2LnhtbESPQWvCQBSE74X+h+UJXkrdNAfR1FUkUNqLiNof8My+&#10;JsHs25B9XeO/d4VCj8PMfMOsNqPrVKQhtJ4NvM0yUMSVty3XBr5PH68LUEGQLXaeycCNAmzWz08r&#10;LKy/8oHiUWqVIBwKNNCI9IXWoWrIYZj5njh5P35wKEkOtbYDXhPcdTrPsrl22HJaaLCnsqHqcvx1&#10;Bs77z7b05Uu+XJ63+UHiTmK0xkwn4/YdlNAo/+G/9pc1kGeLOTzepCe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TKjKxQAAAN0AAAAPAAAAAAAAAAAAAAAAAJgCAABkcnMv&#10;ZG93bnJldi54bWxQSwUGAAAAAAQABAD1AAAAigMAAAAA&#10;" path="m,1r2,e" filled="f" strokeweight=".22pt">
                          <v:path arrowok="t" o:connecttype="custom" o:connectlocs="0,454;2,454" o:connectangles="0,0"/>
                        </v:shape>
                      </v:group>
                      <v:group id="Group 767" o:spid="_x0000_s1783" style="position:absolute;left:1882;top:510;width:3;height:3" coordorigin="1882,510"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768" o:spid="_x0000_s1784" style="position:absolute;left:1882;top:510;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ZI8EA&#10;AADdAAAADwAAAGRycy9kb3ducmV2LnhtbERPzWrCQBC+F/oOywi9lLoxB9HUVSRQ9FJE7QOM2WkS&#10;zM6G7Limb989CB4/vv/VZnSdijSE1rOB2TQDRVx523Jt4Of89bEAFQTZYueZDPxRgM369WWFhfV3&#10;PlI8Sa1SCIcCDTQifaF1qBpyGKa+J07crx8cSoJDre2A9xTuOp1n2Vw7bDk1NNhT2VB1Pd2cgcth&#10;15a+fM+Xy8s2P0r8lhitMW+TcfsJSmiUp/jh3lsDebZIc9Ob9AT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fmSPBAAAA3QAAAA8AAAAAAAAAAAAAAAAAmAIAAGRycy9kb3du&#10;cmV2LnhtbFBLBQYAAAAABAAEAPUAAACGAwAAAAA=&#10;" path="m,1r2,e" filled="f" strokeweight=".22pt">
                          <v:path arrowok="t" o:connecttype="custom" o:connectlocs="0,511;2,511" o:connectangles="0,0"/>
                        </v:shape>
                      </v:group>
                      <v:group id="Group 769" o:spid="_x0000_s1785" style="position:absolute;left:1954;top:575;width:3;height:3" coordorigin="1954,57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770" o:spid="_x0000_s1786" style="position:absolute;left:1954;top:57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D+MIA&#10;AADdAAAADwAAAGRycy9kb3ducmV2LnhtbERPS2rDMBDdF3oHMYVuSiPXixK7UUIwlHYTSj4HGFsT&#10;28QaGWuquLevFoEsH++/2sxuUJGm0Hs28LbIQBE33vbcGjgdP1+XoIIgWxw8k4E/CrBZPz6ssLT+&#10;ynuKB2lVCuFQooFOZCy1Dk1HDsPCj8SJO/vJoSQ4tdpOeE3hbtB5lr1rhz2nhg5HqjpqLodfZ6D+&#10;+eorX73kRVFv873EncRojXl+mrcfoIRmuYtv7m9rIM+KtD+9SU9A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MAP4wgAAAN0AAAAPAAAAAAAAAAAAAAAAAJgCAABkcnMvZG93&#10;bnJldi54bWxQSwUGAAAAAAQABAD1AAAAhwMAAAAA&#10;" path="m,1r2,e" filled="f" strokeweight=".22pt">
                          <v:path arrowok="t" o:connecttype="custom" o:connectlocs="0,576;2,576" o:connectangles="0,0"/>
                        </v:shape>
                      </v:group>
                      <v:group id="Group 771" o:spid="_x0000_s1787" style="position:absolute;left:1966;top:587;width:3;height:3" coordorigin="1966,58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772" o:spid="_x0000_s1788" style="position:absolute;left:1966;top:58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44FMUA&#10;AADdAAAADwAAAGRycy9kb3ducmV2LnhtbESPzWrDMBCE74W8g9hCLyWRq0Op3SghGEJ7KSU/D7Cx&#10;traptTLWVnHfvioUehxm5htmvZ39oBJNsQ9s4WFVgCJuguu5tXA+7ZdPoKIgOxwCk4VvirDdLG7W&#10;WLlw5QOlo7QqQzhWaKETGSutY9ORx7gKI3H2PsLkUbKcWu0mvGa4H7Qpikftsee80OFIdUfN5/HL&#10;W7i8v/R1qO9NWV525iDpTVJy1t7dzrtnUEKz/If/2q/OgilKA79v8hP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rjgUxQAAAN0AAAAPAAAAAAAAAAAAAAAAAJgCAABkcnMv&#10;ZG93bnJldi54bWxQSwUGAAAAAAQABAD1AAAAigMAAAAA&#10;" path="m,1r2,e" filled="f" strokeweight=".22pt">
                          <v:path arrowok="t" o:connecttype="custom" o:connectlocs="0,588;2,588" o:connectangles="0,0"/>
                        </v:shape>
                      </v:group>
                      <v:group id="Group 773" o:spid="_x0000_s1789" style="position:absolute;left:2028;top:645;width:3;height:3" coordorigin="2028,64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gfgsUAAADdAAAADwAAAGRycy9kb3ducmV2LnhtbESPQYvCMBSE78L+h/AE&#10;b5pWWXGrUURW2YMsqAvi7dE822LzUprY1n9vhAWPw8x8wyxWnSlFQ7UrLCuIRxEI4tTqgjMFf6ft&#10;cAbCeWSNpWVS8CAHq+VHb4GJti0fqDn6TAQIuwQV5N5XiZQuzcmgG9mKOHhXWxv0QdaZ1DW2AW5K&#10;OY6iqTRYcFjIsaJNTunteDcKdi2260n83exv183jcvr8Pe9jUmrQ79ZzEJ46/w7/t3+0gnH0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oH4LFAAAA3QAA&#10;AA8AAAAAAAAAAAAAAAAAqgIAAGRycy9kb3ducmV2LnhtbFBLBQYAAAAABAAEAPoAAACcAwAAAAA=&#10;">
                        <v:shape id="Freeform 774" o:spid="_x0000_s1790" style="position:absolute;left:2028;top:64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sF+8UA&#10;AADdAAAADwAAAGRycy9kb3ducmV2LnhtbESPUUvDQBCE3wv+h2MLvhR7MYiYtNdSAqIvUlr9Advc&#10;NgnN7YXceo3/3hMKPg4z8w2z3k6uV5HG0Hk28LjMQBHX3nbcGPj6fH14ARUE2WLvmQz8UIDt5m62&#10;xtL6Kx8oHqVRCcKhRAOtyFBqHeqWHIalH4iTd/ajQ0lybLQd8Zrgrtd5lj1rhx2nhRYHqlqqL8dv&#10;Z+C0f+sqXy3yojjt8oPED4nRGnM/n3YrUEKT/Idv7XdrIM+KJ/h7k56A3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CwX7xQAAAN0AAAAPAAAAAAAAAAAAAAAAAJgCAABkcnMv&#10;ZG93bnJldi54bWxQSwUGAAAAAAQABAD1AAAAigMAAAAA&#10;" path="m,1r2,e" filled="f" strokeweight=".22pt">
                          <v:path arrowok="t" o:connecttype="custom" o:connectlocs="0,646;2,646" o:connectangles="0,0"/>
                        </v:shape>
                      </v:group>
                      <v:group id="Group 775" o:spid="_x0000_s1791" style="position:absolute;left:2177;top:779;width:3;height:3" coordorigin="2177,77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0ibccAAADdAAAADwAAAGRycy9kb3ducmV2LnhtbESPQWvCQBSE7wX/w/IK&#10;3ppNlJSaZhURKx5CoSqU3h7ZZxLMvg3ZbRL/fbdQ6HGYmW+YfDOZVgzUu8aygiSKQRCXVjdcKbic&#10;355eQDiPrLG1TAru5GCznj3kmGk78gcNJ1+JAGGXoYLa+y6T0pU1GXSR7YiDd7W9QR9kX0nd4xjg&#10;ppWLOH6WBhsOCzV2tKupvJ2+jYLDiON2meyH4nbd3b/O6ftnkZBS88dp+wrC0+T/w3/to1awiF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o0ibccAAADd&#10;AAAADwAAAAAAAAAAAAAAAACqAgAAZHJzL2Rvd25yZXYueG1sUEsFBgAAAAAEAAQA+gAAAJ4DAAAA&#10;AA==&#10;">
                        <v:shape id="Freeform 776" o:spid="_x0000_s1792" style="position:absolute;left:2177;top:77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U+F8UA&#10;AADdAAAADwAAAGRycy9kb3ducmV2LnhtbESPwWrDMBBE74H+g9hCL6GR60Oo3SghGEp6CSVpP2Bj&#10;bW1Ta2WsjeL8fRQo9DjMzBtmtZlcryKNofNs4GWRgSKuve24MfD99f78CioIssXeMxm4UoDN+mG2&#10;wtL6Cx8oHqVRCcKhRAOtyFBqHeqWHIaFH4iT9+NHh5Lk2Gg74iXBXa/zLFtqhx2nhRYHqlqqf49n&#10;Z+D0uesqX83zojht84PEvcRojXl6nLZvoIQm+Q//tT+sgTwrlnB/k56A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lT4XxQAAAN0AAAAPAAAAAAAAAAAAAAAAAJgCAABkcnMv&#10;ZG93bnJldi54bWxQSwUGAAAAAAQABAD1AAAAigMAAAAA&#10;" path="m,1r2,e" filled="f" strokeweight=".22pt">
                          <v:path arrowok="t" o:connecttype="custom" o:connectlocs="0,780;2,780" o:connectangles="0,0"/>
                        </v:shape>
                      </v:group>
                      <v:group id="Group 777" o:spid="_x0000_s1793" style="position:absolute;left:1589;top:503;width:3;height:3" coordorigin="1589,50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MZgcYAAADdAAAADwAAAGRycy9kb3ducmV2LnhtbESPT2vCQBTE74LfYXmC&#10;t7qJ4p9GVxFR6UEK1ULp7ZF9JsHs25Bdk/jtu0LB4zAzv2FWm86UoqHaFZYVxKMIBHFqdcGZgu/L&#10;4W0BwnlkjaVlUvAgB5t1v7fCRNuWv6g5+0wECLsEFeTeV4mULs3JoBvZijh4V1sb9EHWmdQ1tgFu&#10;SjmOopk0WHBYyLGiXU7p7Xw3Co4ttttJvG9Ot+vu8XuZfv6cYlJqOOi2SxCeOv8K/7c/tIJx9D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ExmBxgAAAN0A&#10;AAAPAAAAAAAAAAAAAAAAAKoCAABkcnMvZG93bnJldi54bWxQSwUGAAAAAAQABAD6AAAAnQMAAAAA&#10;">
                        <v:shape id="Freeform 778" o:spid="_x0000_s1794" style="position:absolute;left:1589;top:50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YP/sIA&#10;AADdAAAADwAAAGRycy9kb3ducmV2LnhtbERPS2rDMBDdF3oHMYVuSiPXixK7UUIwlHYTSj4HGFsT&#10;28QaGWuquLevFoEsH++/2sxuUJGm0Hs28LbIQBE33vbcGjgdP1+XoIIgWxw8k4E/CrBZPz6ssLT+&#10;ynuKB2lVCuFQooFOZCy1Dk1HDsPCj8SJO/vJoSQ4tdpOeE3hbtB5lr1rhz2nhg5HqjpqLodfZ6D+&#10;+eorX73kRVFv873EncRojXl+mrcfoIRmuYtv7m9rIM+KNDe9SU9A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Rg/+wgAAAN0AAAAPAAAAAAAAAAAAAAAAAJgCAABkcnMvZG93&#10;bnJldi54bWxQSwUGAAAAAAQABAD1AAAAhwMAAAAA&#10;" path="m,1r2,e" filled="f" strokeweight=".22pt">
                          <v:path arrowok="t" o:connecttype="custom" o:connectlocs="0,504;2,504" o:connectangles="0,0"/>
                        </v:shape>
                      </v:group>
                      <v:group id="Group 779" o:spid="_x0000_s1795" style="position:absolute;left:1601;top:515;width:3;height:3" coordorigin="1601,515"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AoaMYAAADdAAAADwAAAGRycy9kb3ducmV2LnhtbESPT4vCMBTE78J+h/AW&#10;9qZpXRStRhHZXTyI4B8Qb4/m2Rabl9Jk2/rtjSB4HGbmN8x82ZlSNFS7wrKCeBCBIE6tLjhTcDr+&#10;9icgnEfWWFomBXdysFx89OaYaNvynpqDz0SAsEtQQe59lUjp0pwMuoGtiIN3tbVBH2SdSV1jG+Cm&#10;lMMoGkuDBYeFHCta55TeDv9GwV+L7eo7/mm2t+v6fjmOdudtTEp9fXarGQhPnX+HX+2NVjCMp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wChoxgAAAN0A&#10;AAAPAAAAAAAAAAAAAAAAAKoCAABkcnMvZG93bnJldi54bWxQSwUGAAAAAAQABAD6AAAAnQMAAAAA&#10;">
                        <v:shape id="Freeform 780" o:spid="_x0000_s1796" style="position:absolute;left:1601;top:515;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uZ4sEA&#10;AADdAAAADwAAAGRycy9kb3ducmV2LnhtbERPzWrCQBC+C32HZYRepG7MQTR1FQmU9lJE7QOM2WkS&#10;zM6G7HSNb+8eCh4/vv/NbnSdijSE1rOBxTwDRVx523Jt4Of88bYCFQTZYueZDNwpwG77MtlgYf2N&#10;jxRPUqsUwqFAA41IX2gdqoYchrnviRP36weHkuBQazvgLYW7TudZttQOW04NDfZUNlRdT3/OwOXw&#10;2Za+nOXr9WWfHyV+S4zWmNfpuH8HJTTKU/zv/rIG8kWW9qc36Qno7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bmeLBAAAA3QAAAA8AAAAAAAAAAAAAAAAAmAIAAGRycy9kb3du&#10;cmV2LnhtbFBLBQYAAAAABAAEAPUAAACGAwAAAAA=&#10;" path="m,1r2,e" filled="f" strokeweight=".22pt">
                          <v:path arrowok="t" o:connecttype="custom" o:connectlocs="0,516;2,516" o:connectangles="0,0"/>
                        </v:shape>
                      </v:group>
                      <v:group id="Group 781" o:spid="_x0000_s1797" style="position:absolute;left:1663;top:573;width:3;height:3" coordorigin="1663,573"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2+dMUAAADdAAAADwAAAGRycy9kb3ducmV2LnhtbESPQWvCQBSE7wX/w/IE&#10;b3WziqVEVxGx4kGEakG8PbLPJJh9G7LbJP57Vyj0OMzMN8xi1dtKtNT40rEGNU5AEGfOlJxr+Dl/&#10;vX+C8AHZYOWYNDzIw2o5eFtgalzH39SeQi4ihH2KGooQ6lRKnxVk0Y9dTRy9m2sshiibXJoGuwi3&#10;lZwkyYe0WHJcKLCmTUHZ/fRrNew67NZTtW0P99vmcT3PjpeDIq1Hw349BxGoD//hv/beaJioRM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9dvnTFAAAA3QAA&#10;AA8AAAAAAAAAAAAAAAAAqgIAAGRycy9kb3ducmV2LnhtbFBLBQYAAAAABAAEAPoAAACcAwAAAAA=&#10;">
                        <v:shape id="Freeform 782" o:spid="_x0000_s1798" style="position:absolute;left:1663;top:573;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WiDsUA&#10;AADdAAAADwAAAGRycy9kb3ducmV2LnhtbESPwWrDMBBE74X+g9hCL6WRo0Np3CghGEJ7CSVpP2Bj&#10;bWwTa2WsjeL+fVQo9DjMzBtmuZ58rxKNsQtsYT4rQBHXwXXcWPj+2j6/goqC7LAPTBZ+KMJ6dX+3&#10;xNKFK+8pHaRRGcKxRAutyFBqHeuWPMZZGIizdwqjR8lybLQb8ZrhvtemKF60x47zQosDVS3V58PF&#10;Wzh+vndVqJ7MYnHcmL2knaTkrH18mDZvoIQm+Q//tT+cBTMvDPy+yU9Ar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aIOxQAAAN0AAAAPAAAAAAAAAAAAAAAAAJgCAABkcnMv&#10;ZG93bnJldi54bWxQSwUGAAAAAAQABAD1AAAAigMAAAAA&#10;" path="m,1r3,e" filled="f" strokeweight=".22pt">
                          <v:path arrowok="t" o:connecttype="custom" o:connectlocs="0,574;3,574" o:connectangles="0,0"/>
                        </v:shape>
                      </v:group>
                      <v:group id="Group 783" o:spid="_x0000_s1799" style="position:absolute;left:1735;top:637;width:3;height:3" coordorigin="1735,63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784" o:spid="_x0000_s1800" style="position:absolute;left:1735;top:63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Cf4cUA&#10;AADdAAAADwAAAGRycy9kb3ducmV2LnhtbESPUWvCQBCE3wv9D8cWfCl6MUip0VMkUOxLKWp/wJpb&#10;k2BuL+S2Z/rve0Khj8PMfMOst6PrVKQhtJ4NzGcZKOLK25ZrA1+nt+krqCDIFjvPZOCHAmw3jw9r&#10;LKy/8YHiUWqVIBwKNNCI9IXWoWrIYZj5njh5Fz84lCSHWtsBbwnuOp1n2Yt22HJaaLCnsqHqevx2&#10;Bs6f+7b05XO+XJ53+UHih8RojZk8jbsVKKFR/sN/7XdrIJ9nC7i/S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4J/hxQAAAN0AAAAPAAAAAAAAAAAAAAAAAJgCAABkcnMv&#10;ZG93bnJldi54bWxQSwUGAAAAAAQABAD1AAAAigMAAAAA&#10;" path="m,2r3,e" filled="f" strokeweight=".22pt">
                          <v:path arrowok="t" o:connecttype="custom" o:connectlocs="0,639;3,639" o:connectangles="0,0"/>
                        </v:shape>
                      </v:group>
                      <v:group id="Group 785" o:spid="_x0000_s1801" style="position:absolute;left:1750;top:649;width:3;height:3" coordorigin="1750,649"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786" o:spid="_x0000_s1802" style="position:absolute;left:1750;top:649;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6kDcUA&#10;AADdAAAADwAAAGRycy9kb3ducmV2LnhtbESPzWrDMBCE74W8g9hCLiWR40NI3CghGEJzKSU/D7Cx&#10;traptTLWVnHfvioUchxm5htmsxtdpyINofVsYDHPQBFX3rZcG7heDrMVqCDIFjvPZOCHAuy2k6cN&#10;Ftbf+UTxLLVKEA4FGmhE+kLrUDXkMMx9T5y8Tz84lCSHWtsB7wnuOp1n2VI7bDktNNhT2VD1df52&#10;Bm4fb23py5d8vb7t85PEd4nRGjN9HvevoIRGeYT/20drIF9kS/h7k56A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fqQNxQAAAN0AAAAPAAAAAAAAAAAAAAAAAJgCAABkcnMv&#10;ZG93bnJldi54bWxQSwUGAAAAAAQABAD1AAAAigMAAAAA&#10;" path="m,2r2,e" filled="f" strokeweight=".22pt">
                          <v:path arrowok="t" o:connecttype="custom" o:connectlocs="0,651;2,651" o:connectangles="0,0"/>
                        </v:shape>
                      </v:group>
                      <v:group id="Group 787" o:spid="_x0000_s1803" style="position:absolute;left:1812;top:707;width:3;height:3" coordorigin="1812,707"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788" o:spid="_x0000_s1804" style="position:absolute;left:1812;top:707;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V5MEA&#10;AADdAAAADwAAAGRycy9kb3ducmV2LnhtbERPzWrCQBC+C32HZYRepG7MQTR1FQmU9lJE7QOM2WkS&#10;zM6G7HSNb+8eCh4/vv/NbnSdijSE1rOBxTwDRVx523Jt4Of88bYCFQTZYueZDNwpwG77MtlgYf2N&#10;jxRPUqsUwqFAA41IX2gdqoYchrnviRP36weHkuBQazvgLYW7TudZttQOW04NDfZUNlRdT3/OwOXw&#10;2Za+nOXr9WWfHyV+S4zWmNfpuH8HJTTKU/zv/rIG8kWW5qY36Qno7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tleTBAAAA3QAAAA8AAAAAAAAAAAAAAAAAmAIAAGRycy9kb3du&#10;cmV2LnhtbFBLBQYAAAAABAAEAPUAAACGAwAAAAA=&#10;" path="m,1r2,e" filled="f" strokeweight=".22pt">
                          <v:path arrowok="t" o:connecttype="custom" o:connectlocs="0,708;2,708" o:connectangles="0,0"/>
                        </v:shape>
                      </v:group>
                      <v:group id="Group 789" o:spid="_x0000_s1805" style="position:absolute;left:1884;top:774;width:3;height:3" coordorigin="1884,774"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790" o:spid="_x0000_s1806" style="position:absolute;left:1884;top:774;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IPP8IA&#10;AADdAAAADwAAAGRycy9kb3ducmV2LnhtbERPzWrCQBC+C32HZYRepG6Sg9ToKhIo7aWI2gcYs2MS&#10;zM6G7HRN3757KPT48f1v95PrVaQxdJ4N5MsMFHHtbceNga/L28srqCDIFnvPZOCHAux3T7MtltY/&#10;+ETxLI1KIRxKNNCKDKXWoW7JYVj6gThxNz86lATHRtsRHync9brIspV22HFqaHGgqqX6fv52Bq7H&#10;967y1aJYr6+H4iTxU2K0xjzPp8MGlNAk/+I/94c1UOR52p/epCe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g8/wgAAAN0AAAAPAAAAAAAAAAAAAAAAAJgCAABkcnMvZG93&#10;bnJldi54bWxQSwUGAAAAAAQABAD1AAAAhwMAAAAA&#10;" path="m,1r2,e" filled="f" strokeweight=".22pt">
                          <v:path arrowok="t" o:connecttype="custom" o:connectlocs="0,775;2,775" o:connectangles="0,0"/>
                        </v:shape>
                      </v:group>
                      <v:group id="Group 791" o:spid="_x0000_s1807" style="position:absolute;left:1896;top:786;width:3;height:3" coordorigin="1896,786"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EKKnFAAAA3QAA&#10;AA8AAAAAAAAAAAAAAAAAqgIAAGRycy9kb3ducmV2LnhtbFBLBQYAAAAABAAEAPoAAACcAwAAAAA=&#10;">
                        <v:shape id="Freeform 792" o:spid="_x0000_s1808" style="position:absolute;left:1896;top:786;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w008UA&#10;AADdAAAADwAAAGRycy9kb3ducmV2LnhtbESPQUvDQBSE74L/YXlCL2I32YPY2G0pAdFLkVZ/wGv2&#10;mQSzb0P2uU3/fVcQPA4z8w2z3s5+UImm2Ae2UC4LUMRNcD23Fj4/Xh6eQEVBdjgEJgsXirDd3N6s&#10;sXLhzAdKR2lVhnCs0EInMlZax6Yjj3EZRuLsfYXJo2Q5tdpNeM5wP2hTFI/aY895ocOR6o6a7+OP&#10;t3B6f+3rUN+b1eq0MwdJe0nJWbu4m3fPoIRm+Q//td+cBVOWBn7f5Ce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nDTTxQAAAN0AAAAPAAAAAAAAAAAAAAAAAJgCAABkcnMv&#10;ZG93bnJldi54bWxQSwUGAAAAAAQABAD1AAAAigMAAAAA&#10;" path="m,1r2,e" filled="f" strokeweight=".22pt">
                          <v:path arrowok="t" o:connecttype="custom" o:connectlocs="0,787;2,787" o:connectangles="0,0"/>
                        </v:shape>
                      </v:group>
                      <v:group id="Group 793" o:spid="_x0000_s1809" style="position:absolute;left:1596;top:772;width:3;height:3" coordorigin="1596,772" coordsize="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oTRcYAAADdAAAADwAAAGRycy9kb3ducmV2LnhtbESPQWvCQBSE70L/w/IK&#10;velmlRZJ3YhIW3oQoVGQ3h7ZZxKSfRuy2yT++65Q6HGYmW+YzXayrRio97VjDWqRgCAunKm51HA+&#10;vc/XIHxANtg6Jg038rDNHmYbTI0b+YuGPJQiQtinqKEKoUul9EVFFv3CdcTRu7reYoiyL6XpcYxw&#10;28plkrxIizXHhQo72ldUNPmP1fAx4rhbqbfh0Fz3t+/T8/FyUKT10+O0ewURaAr/4b/2p9GwVGo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GhNFxgAAAN0A&#10;AAAPAAAAAAAAAAAAAAAAAKoCAABkcnMvZG93bnJldi54bWxQSwUGAAAAAAQABAD6AAAAnQMAAAAA&#10;">
                        <v:shape id="Freeform 794" o:spid="_x0000_s1810" style="position:absolute;left:1596;top:772;width:3;height:3;visibility:visible;mso-wrap-style:square;v-text-anchor:top" coordsize="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JPMUA&#10;AADdAAAADwAAAGRycy9kb3ducmV2LnhtbESPzWrDMBCE74W+g9hCL6WRbUpJ3CghGEJ7KSU/D7Cx&#10;NraJtTLWRnHfvioUehxm5htmuZ5cryKNofNsIJ9loIhrbztuDBwP2+c5qCDIFnvPZOCbAqxX93dL&#10;LK2/8Y7iXhqVIBxKNNCKDKXWoW7JYZj5gTh5Zz86lCTHRtsRbwnuel1k2at22HFaaHGgqqX6sr86&#10;A6ev967y1VOxWJw2xU7ip8RojXl8mDZvoIQm+Q//tT+sgSLPX+D3TXoCe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OQk8xQAAAN0AAAAPAAAAAAAAAAAAAAAAAJgCAABkcnMv&#10;ZG93bnJldi54bWxQSwUGAAAAAAQABAD1AAAAigMAAAAA&#10;" path="m,1r2,e" filled="f" strokeweight=".22pt">
                          <v:path arrowok="t" o:connecttype="custom" o:connectlocs="0,773;2,773" o:connectangles="0,0"/>
                        </v:shape>
                      </v:group>
                      <v:group id="Group 795" o:spid="_x0000_s1811" style="position:absolute;left:5206;top:1828;width:116;height:2" coordorigin="5206,1828"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8uqsYAAADdAAAADwAAAGRycy9kb3ducmV2LnhtbESPT4vCMBTE7wv7HcJb&#10;8LamURTpGkVEFw+y4B+QvT2aZ1tsXkqTbeu3NwuCx2FmfsPMl72tREuNLx1rUMMEBHHmTMm5hvNp&#10;+zkD4QOywcoxabiTh+Xi/W2OqXEdH6g9hlxECPsUNRQh1KmUPivIoh+6mjh6V9dYDFE2uTQNdhFu&#10;KzlKkqm0WHJcKLCmdUHZ7fhnNXx32K3GatPub9f1/fc0+bnsFWk9+OhXXyAC9eEVfrZ3RsNIqQn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vy6qxgAAAN0A&#10;AAAPAAAAAAAAAAAAAAAAAKoCAABkcnMvZG93bnJldi54bWxQSwUGAAAAAAQABAD6AAAAnQMAAAAA&#10;">
                        <v:shape id="Freeform 796" o:spid="_x0000_s1812" style="position:absolute;left:5206;top:1828;width:116;height: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StscA&#10;AADdAAAADwAAAGRycy9kb3ducmV2LnhtbESPQWvCQBCF70L/wzKFXqRuYiW00VWKqIg3Yyn0NmTH&#10;JDQ7G7Orif/eFQSPjzfve/Nmi97U4kKtqywriEcRCOLc6ooLBT+H9fsnCOeRNdaWScGVHCzmL4MZ&#10;ptp2vKdL5gsRIOxSVFB636RSurwkg25kG+LgHW1r0AfZFlK32AW4qeU4ihJpsOLQUGJDy5Ly/+xs&#10;whvrzZdeJn+/p9V1cxhOzt3HzhZKvb3231MQnnr/PH6kt1rBOI4TuK8JCJ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CkrbHAAAA3QAAAA8AAAAAAAAAAAAAAAAAmAIAAGRy&#10;cy9kb3ducmV2LnhtbFBLBQYAAAAABAAEAPUAAACMAwAAAAA=&#10;" path="m,l115,e" filled="f" strokeweight=".17322mm">
                          <v:path arrowok="t" o:connecttype="custom" o:connectlocs="0,0;115,0" o:connectangles="0,0"/>
                        </v:shape>
                      </v:group>
                      <v:group id="Group 797" o:spid="_x0000_s1813" style="position:absolute;left:2899;top:1941;width:72;height:84" coordorigin="2899,1941" coordsize="7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EVRsYAAADdAAAADwAAAGRycy9kb3ducmV2LnhtbESPT2vCQBTE7wW/w/KE&#10;3upmlVaJriKipQcp+AfE2yP7TILZtyG7JvHbdwuFHoeZ+Q2zWPW2Ei01vnSsQY0SEMSZMyXnGs6n&#10;3dsMhA/IBivHpOFJHlbLwcsCU+M6PlB7DLmIEPYpaihCqFMpfVaQRT9yNXH0bq6xGKJscmka7CLc&#10;VnKcJB/SYslxocCaNgVl9+PDavjssFtP1Lbd32+b5/X0/n3ZK9L6ddiv5yAC9eE//Nf+MhrGSk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IRVGxgAAAN0A&#10;AAAPAAAAAAAAAAAAAAAAAKoCAABkcnMvZG93bnJldi54bWxQSwUGAAAAAAQABAD6AAAAnQMAAAAA&#10;">
                        <v:shape id="Freeform 798" o:spid="_x0000_s1814" style="position:absolute;left:2899;top:1941;width:72;height:84;visibility:visible;mso-wrap-style:square;v-text-anchor:top" coordsize="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lchcMA&#10;AADdAAAADwAAAGRycy9kb3ducmV2LnhtbERPz2vCMBS+D/Y/hDfYbabtYXadUcagILKic0Ovj+at&#10;LTYvpYk1++/NQfD48f1erILpxUSj6ywrSGcJCOLa6o4bBb8/5UsOwnlkjb1lUvBPDlbLx4cFFtpe&#10;+JumvW9EDGFXoILW+6GQ0tUtGXQzOxBH7s+OBn2EYyP1iJcYbnqZJcmrNNhxbGhxoM+W6tP+bBRU&#10;eagolPakj4ev+Q7ftudNMyn1/BQ+3kF4Cv4uvrnXWkGWpnFufBOfgF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lchcMAAADdAAAADwAAAAAAAAAAAAAAAACYAgAAZHJzL2Rv&#10;d25yZXYueG1sUEsFBgAAAAAEAAQA9QAAAIgDAAAAAA==&#10;" path="m17,l,60r,9l3,76r7,5l17,84r34,l72,e" filled="f" strokeweight=".24272mm">
                          <v:path arrowok="t" o:connecttype="custom" o:connectlocs="17,1941;0,2001;0,2010;3,2017;10,2022;17,2025;51,2025;72,1941" o:connectangles="0,0,0,0,0,0,0,0"/>
                        </v:shape>
                      </v:group>
                      <v:group id="Group 799" o:spid="_x0000_s1815" style="position:absolute;left:3034;top:1965;width:22;height:92" coordorigin="3034,1965" coordsize="2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Ikr8YAAADdAAAADwAAAGRycy9kb3ducmV2LnhtbESPT2vCQBTE7wW/w/KE&#10;3upmlRaNriKipQcp+AfE2yP7TILZtyG7JvHbdwuFHoeZ+Q2zWPW2Ei01vnSsQY0SEMSZMyXnGs6n&#10;3dsUhA/IBivHpOFJHlbLwcsCU+M6PlB7DLmIEPYpaihCqFMpfVaQRT9yNXH0bq6xGKJscmka7CLc&#10;VnKcJB/SYslxocCaNgVl9+PDavjssFtP1Lbd32+b5/X0/n3ZK9L6ddiv5yAC9eE//Nf+MhrGSs3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8iSvxgAAAN0A&#10;AAAPAAAAAAAAAAAAAAAAAKoCAABkcnMvZG93bnJldi54bWxQSwUGAAAAAAQABAD6AAAAnQMAAAAA&#10;">
                        <v:shape id="Freeform 800" o:spid="_x0000_s1816" style="position:absolute;left:3034;top:1965;width:22;height:92;visibility:visible;mso-wrap-style:square;v-text-anchor:top" coordsize="2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lXIr4A&#10;AADdAAAADwAAAGRycy9kb3ducmV2LnhtbERPuwrCMBTdBf8hXMFNUzuoVKOIIAjq4APB7dJcm2Jz&#10;U5qo9e/NIDgeznu+bG0lXtT40rGC0TABQZw7XXKh4HLeDKYgfEDWWDkmBR/ysFx0O3PMtHvzkV6n&#10;UIgYwj5DBSaEOpPS54Ys+qGriSN3d43FEGFTSN3gO4bbSqZJMpYWS44NBmtaG8ofp6dV4K3b7xN5&#10;vbX5encz6eEwuZdaqX6vXc1ABGrDX/xzb7WCdJTG/fFNfAJy8Q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jZVyK+AAAA3QAAAA8AAAAAAAAAAAAAAAAAmAIAAGRycy9kb3ducmV2&#10;LnhtbFBLBQYAAAAABAAEAPUAAACDAwAAAAA=&#10;" path="m21,r,91l,91e" filled="f" strokeweight=".17322mm">
                          <v:path arrowok="t" o:connecttype="custom" o:connectlocs="21,1965;21,2056;0,2056" o:connectangles="0,0,0"/>
                        </v:shape>
                      </v:group>
                      <v:group id="Group 801" o:spid="_x0000_s1817" style="position:absolute;left:3014;top:2039;width:20;height:17" coordorigin="3014,2039" coordsize="2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802" o:spid="_x0000_s1818" style="position:absolute;left:3014;top:2039;width:20;height:17;visibility:visible;mso-wrap-style:square;v-text-anchor:top" coordsize="2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vOTcEA&#10;AADdAAAADwAAAGRycy9kb3ducmV2LnhtbESPQWsCMRSE70L/Q3gFb5rdhRXZGkWsgtfq9v7YvG6W&#10;Ji9Lkur6702h0OMwM98wm93krLhRiINnBeWyAEHceT1wr6C9nhZrEDEha7SeScGDIuy2L7MNNtrf&#10;+YNul9SLDOHYoAKT0thIGTtDDuPSj8TZ+/LBYcoy9FIHvGe4s7IqipV0OHBeMDjSwVD3fflxCtiW&#10;vvVnU3/a9/XxSLYO7VArNX+d9m8gEk3pP/zXPmsFVVlV8PsmPwG5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7zk3BAAAA3QAAAA8AAAAAAAAAAAAAAAAAmAIAAGRycy9kb3du&#10;cmV2LnhtbFBLBQYAAAAABAAEAPUAAACGAwAAAAA=&#10;" path="m,l3,7r7,7l20,17e" filled="f" strokeweight=".17322mm">
                          <v:path arrowok="t" o:connecttype="custom" o:connectlocs="0,2039;3,2046;10,2053;20,2056" o:connectangles="0,0,0,0"/>
                        </v:shape>
                      </v:group>
                      <v:group id="Group 803" o:spid="_x0000_s1819" style="position:absolute;left:3014;top:2013;width:2;height:27" coordorigin="3014,2013" coordsize="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804" o:spid="_x0000_s1820" style="position:absolute;left:3014;top:2013;width:2;height:27;visibility:visible;mso-wrap-style:square;v-text-anchor:top" coordsize="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bu/cMA&#10;AADdAAAADwAAAGRycy9kb3ducmV2LnhtbESPQWsCMRSE7wX/Q3gFbzXrYqVsjVIsgjdx1ftj89ws&#10;bl7WJF1Xf70pFHocZuYbZrEabCt68qFxrGA6yUAQV043XCs4HjZvHyBCRNbYOiYFdwqwWo5eFlho&#10;d+M99WWsRYJwKFCBibErpAyVIYth4jri5J2dtxiT9LXUHm8JbluZZ9lcWmw4LRjsaG2oupQ/VkG1&#10;66/3Uvqwd2aW+/X741Tyt1Lj1+HrE0SkIf6H/9pbrSCf5jP4fZ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bu/cMAAADdAAAADwAAAAAAAAAAAAAAAACYAgAAZHJzL2Rv&#10;d25yZXYueG1sUEsFBgAAAAAEAAQA9QAAAIgDAAAAAA==&#10;" path="m,26l,e" filled="f" strokeweight=".17322mm">
                          <v:path arrowok="t" o:connecttype="custom" o:connectlocs="0,2039;0,2013" o:connectangles="0,0"/>
                        </v:shape>
                      </v:group>
                      <v:group id="Group 805" o:spid="_x0000_s1821" style="position:absolute;left:3014;top:1993;width:20;height:20" coordorigin="3014,1993"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806" o:spid="_x0000_s1822" style="position:absolute;left:3014;top:1993;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DicQA&#10;AADdAAAADwAAAGRycy9kb3ducmV2LnhtbESPUWvCMBSF3wf+h3CFvc3UIm5Uo4goCD6t2w+4Ntek&#10;2tyUJtrOX28Ggz0ezjnf4SzXg2vEnbpQe1YwnWQgiCuvazYKvr/2bx8gQkTW2HgmBT8UYL0avSyx&#10;0L7nT7qX0YgE4VCgAhtjW0gZKksOw8S3xMk7+85hTLIzUnfYJ7hrZJ5lc+mw5rRgsaWtpepa3pwC&#10;c3x/bKSvd+W1MrPLcevtqT8o9ToeNgsQkYb4H/5rH7SCfJrP4f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0g4nEAAAA3QAAAA8AAAAAAAAAAAAAAAAAmAIAAGRycy9k&#10;b3ducmV2LnhtbFBLBQYAAAAABAAEAPUAAACJAwAAAAA=&#10;" path="m20,l10,3,3,10,,20e" filled="f" strokeweight=".17322mm">
                          <v:path arrowok="t" o:connecttype="custom" o:connectlocs="20,1993;10,1996;3,2003;0,2013" o:connectangles="0,0,0,0"/>
                        </v:shape>
                      </v:group>
                      <v:group id="Group 807" o:spid="_x0000_s1823" style="position:absolute;left:3034;top:1993;width:22;height:2" coordorigin="3034,1993" coordsize="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808" o:spid="_x0000_s1824" style="position:absolute;left:3034;top:1993;width:22;height:2;visibility:visible;mso-wrap-style:square;v-text-anchor:top" coordsize="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GkeMIA&#10;AADdAAAADwAAAGRycy9kb3ducmV2LnhtbERPTWvCMBi+C/6H8Aq7yEzToUhnFBGUHXaYH+D1pXnX&#10;dDZvShNt9++Xw8Djw/O92gyuEQ/qQu1Zg5plIIhLb2quNFzO+9cliBCRDTaeScMvBdisx6MVFsb3&#10;fKTHKVYihXAoUIONsS2kDKUlh2HmW+LEffvOYUywq6TpsE/hrpF5li2kw5pTg8WWdpbK2+nuNPSH&#10;+efUvE2Hn1Itlfq6eivJa/0yGbbvICIN8Sn+d38YDbnK09z0Jj0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aR4wgAAAN0AAAAPAAAAAAAAAAAAAAAAAJgCAABkcnMvZG93&#10;bnJldi54bWxQSwUGAAAAAAQABAD1AAAAhwMAAAAA&#10;" path="m,l21,e" filled="f" strokeweight=".17322mm">
                          <v:path arrowok="t" o:connecttype="custom" o:connectlocs="0,0;21,0" o:connectangles="0,0"/>
                        </v:shape>
                      </v:group>
                      <v:group id="Group 809" o:spid="_x0000_s1825" style="position:absolute;left:3086;top:1993;width:36;height:39" coordorigin="3086,1993" coordsize="36,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7uEsYAAADdAAAADwAAAGRycy9kb3ducmV2LnhtbESPT2vCQBTE7wW/w/IE&#10;b3WTSItGVxFR6UEK/gHx9sg+k2D2bciuSfz23UKhx2FmfsMsVr2pREuNKy0riMcRCOLM6pJzBZfz&#10;7n0KwnlkjZVlUvAiB6vl4G2BqbYdH6k9+VwECLsUFRTe16mULivIoBvbmjh4d9sY9EE2udQNdgFu&#10;KplE0ac0WHJYKLCmTUHZ4/Q0CvYddutJvG0Pj/vmdTt/fF8PMSk1GvbrOQhPvf8P/7W/tIIkT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nu4SxgAAAN0A&#10;AAAPAAAAAAAAAAAAAAAAAKoCAABkcnMvZG93bnJldi54bWxQSwUGAAAAAAQABAD6AAAAnQMAAAAA&#10;">
                        <v:shape id="Freeform 810" o:spid="_x0000_s1826" style="position:absolute;left:3086;top:1993;width:36;height:39;visibility:visible;mso-wrap-style:square;v-text-anchor:top" coordsize="36,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GO58EA&#10;AADdAAAADwAAAGRycy9kb3ducmV2LnhtbERPz2vCMBS+D/Y/hDfYZWhahTlqUxFxsJ3EKjs/mmdb&#10;TF5Kkmr33y8HYceP73e5mawRN/Khd6wgn2cgiBune24VnE+fsw8QISJrNI5JwS8F2FTPTyUW2t35&#10;SLc6tiKFcChQQRfjUEgZmo4shrkbiBN3cd5iTNC3Unu8p3Br5CLL3qXFnlNDhwPtOmqu9WgVjHs7&#10;TgHHg8lXP29tcDv89rVSry/Tdg0i0hT/xQ/3l1awyJdpf3qTnoCs/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BjufBAAAA3QAAAA8AAAAAAAAAAAAAAAAAmAIAAGRycy9kb3du&#10;cmV2LnhtbFBLBQYAAAAABAAEAPUAAACGAwAAAAA=&#10;" path="m36,8l12,,8,3,,8,,20r5,4l34,39e" filled="f" strokeweight=".17322mm">
                          <v:path arrowok="t" o:connecttype="custom" o:connectlocs="36,2001;12,1993;8,1996;0,2001;0,2013;5,2017;34,2032" o:connectangles="0,0,0,0,0,0,0"/>
                        </v:shape>
                      </v:group>
                      <v:group id="Group 811" o:spid="_x0000_s1827" style="position:absolute;left:3115;top:2032;width:12;height:24" coordorigin="3115,2032" coordsize="1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F0ycYAAADdAAAADwAAAGRycy9kb3ducmV2LnhtbESPQWvCQBSE70L/w/IK&#10;velmlRZJ3YhIW3oQoVGQ3h7ZZxKSfRuy2yT++65Q6HGYmW+YzXayrRio97VjDWqRgCAunKm51HA+&#10;vc/XIHxANtg6Jg038rDNHmYbTI0b+YuGPJQiQtinqKEKoUul9EVFFv3CdcTRu7reYoiyL6XpcYxw&#10;28plkrxIizXHhQo72ldUNPmP1fAx4rhbqbfh0Fz3t+/T8/FyUKT10+O0ewURaAr/4b/2p9GwVC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MXTJxgAAAN0A&#10;AAAPAAAAAAAAAAAAAAAAAKoCAABkcnMvZG93bnJldi54bWxQSwUGAAAAAAQABAD6AAAAnQMAAAAA&#10;">
                        <v:shape id="Freeform 812" o:spid="_x0000_s1828" style="position:absolute;left:3115;top:2032;width:12;height:24;visibility:visible;mso-wrap-style:square;v-text-anchor:top" coordsize="1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oMMUA&#10;AADdAAAADwAAAGRycy9kb3ducmV2LnhtbESP0WoCMRRE3wv9h3CFvhTNGluR1ShtQShIEa0fcNlc&#10;N4ubmyVJdffvG6HQx2FmzjCrTe9acaUQG88appMCBHHlTcO1htP3drwAEROywdYzaRgowmb9+LDC&#10;0vgbH+h6TLXIEI4larApdaWUsbLkME58R5y9sw8OU5ahlibgLcNdK1VRzKXDhvOCxY4+LFWX44/T&#10;QMPwHL+q+mDfd377+hLUbC+V1k+j/m0JIlGf/sN/7U+jQU1nCu5v8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2+gwxQAAAN0AAAAPAAAAAAAAAAAAAAAAAJgCAABkcnMv&#10;ZG93bnJldi54bWxQSwUGAAAAAAQABAD1AAAAigMAAAAA&#10;" path="m,24l5,21r5,-4l12,9,10,2,5,e" filled="f" strokeweight=".17322mm">
                          <v:path arrowok="t" o:connecttype="custom" o:connectlocs="0,2056;5,2053;10,2049;12,2041;10,2034;5,2032" o:connectangles="0,0,0,0,0,0"/>
                        </v:shape>
                      </v:group>
                      <v:group id="Group 813" o:spid="_x0000_s1829" style="position:absolute;left:3086;top:2051;width:29;height:5" coordorigin="3086,205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9PJcUAAADdAAAADwAAAGRycy9kb3ducmV2LnhtbESPQYvCMBSE7wv+h/AE&#10;b2tayy5SjSKi4kEWVgXx9miebbF5KU1s67/fLAgeh5n5hpkve1OJlhpXWlYQjyMQxJnVJecKzqft&#10;5xSE88gaK8uk4EkOlovBxxxTbTv+pfbocxEg7FJUUHhfp1K6rCCDbmxr4uDdbGPQB9nkUjfYBbip&#10;5CSKvqXBksNCgTWtC8rux4dRsOuwWyXxpj3cb+vn9fT1cznEpNRo2K9mIDz1/h1+tfdawSRO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vTyXFAAAA3QAA&#10;AA8AAAAAAAAAAAAAAAAAqgIAAGRycy9kb3ducmV2LnhtbFBLBQYAAAAABAAEAPoAAACcAwAAAAA=&#10;">
                        <v:shape id="Freeform 814" o:spid="_x0000_s1830" style="position:absolute;left:3086;top:2051;width:29;height: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7SIMYA&#10;AADdAAAADwAAAGRycy9kb3ducmV2LnhtbESPQWvCQBSE70L/w/IK3nSjliLRNZTQglJEqhU8PrLP&#10;JCT7Nt1dNf33XaHgcZiZb5hl1ptWXMn52rKCyTgBQVxYXXOp4PvwMZqD8AFZY2uZFPySh2z1NFhi&#10;qu2Nv+i6D6WIEPYpKqhC6FIpfVGRQT+2HXH0ztYZDFG6UmqHtwg3rZwmyas0WHNcqLCjvKKi2V+M&#10;go2tmx2+4/onz4+nee/k4XO7U2r43L8tQATqwyP8315rBdPJ7AX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77SIMYAAADdAAAADwAAAAAAAAAAAAAAAACYAgAAZHJz&#10;L2Rvd25yZXYueG1sUEsFBgAAAAAEAAQA9QAAAIsDAAAAAA==&#10;" path="m,l15,2,29,5e" filled="f" strokeweight=".17322mm">
                          <v:path arrowok="t" o:connecttype="custom" o:connectlocs="0,2051;15,2053;29,2056" o:connectangles="0,0,0"/>
                        </v:shape>
                      </v:group>
                      <v:group id="Group 815" o:spid="_x0000_s1831" style="position:absolute;left:3168;top:1965;width:2;height:92" coordorigin="3168,1965" coordsize="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pyyscAAADdAAAADwAAAGRycy9kb3ducmV2LnhtbESPT2vCQBTE7wW/w/KE&#10;3uomhpQSXUVESw+hUC2U3h7ZZxLMvg3ZNX++fbcgeBxm5jfMejuaRvTUudqygngRgSAurK65VPB9&#10;Pr68gXAeWWNjmRRM5GC7mT2tMdN24C/qT74UAcIuQwWV920mpSsqMugWtiUO3sV2Bn2QXSl1h0OA&#10;m0Yuo+hVGqw5LFTY0r6i4nq6GQXvAw67JD70+fWyn37P6edPHpNSz/NxtwLhafSP8L39oRUs4yS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gpyyscAAADd&#10;AAAADwAAAAAAAAAAAAAAAACqAgAAZHJzL2Rvd25yZXYueG1sUEsFBgAAAAAEAAQA+gAAAJ4DAAAA&#10;AA==&#10;">
                        <v:shape id="Freeform 816" o:spid="_x0000_s1832" style="position:absolute;left:3168;top:1965;width:2;height:92;visibility:visible;mso-wrap-style:square;v-text-anchor:top" coordsize="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iiiccA&#10;AADdAAAADwAAAGRycy9kb3ducmV2LnhtbESPQWvCQBSE70L/w/IKvZmNCiKpq4RKaOlBUAu9PrLP&#10;bNrs2zS7NWl+fVcQPA4z8w2z3g62ERfqfO1YwSxJQRCXTtdcKfg4FdMVCB+QNTaOScEfedhuHiZr&#10;zLTr+UCXY6hEhLDPUIEJoc2k9KUhiz5xLXH0zq6zGKLsKqk77CPcNnKepktpsea4YLClF0Pl9/HX&#10;KsgX5uSLIv/66cfP3bjfj+fX951ST49D/gwi0BDu4Vv7TSuYzxZLuL6JT0B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IoonHAAAA3QAAAA8AAAAAAAAAAAAAAAAAmAIAAGRy&#10;cy9kb3ducmV2LnhtbFBLBQYAAAAABAAEAPUAAACMAwAAAAA=&#10;" path="m,91l,e" filled="f" strokeweight=".17322mm">
                          <v:path arrowok="t" o:connecttype="custom" o:connectlocs="0,2056;0,1965" o:connectangles="0,0"/>
                        </v:shape>
                      </v:group>
                      <v:group id="Group 817" o:spid="_x0000_s1833" style="position:absolute;left:3158;top:1993;width:32;height:2" coordorigin="3158,1993" coordsize="3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RJJsUAAADdAAAADwAAAGRycy9kb3ducmV2LnhtbESPQYvCMBSE78L+h/AE&#10;b5pWWV2qUURW2YMsqAvi7dE822LzUprY1n9vhAWPw8x8wyxWnSlFQ7UrLCuIRxEI4tTqgjMFf6ft&#10;8AuE88gaS8uk4EEOVsuP3gITbVs+UHP0mQgQdgkqyL2vEildmpNBN7IVcfCutjbog6wzqWtsA9yU&#10;chxFU2mw4LCQY0WbnNLb8W4U7Fps15P4u9nfrpvH5fT5e97HpNSg363nIDx1/h3+b/9oBeN4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USSbFAAAA3QAA&#10;AA8AAAAAAAAAAAAAAAAAqgIAAGRycy9kb3ducmV2LnhtbFBLBQYAAAAABAAEAPoAAACcAwAAAAA=&#10;">
                        <v:shape id="Freeform 818" o:spid="_x0000_s1834" style="position:absolute;left:3158;top:1993;width:32;height:2;visibility:visible;mso-wrap-style:square;v-text-anchor:top" coordsize="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hb0cIA&#10;AADdAAAADwAAAGRycy9kb3ducmV2LnhtbERPTWvCQBC9F/wPywi91Y0WSo2uooVSsZeaFrwO2TEb&#10;zM6m2W2M/75zEDw+3vdyPfhG9dTFOrCB6SQDRVwGW3Nl4Of7/ekVVEzIFpvAZOBKEdar0cMScxsu&#10;fKC+SJWSEI45GnAptbnWsXTkMU5CSyzcKXQek8Cu0rbDi4T7Rs+y7EV7rFkaHLb05qg8F3/ewGzf&#10;h4/9Z/HlfneBjtfG2X6+NeZxPGwWoBIN6S6+uXdWfNNnmStv5Ano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FvRwgAAAN0AAAAPAAAAAAAAAAAAAAAAAJgCAABkcnMvZG93&#10;bnJldi54bWxQSwUGAAAAAAQABAD1AAAAhwMAAAAA&#10;" path="m,l32,e" filled="f" strokeweight=".17322mm">
                          <v:path arrowok="t" o:connecttype="custom" o:connectlocs="0,0;32,0" o:connectangles="0,0"/>
                        </v:shape>
                      </v:group>
                      <v:group id="Group 819" o:spid="_x0000_s1835" style="position:absolute;left:3218;top:2056;width:5;height:20" coordorigin="3218,2056" coordsize="5,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d4z8UAAADdAAAADwAAAGRycy9kb3ducmV2LnhtbESPQYvCMBSE78L+h/AE&#10;b5pWWXGrUURW2YMsqAvi7dE822LzUprY1n9vhAWPw8x8wyxWnSlFQ7UrLCuIRxEI4tTqgjMFf6ft&#10;cAbCeWSNpWVS8CAHq+VHb4GJti0fqDn6TAQIuwQV5N5XiZQuzcmgG9mKOHhXWxv0QdaZ1DW2AW5K&#10;OY6iqTRYcFjIsaJNTunteDcKdi2260n83exv183jcvr8Pe9jUmrQ79ZzEJ46/w7/t3+0gnE8+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9HeM/FAAAA3QAA&#10;AA8AAAAAAAAAAAAAAAAAqgIAAGRycy9kb3ducmV2LnhtbFBLBQYAAAAABAAEAPoAAACcAwAAAAA=&#10;">
                        <v:shape id="Freeform 820" o:spid="_x0000_s1836" style="position:absolute;left:3218;top:2056;width:5;height:20;visibility:visible;mso-wrap-style:square;v-text-anchor:top" coordsize="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vpvsIA&#10;AADdAAAADwAAAGRycy9kb3ducmV2LnhtbERPTWvCQBC9C/6HZQRvdZNgVVJXEaHUoiDGtuchOybB&#10;7GzIrjH+e/dQ8Ph438t1b2rRUesqywriSQSCOLe64kLBz/nzbQHCeWSNtWVS8CAH69VwsMRU2zuf&#10;qMt8IUIIuxQVlN43qZQuL8mgm9iGOHAX2xr0AbaF1C3eQ7ipZRJFM2mw4tBQYkPbkvJrdjMK9tn7&#10;4fs6e+ju8Hf09XYefyX4q9R41G8+QHjq/Uv8795pBUk8DfvDm/A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i+m+wgAAAN0AAAAPAAAAAAAAAAAAAAAAAJgCAABkcnMvZG93&#10;bnJldi54bWxQSwUGAAAAAAQABAD1AAAAhwMAAAAA&#10;" path="m,19l5,e" filled="f" strokeweight=".17322mm">
                          <v:path arrowok="t" o:connecttype="custom" o:connectlocs="0,2075;5,2056" o:connectangles="0,0"/>
                        </v:shape>
                      </v:group>
                      <v:group id="Group 821" o:spid="_x0000_s1837" style="position:absolute;left:3218;top:2017;width:10;height:2" coordorigin="3218,2017"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HtMYAAADdAAAADwAAAGRycy9kb3ducmV2LnhtbESPT2vCQBTE7wW/w/KE&#10;3upmtRWJriKipQcp+AfE2yP7TILZtyG7JvHbdwuFHoeZ+Q2zWPW2Ei01vnSsQY0SEMSZMyXnGs6n&#10;3dsMhA/IBivHpOFJHlbLwcsCU+M6PlB7DLmIEPYpaihCqFMpfVaQRT9yNXH0bq6xGKJscmka7CLc&#10;VnKcJFNpseS4UGBNm4Ky+/FhNXx22K0natvu77fN83r6+L7sFWn9OuzXcxCB+vAf/mt/GQ1j9a7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Nwe0xgAAAN0A&#10;AAAPAAAAAAAAAAAAAAAAAKoCAABkcnMvZG93bnJldi54bWxQSwUGAAAAAAQABAD6AAAAnQMAAAAA&#10;">
                        <v:shape id="Freeform 822" o:spid="_x0000_s1838" style="position:absolute;left:3218;top:2017;width:10;height:2;visibility:visible;mso-wrap-style:square;v-text-anchor:top" coordsize="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2QKccA&#10;AADdAAAADwAAAGRycy9kb3ducmV2LnhtbESP0WrCQBRE3wv+w3ILvtWNQaykrhJqK7EPYjUfcJu9&#10;TVKzd9PsqvHv3ULBx2FmzjDzZW8acabO1ZYVjEcRCOLC6ppLBfnh/WkGwnlkjY1lUnAlB8vF4GGO&#10;ibYX/qTz3pciQNglqKDyvk2kdEVFBt3ItsTB+7adQR9kV0rd4SXATSPjKJpKgzWHhQpbeq2oOO5P&#10;RsHskD+vfrbZ6mv9lma/G7vL3Ueq1PCxT19AeOr9PfzfzrSCeDyJ4e9Ne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dkCnHAAAA3QAAAA8AAAAAAAAAAAAAAAAAmAIAAGRy&#10;cy9kb3ducmV2LnhtbFBLBQYAAAAABAAEAPUAAACMAwAAAAA=&#10;" path="m,l10,e" filled="f" strokeweight=".24pt">
                          <v:path arrowok="t" o:connecttype="custom" o:connectlocs="0,0;10,0" o:connectangles="0,0"/>
                        </v:shape>
                      </v:group>
                      <v:group id="Group 823" o:spid="_x0000_s1839" style="position:absolute;left:3274;top:1965;width:22;height:92" coordorigin="3274,1965" coordsize="2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k8WMUAAADdAAAADwAAAGRycy9kb3ducmV2LnhtbESPQYvCMBSE78L+h/AE&#10;b5pWV1mqUURW2YMsqAvi7dE822LzUprY1n9vhAWPw8x8wyxWnSlFQ7UrLCuIRxEI4tTqgjMFf6ft&#10;8AuE88gaS8uk4EEOVsuP3gITbVs+UHP0mQgQdgkqyL2vEildmpNBN7IVcfCutjbog6wzqWtsA9yU&#10;chxFM2mw4LCQY0WbnNLb8W4U7Fps15P4u9nfrpvH5TT9Pe9jUmrQ79ZzEJ46/w7/t3+0gnH8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pPFjFAAAA3QAA&#10;AA8AAAAAAAAAAAAAAAAAqgIAAGRycy9kb3ducmV2LnhtbFBLBQYAAAAABAAEAPoAAACcAwAAAAA=&#10;">
                        <v:shape id="Freeform 824" o:spid="_x0000_s1840" style="position:absolute;left:3274;top:1965;width:22;height:92;visibility:visible;mso-wrap-style:square;v-text-anchor:top" coordsize="2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20gcMA&#10;AADdAAAADwAAAGRycy9kb3ducmV2LnhtbESPzarCMBSE94LvEI7gTlOL3CvVKCIIgrrwB8HdoTk2&#10;xeakNFHr25sLwl0OM/MNM1u0thJPanzpWMFomIAgzp0uuVBwPq0HExA+IGusHJOCN3lYzLudGWba&#10;vfhAz2MoRISwz1CBCaHOpPS5IYt+6Gri6N1cYzFE2RRSN/iKcFvJNEl+pMWS44LBmlaG8vvxYRV4&#10;63a7RF6ubb7aXk263//eSq1Uv9cupyACteE//G1vtIJ0NB7D35v4BOT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20gcMAAADdAAAADwAAAAAAAAAAAAAAAACYAgAAZHJzL2Rv&#10;d25yZXYueG1sUEsFBgAAAAAEAAQA9QAAAIgDAAAAAA==&#10;" path="m21,r,91l,91e" filled="f" strokeweight=".17322mm">
                          <v:path arrowok="t" o:connecttype="custom" o:connectlocs="21,1965;21,2056;0,2056" o:connectangles="0,0,0"/>
                        </v:shape>
                      </v:group>
                      <v:group id="Group 825" o:spid="_x0000_s1841" style="position:absolute;left:3254;top:2037;width:20;height:20" coordorigin="3254,2037"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826" o:spid="_x0000_s1842" style="position:absolute;left:3254;top:2037;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mKcQA&#10;AADdAAAADwAAAGRycy9kb3ducmV2LnhtbESP0WoCMRRE3wv+Q7gF32pWESurUUQsCD659QOum2uy&#10;dXOzbFJ37dc3guDjMDNnmOW6d7W4URsqzwrGowwEcel1xUbB6fvrYw4iRGSNtWdScKcA69XgbYm5&#10;9h0f6VZEIxKEQ44KbIxNLmUoLTkMI98QJ+/iW4cxydZI3WKX4K6WkyybSYcVpwWLDW0tldfi1ykw&#10;h8+/jfTVrriWZvpz2Hp77vZKDd/7zQJEpD6+ws/2XiuYjKczeLx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ZinEAAAA3QAAAA8AAAAAAAAAAAAAAAAAmAIAAGRycy9k&#10;b3ducmV2LnhtbFBLBQYAAAAABAAEAPUAAACJAwAAAAA=&#10;" path="m,l3,9r7,7l20,19e" filled="f" strokeweight=".17322mm">
                          <v:path arrowok="t" o:connecttype="custom" o:connectlocs="0,2037;3,2046;10,2053;20,2056" o:connectangles="0,0,0,0"/>
                        </v:shape>
                      </v:group>
                      <v:group id="Group 827" o:spid="_x0000_s1843" style="position:absolute;left:3254;top:2013;width:2;height:24" coordorigin="3254,2013" coordsize="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I6W8YAAADdAAAADwAAAGRycy9kb3ducmV2LnhtbESPT2vCQBTE74LfYXmC&#10;t7qJf0t0FRGVHqRQLZTeHtlnEsy+Ddk1id++KxQ8DjPzG2a16UwpGqpdYVlBPIpAEKdWF5wp+L4c&#10;3t5BOI+ssbRMCh7kYLPu91aYaNvyFzVnn4kAYZeggtz7KpHSpTkZdCNbEQfvamuDPsg6k7rGNsBN&#10;KcdRNJcGCw4LOVa0yym9ne9GwbHFdjuJ983pdt09fi+zz59TTEoNB912CcJT51/h//aHVjCOp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kjpbxgAAAN0A&#10;AAAPAAAAAAAAAAAAAAAAAKoCAABkcnMvZG93bnJldi54bWxQSwUGAAAAAAQABAD6AAAAnQMAAAAA&#10;">
                        <v:shape id="Freeform 828" o:spid="_x0000_s1844" style="position:absolute;left:3254;top:2013;width:2;height:24;visibility:visible;mso-wrap-style:square;v-text-anchor:top" coordsize="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oDhsQA&#10;AADdAAAADwAAAGRycy9kb3ducmV2LnhtbERPz2vCMBS+C/4P4Q1209TiZNSmIo7BdtjUTsTjo3m2&#10;Zc1LSTLt9tcvB8Hjx/c7Xw2mExdyvrWsYDZNQBBXVrdcKzh8vU6eQfiArLGzTAp+ycOqGI9yzLS9&#10;8p4uZahFDGGfoYImhD6T0lcNGfRT2xNH7mydwRChq6V2eI3hppNpkiykwZZjQ4M9bRqqvssfo2Dd&#10;b4eXuXP67/Pj6f2QenvUu5NSjw/Degki0BDu4pv7TStIZ/M4N76JT0AW/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KA4bEAAAA3QAAAA8AAAAAAAAAAAAAAAAAmAIAAGRycy9k&#10;b3ducmV2LnhtbFBLBQYAAAAABAAEAPUAAACJAwAAAAA=&#10;" path="m,24l,e" filled="f" strokeweight=".17322mm">
                          <v:path arrowok="t" o:connecttype="custom" o:connectlocs="0,2037;0,2013" o:connectangles="0,0"/>
                        </v:shape>
                      </v:group>
                      <v:group id="Group 829" o:spid="_x0000_s1845" style="position:absolute;left:3254;top:1993;width:20;height:20" coordorigin="3254,1993"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ELssYAAADdAAAADwAAAGRycy9kb3ducmV2LnhtbESPT2vCQBTE74LfYXmC&#10;t7qJ/7DRVURUepBCtVB6e2SfSTD7NmTXJH77rlDwOMzMb5jVpjOlaKh2hWUF8SgCQZxaXXCm4Pty&#10;eFuAcB5ZY2mZFDzIwWbd760w0bblL2rOPhMBwi5BBbn3VSKlS3My6Ea2Ig7e1dYGfZB1JnWNbYCb&#10;Uo6jaC4NFhwWcqxol1N6O9+NgmOL7XYS75vT7bp7/F5mnz+nmJQaDrrtEoSnzr/C/+0PrWAcT9/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QQuyxgAAAN0A&#10;AAAPAAAAAAAAAAAAAAAAAKoCAABkcnMvZG93bnJldi54bWxQSwUGAAAAAAQABAD6AAAAnQMAAAAA&#10;">
                        <v:shape id="Freeform 830" o:spid="_x0000_s1846" style="position:absolute;left:3254;top:1993;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fNG8IA&#10;AADdAAAADwAAAGRycy9kb3ducmV2LnhtbERP3WrCMBS+F3yHcAa7s6myuVGNIqIgeGXdA5w1x6Sz&#10;OSlNtN2efrkQvPz4/pfrwTXiTl2oPSuYZjkI4srrmo2Cr/N+8gkiRGSNjWdS8EsB1qvxaImF9j2f&#10;6F5GI1IIhwIV2BjbQspQWXIYMt8SJ+7iO4cxwc5I3WGfwl0jZ3k+lw5rTg0WW9paqq7lzSkwx4+/&#10;jfT1rrxW5u3nuPX2uz8o9foybBYgIg3xKX64D1rBbPqe9qc36Qn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F80bwgAAAN0AAAAPAAAAAAAAAAAAAAAAAJgCAABkcnMvZG93&#10;bnJldi54bWxQSwUGAAAAAAQABAD1AAAAhwMAAAAA&#10;" path="m20,l10,3,3,10,,20e" filled="f" strokeweight=".17322mm">
                          <v:path arrowok="t" o:connecttype="custom" o:connectlocs="20,1993;10,1996;3,2003;0,2013" o:connectangles="0,0,0,0"/>
                        </v:shape>
                      </v:group>
                      <v:group id="Group 831" o:spid="_x0000_s1847" style="position:absolute;left:3274;top:1993;width:22;height:2" coordorigin="3274,1993" coordsize="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6RacYAAADdAAAADwAAAGRycy9kb3ducmV2LnhtbESPT4vCMBTE7wv7HcJb&#10;8LamURTpGkVEFw+y4B+QvT2aZ1tsXkqTbeu3NwuCx2FmfsPMl72tREuNLx1rUMMEBHHmTMm5hvNp&#10;+zkD4QOywcoxabiTh+Xi/W2OqXEdH6g9hlxECPsUNRQh1KmUPivIoh+6mjh6V9dYDFE2uTQNdhFu&#10;KzlKkqm0WHJcKLCmdUHZ7fhnNXx32K3GatPub9f1/fc0+bnsFWk9+OhXXyAC9eEVfrZ3RsNITR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7pFpxgAAAN0A&#10;AAAPAAAAAAAAAAAAAAAAAKoCAABkcnMvZG93bnJldi54bWxQSwUGAAAAAAQABAD6AAAAnQMAAAAA&#10;">
                        <v:shape id="Freeform 832" o:spid="_x0000_s1848" style="position:absolute;left:3274;top:1993;width:22;height:2;visibility:visible;mso-wrap-style:square;v-text-anchor:top" coordsize="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78UA&#10;AADdAAAADwAAAGRycy9kb3ducmV2LnhtbESPQWsCMRSE74L/ITzBi2g2KxZZjSKFFg8e1BZ6fWxe&#10;N1s3L8smdbf/vhEKPQ4z8w2z3Q+uEXfqQu1Zg1pkIIhLb2quNLy/vczXIEJENth4Jg0/FGC/G4+2&#10;WBjf84Xu11iJBOFQoAYbY1tIGUpLDsPCt8TJ+/Sdw5hkV0nTYZ/grpF5lj1JhzWnBYstPVsqb9dv&#10;p6F/XZ1mZjkbvkq1Vur84a0kr/V0Mhw2ICIN8T/81z4aDbla5fB4k56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7+DvxQAAAN0AAAAPAAAAAAAAAAAAAAAAAJgCAABkcnMv&#10;ZG93bnJldi54bWxQSwUGAAAAAAQABAD1AAAAigMAAAAA&#10;" path="m,l21,e" filled="f" strokeweight=".17322mm">
                          <v:path arrowok="t" o:connecttype="custom" o:connectlocs="0,0;21,0" o:connectangles="0,0"/>
                        </v:shape>
                      </v:group>
                      <v:group id="Group 833" o:spid="_x0000_s1849" style="position:absolute;left:4056;top:1965;width:22;height:92" coordorigin="4056,1965" coordsize="2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CqhccAAADdAAAADwAAAGRycy9kb3ducmV2LnhtbESPT2vCQBTE7wW/w/KE&#10;3uomhpQSXUVESw+hUC2U3h7ZZxLMvg3ZNX++fbcgeBxm5jfMejuaRvTUudqygngRgSAurK65VPB9&#10;Pr68gXAeWWNjmRRM5GC7mT2tMdN24C/qT74UAcIuQwWV920mpSsqMugWtiUO3sV2Bn2QXSl1h0OA&#10;m0Yuo+hVGqw5LFTY0r6i4nq6GQXvAw67JD70+fWyn37P6edPHpNSz/NxtwLhafSP8L39oRUs4zSB&#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3CqhccAAADd&#10;AAAADwAAAAAAAAAAAAAAAACqAgAAZHJzL2Rvd25yZXYueG1sUEsFBgAAAAAEAAQA+gAAAJ4DAAAA&#10;AA==&#10;">
                        <v:shape id="Freeform 834" o:spid="_x0000_s1850" style="position:absolute;left:4056;top:1965;width:22;height:92;visibility:visible;mso-wrap-style:square;v-text-anchor:top" coordsize="2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iXMQA&#10;AADdAAAADwAAAGRycy9kb3ducmV2LnhtbESPQYvCMBSE74L/IbwFb5paXHfpGkUEQVAPdkXw9mie&#10;TdnmpTRR6783C4LHYWa+YWaLztbiRq2vHCsYjxIQxIXTFZcKjr/r4TcIH5A11o5JwYM8LOb93gwz&#10;7e58oFseShEh7DNUYEJoMil9YciiH7mGOHoX11oMUbal1C3eI9zWMk2SqbRYcVww2NDKUPGXX60C&#10;b91ul8jTuStW27NJ9/uvS6WVGnx0yx8QgbrwDr/aG60gHX9O4P9Nf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IlzEAAAA3QAAAA8AAAAAAAAAAAAAAAAAmAIAAGRycy9k&#10;b3ducmV2LnhtbFBLBQYAAAAABAAEAPUAAACJAwAAAAA=&#10;" path="m22,r,91l,91e" filled="f" strokeweight=".17322mm">
                          <v:path arrowok="t" o:connecttype="custom" o:connectlocs="22,1965;22,2056;0,2056" o:connectangles="0,0,0"/>
                        </v:shape>
                      </v:group>
                      <v:group id="Group 835" o:spid="_x0000_s1851" style="position:absolute;left:4037;top:2039;width:20;height:17" coordorigin="4037,2039" coordsize="2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WXasUAAADdAAAADwAAAGRycy9kb3ducmV2LnhtbESPQYvCMBSE7wv+h/AE&#10;b2tapYtUo4ioeJCFVUG8PZpnW2xeShPb+u/NwsIeh5n5hlmselOJlhpXWlYQjyMQxJnVJecKLufd&#10;5wyE88gaK8uk4EUOVsvBxwJTbTv+ofbkcxEg7FJUUHhfp1K6rCCDbmxr4uDdbWPQB9nkUjfYBbip&#10;5CSKvqTBksNCgTVtCsoep6dRsO+wW0/jbXt83Dev2zn5vh5jUmo07NdzEJ56/x/+ax+0gk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PVl2rFAAAA3QAA&#10;AA8AAAAAAAAAAAAAAAAAqgIAAGRycy9kb3ducmV2LnhtbFBLBQYAAAAABAAEAPoAAACcAwAAAAA=&#10;">
                        <v:shape id="Freeform 836" o:spid="_x0000_s1852" style="position:absolute;left:4037;top:2039;width:20;height:17;visibility:visible;mso-wrap-style:square;v-text-anchor:top" coordsize="2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a7M8EA&#10;AADdAAAADwAAAGRycy9kb3ducmV2LnhtbESPQWsCMRSE74X+h/AK3mp2hRXZGqW0Cl7V9f7YvG6W&#10;Ji9LEnX990YQPA4z8w2zXI/OiguF2HtWUE4LEMSt1z13Cprj9nMBIiZkjdYzKbhRhPXq/W2JtfZX&#10;3tPlkDqRIRxrVGBSGmopY2vIYZz6gTh7fz44TFmGTuqA1wx3Vs6KYi4d9pwXDA70Y6j9P5ydAral&#10;b/zOVCf7u9hsyFah6SulJh/j9xeIRGN6hZ/tnVYwK6s5PN7kJ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GuzPBAAAA3QAAAA8AAAAAAAAAAAAAAAAAmAIAAGRycy9kb3du&#10;cmV2LnhtbFBLBQYAAAAABAAEAPUAAACGAwAAAAA=&#10;" path="m,l2,7r7,7l19,17e" filled="f" strokeweight=".17322mm">
                          <v:path arrowok="t" o:connecttype="custom" o:connectlocs="0,2039;2,2046;9,2053;19,2056" o:connectangles="0,0,0,0"/>
                        </v:shape>
                      </v:group>
                      <v:group id="Group 837" o:spid="_x0000_s1853" style="position:absolute;left:4037;top:2013;width:2;height:27" coordorigin="4037,2013" coordsize="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shsUAAADdAAAADwAAAGRycy9kb3ducmV2LnhtbESPQYvCMBSE78L+h/CE&#10;vWlaF3WpRhFZlz2IoC6It0fzbIvNS2liW/+9EQSPw8x8w8yXnSlFQ7UrLCuIhxEI4tTqgjMF/8fN&#10;4BuE88gaS8uk4E4OlouP3hwTbVveU3PwmQgQdgkqyL2vEildmpNBN7QVcfAutjbog6wzqWtsA9yU&#10;chRFE2mw4LCQY0XrnNLr4WYU/LbYrr7in2Z7vazv5+N4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rIbFAAAA3QAA&#10;AA8AAAAAAAAAAAAAAAAAqgIAAGRycy9kb3ducmV2LnhtbFBLBQYAAAAABAAEAPoAAACcAwAAAAA=&#10;">
                        <v:shape id="Freeform 838" o:spid="_x0000_s1854" style="position:absolute;left:4037;top:2013;width:2;height:27;visibility:visible;mso-wrap-style:square;v-text-anchor:top" coordsize="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2XhcAA&#10;AADdAAAADwAAAGRycy9kb3ducmV2LnhtbERPz2vCMBS+D/wfwhN2m6lFRapRRBl4G1a9P5pnU2xe&#10;apLVur9+OQx2/Ph+r7eDbUVPPjSOFUwnGQjiyumGawWX8+fHEkSIyBpbx6TgRQG2m9HbGgvtnnyi&#10;voy1SCEcClRgYuwKKUNlyGKYuI44cTfnLcYEfS21x2cKt63Ms2whLTacGgx2tDdU3ctvq6D66h+v&#10;UvpwcmaW+/3851ryQan38bBbgYg0xH/xn/uoFeTTeZqb3qQnI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2XhcAAAADdAAAADwAAAAAAAAAAAAAAAACYAgAAZHJzL2Rvd25y&#10;ZXYueG1sUEsFBgAAAAAEAAQA9QAAAIUDAAAAAA==&#10;" path="m,26l,e" filled="f" strokeweight=".17322mm">
                          <v:path arrowok="t" o:connecttype="custom" o:connectlocs="0,2039;0,2013" o:connectangles="0,0"/>
                        </v:shape>
                      </v:group>
                      <v:group id="Group 839" o:spid="_x0000_s1855" style="position:absolute;left:4037;top:1993;width:20;height:20" coordorigin="4037,1993"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840" o:spid="_x0000_s1856" style="position:absolute;left:4037;top:1993;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HpsEA&#10;AADdAAAADwAAAGRycy9kb3ducmV2LnhtbERPzYrCMBC+L/gOYQRva6qIK9UoIi4InrbrA4zNmFSb&#10;SWmytvr0m4Pg8eP7X216V4s7taHyrGAyzkAQl15XbBScfr8/FyBCRNZYeyYFDwqwWQ8+Vphr3/EP&#10;3YtoRArhkKMCG2OTSxlKSw7D2DfEibv41mFMsDVSt9ilcFfLaZbNpcOKU4PFhnaWylvx5xSY49dz&#10;K321L26lmV2PO2/P3UGp0bDfLkFE6uNb/HIftILpZJ72pzfpCcj1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7B6bBAAAA3QAAAA8AAAAAAAAAAAAAAAAAmAIAAGRycy9kb3du&#10;cmV2LnhtbFBLBQYAAAAABAAEAPUAAACGAwAAAAA=&#10;" path="m19,l9,3,2,10,,20e" filled="f" strokeweight=".17322mm">
                          <v:path arrowok="t" o:connecttype="custom" o:connectlocs="19,1993;9,1996;2,2003;0,2013" o:connectangles="0,0,0,0"/>
                        </v:shape>
                      </v:group>
                      <v:group id="Group 841" o:spid="_x0000_s1857" style="position:absolute;left:4056;top:1993;width:22;height:2" coordorigin="4056,1993" coordsize="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842" o:spid="_x0000_s1858" style="position:absolute;left:4056;top:1993;width:22;height:2;visibility:visible;mso-wrap-style:square;v-text-anchor:top" coordsize="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MqUsUA&#10;AADdAAAADwAAAGRycy9kb3ducmV2LnhtbESPQWsCMRSE7wX/Q3iCF9FstlRkNYoIFQ89tLbg9bF5&#10;blY3L8smddd/3xQKPQ4z8w2z3g6uEXfqQu1Zg5pnIIhLb2quNHx9vs6WIEJENth4Jg0PCrDdjJ7W&#10;WBjf8wfdT7ESCcKhQA02xraQMpSWHIa5b4mTd/Gdw5hkV0nTYZ/grpF5li2kw5rTgsWW9pbK2+nb&#10;aegPL29T8zwdrqVaKvV+9laS13oyHnYrEJGG+B/+ax+Nhlwtcv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gypSxQAAAN0AAAAPAAAAAAAAAAAAAAAAAJgCAABkcnMv&#10;ZG93bnJldi54bWxQSwUGAAAAAAQABAD1AAAAigMAAAAA&#10;" path="m,l22,e" filled="f" strokeweight=".17322mm">
                          <v:path arrowok="t" o:connecttype="custom" o:connectlocs="0,0;22,0" o:connectangles="0,0"/>
                        </v:shape>
                      </v:group>
                      <v:group id="Group 843" o:spid="_x0000_s1859" style="position:absolute;left:4109;top:1993;width:36;height:39" coordorigin="4109,1993" coordsize="36,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844" o:spid="_x0000_s1860" style="position:absolute;left:4109;top:1993;width:36;height:39;visibility:visible;mso-wrap-style:square;v-text-anchor:top" coordsize="36,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mn+cQA&#10;AADdAAAADwAAAGRycy9kb3ducmV2LnhtbESPwWrDMBBE74X8g9hALiWWbUoaHCuhhAbaU6lTcl6s&#10;jW1irYwkx+7fV4VCj8PMvGHKw2x6cSfnO8sKsiQFQVxb3XGj4Ot8Wm9B+ICssbdMCr7Jw2G/eCix&#10;0HbiT7pXoRERwr5ABW0IQyGlr1sy6BM7EEfvap3BEKVrpHY4RbjpZZ6mG2mw47jQ4kDHlupbNRoF&#10;46sZZ4/jR589Xx4bb4/47iqlVsv5ZQci0Bz+w3/tN60gzzZP8PsmPg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Jp/nEAAAA3QAAAA8AAAAAAAAAAAAAAAAAmAIAAGRycy9k&#10;b3ducmV2LnhtbFBLBQYAAAAABAAEAPUAAACJAwAAAAA=&#10;" path="m36,8l12,,7,3,2,8,,15r2,5l7,24,33,39e" filled="f" strokeweight=".17322mm">
                          <v:path arrowok="t" o:connecttype="custom" o:connectlocs="36,2001;12,1993;7,1996;2,2001;0,2008;2,2013;7,2017;33,2032" o:connectangles="0,0,0,0,0,0,0,0"/>
                        </v:shape>
                      </v:group>
                      <v:group id="Group 845" o:spid="_x0000_s1861" style="position:absolute;left:4138;top:2032;width:12;height:24" coordorigin="4138,2032" coordsize="1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846" o:spid="_x0000_s1862" style="position:absolute;left:4138;top:2032;width:12;height:24;visibility:visible;mso-wrap-style:square;v-text-anchor:top" coordsize="1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PBLsUA&#10;AADdAAAADwAAAGRycy9kb3ducmV2LnhtbESPUWvCMBSF3wX/Q7jCXmSmdlpGZ5RtIAyGSHU/4NLc&#10;NWXNTUkybf/9MhB8PJxzvsPZ7AbbiQv50DpWsFxkIIhrp1tuFHyd94/PIEJE1tg5JgUjBdhtp5MN&#10;ltpduaLLKTYiQTiUqMDE2JdShtqQxbBwPXHyvp23GJP0jdQerwluO5lnWSEttpwWDPb0bqj+Of1a&#10;BTSO83Com8q8fbr9euXzp6PMlXqYDa8vICIN8R6+tT+0gnxZFPD/Jj0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8EuxQAAAN0AAAAPAAAAAAAAAAAAAAAAAJgCAABkcnMv&#10;ZG93bnJldi54bWxQSwUGAAAAAAQABAD1AAAAigMAAAAA&#10;" path="m,24l7,21r5,-4l12,9,9,2,4,e" filled="f" strokeweight=".17322mm">
                          <v:path arrowok="t" o:connecttype="custom" o:connectlocs="0,2056;7,2053;12,2049;12,2041;9,2034;4,2032" o:connectangles="0,0,0,0,0,0"/>
                        </v:shape>
                      </v:group>
                      <v:group id="Group 847" o:spid="_x0000_s1863" style="position:absolute;left:4109;top:2051;width:29;height:5" coordorigin="4109,205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dmO8cAAADdAAAADwAAAGRycy9kb3ducmV2LnhtbESPQWvCQBSE7wX/w/KE&#10;3ppNLE0lZhURKx5CoSqU3h7ZZxLMvg3ZbRL/fbdQ6HGYmW+YfDOZVgzUu8aygiSKQRCXVjdcKbic&#10;356WIJxH1thaJgV3crBZzx5yzLQd+YOGk69EgLDLUEHtfZdJ6cqaDLrIdsTBu9reoA+yr6TucQxw&#10;08pFHKfSYMNhocaOdjWVt9O3UXAYcdw+J/uhuF1396/zy/tnkZBSj/NpuwLhafL/4b/2UStYJ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dmO8cAAADd&#10;AAAADwAAAAAAAAAAAAAAAACqAgAAZHJzL2Rvd25yZXYueG1sUEsFBgAAAAAEAAQA+gAAAJ4DAAAA&#10;AA==&#10;">
                        <v:shape id="Freeform 848" o:spid="_x0000_s1864" style="position:absolute;left:4109;top:2051;width:29;height: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3OMMA&#10;AADdAAAADwAAAGRycy9kb3ducmV2LnhtbERPz2vCMBS+C/sfwhvspqkepHTGIsWBY4wydbDjo3lr&#10;S5uXLsna7r83B2HHj+/3Lp9NL0ZyvrWsYL1KQBBXVrdcK7heXpYpCB+QNfaWScEfecj3D4sdZtpO&#10;/EHjOdQihrDPUEETwpBJ6auGDPqVHYgj922dwRChq6V2OMVw08tNkmylwZZjQ4MDFQ1V3fnXKHi1&#10;bVfiEU8/RfH5lc5OXt7eS6WeHufDM4hAc/gX390nrWCz3sa58U18An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D3OMMAAADdAAAADwAAAAAAAAAAAAAAAACYAgAAZHJzL2Rv&#10;d25yZXYueG1sUEsFBgAAAAAEAAQA9QAAAIgDAAAAAA==&#10;" path="m,l14,2,29,5e" filled="f" strokeweight=".17322mm">
                          <v:path arrowok="t" o:connecttype="custom" o:connectlocs="0,2051;14,2053;29,2056" o:connectangles="0,0,0"/>
                        </v:shape>
                      </v:group>
                      <v:group id="Group 849" o:spid="_x0000_s1865" style="position:absolute;left:4190;top:1965;width:2;height:92" coordorigin="4190,1965" coordsize="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RX0scAAADdAAAADwAAAGRycy9kb3ducmV2LnhtbESPQWvCQBSE7wX/w/KE&#10;3ppNLA01ZhURKx5CoSqU3h7ZZxLMvg3ZbRL/fbdQ6HGYmW+YfDOZVgzUu8aygiSKQRCXVjdcKbic&#10;355eQTiPrLG1TAru5GCznj3kmGk78gcNJ1+JAGGXoYLa+y6T0pU1GXSR7YiDd7W9QR9kX0nd4xjg&#10;ppWLOE6lwYbDQo0d7Woqb6dvo+Aw4rh9TvZDcbvu7l/nl/fPIiGlHufTdgXC0+T/w3/to1awSN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PRX0scAAADd&#10;AAAADwAAAAAAAAAAAAAAAACqAgAAZHJzL2Rvd25yZXYueG1sUEsFBgAAAAAEAAQA+gAAAJ4DAAAA&#10;AA==&#10;">
                        <v:shape id="Freeform 850" o:spid="_x0000_s1866" style="position:absolute;left:4190;top:1965;width:2;height:92;visibility:visible;mso-wrap-style:square;v-text-anchor:top" coordsize="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cmpsQA&#10;AADdAAAADwAAAGRycy9kb3ducmV2LnhtbERPy2rCQBTdC/2H4Rbc6USFKqmjhEpo6ULwAd1eMtdM&#10;NHMnzUxNmq/vLAouD+e93va2FndqfeVYwWyagCAunK64VHA+5ZMVCB+QNdaOScEvedhunkZrTLXr&#10;+ED3YyhFDGGfogITQpNK6QtDFv3UNcSRu7jWYoiwLaVusYvhtpbzJHmRFiuODQYbejNU3I4/VkG2&#10;MCef59n1uxu+dsN+P1zeP3dKjZ/77BVEoD48xP/uD61gPlvG/fFNf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HJqbEAAAA3QAAAA8AAAAAAAAAAAAAAAAAmAIAAGRycy9k&#10;b3ducmV2LnhtbFBLBQYAAAAABAAEAPUAAACJAwAAAAA=&#10;" path="m,91l,e" filled="f" strokeweight=".17322mm">
                          <v:path arrowok="t" o:connecttype="custom" o:connectlocs="0,2056;0,1965" o:connectangles="0,0"/>
                        </v:shape>
                      </v:group>
                      <v:group id="Group 851" o:spid="_x0000_s1867" style="position:absolute;left:4181;top:1993;width:32;height:2" coordorigin="4181,1993" coordsize="3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vNCcYAAADdAAAADwAAAGRycy9kb3ducmV2LnhtbESPT2vCQBTE7wW/w/KE&#10;3upmlVaJriKipQcp+AfE2yP7TILZtyG7JvHbdwuFHoeZ+Q2zWPW2Ei01vnSsQY0SEMSZMyXnGs6n&#10;3dsMhA/IBivHpOFJHlbLwcsCU+M6PlB7DLmIEPYpaihCqFMpfVaQRT9yNXH0bq6xGKJscmka7CLc&#10;VnKcJB/SYslxocCaNgVl9+PDavjssFtP1Lbd32+b5/X0/n3ZK9L6ddiv5yAC9eE//Nf+MhrGaqr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W80JxgAAAN0A&#10;AAAPAAAAAAAAAAAAAAAAAKoCAABkcnMvZG93bnJldi54bWxQSwUGAAAAAAQABAD6AAAAnQMAAAAA&#10;">
                        <v:shape id="Freeform 852" o:spid="_x0000_s1868" style="position:absolute;left:4181;top:1993;width:32;height:2;visibility:visible;mso-wrap-style:square;v-text-anchor:top" coordsize="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V+8UA&#10;AADdAAAADwAAAGRycy9kb3ducmV2LnhtbESPQWvCQBSE7wX/w/IEb7oxB7Wpm2ALpaKXmhZ6fWRf&#10;s8Hs2zS7jfHfu0Khx2Hmm2G2xWhbMVDvG8cKlosEBHHldMO1gs+P1/kGhA/IGlvHpOBKHop88rDF&#10;TLsLn2goQy1iCfsMFZgQukxKXxmy6BeuI47et+sthij7WuoeL7HctjJNkpW02HBcMNjRi6HqXP5a&#10;BelhcG+HY/lufvaOvq6t0cPjs1Kz6bh7AhFoDP/hP3qvI7dcp3B/E5+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X7xQAAAN0AAAAPAAAAAAAAAAAAAAAAAJgCAABkcnMv&#10;ZG93bnJldi54bWxQSwUGAAAAAAQABAD1AAAAigMAAAAA&#10;" path="m,l31,e" filled="f" strokeweight=".17322mm">
                          <v:path arrowok="t" o:connecttype="custom" o:connectlocs="0,0;31,0" o:connectangles="0,0"/>
                        </v:shape>
                      </v:group>
                      <v:group id="Group 853" o:spid="_x0000_s1869" style="position:absolute;left:4243;top:2056;width:5;height:20" coordorigin="4243,2056" coordsize="5,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X25cUAAADdAAAADwAAAGRycy9kb3ducmV2LnhtbESPQYvCMBSE78L+h/AE&#10;b5pWWV2qUURW2YMsqAvi7dE822LzUprY1n9vhAWPw8x8wyxWnSlFQ7UrLCuIRxEI4tTqgjMFf6ft&#10;8AuE88gaS8uk4EEOVsuP3gITbVs+UHP0mQgQdgkqyL2vEildmpNBN7IVcfCutjbog6wzqWtsA9yU&#10;chxFU2mw4LCQY0WbnNLb8W4U7Fps15P4u9nfrpvH5fT5e97HpNSg363nIDx1/h3+b/9oBeN4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F9uXFAAAA3QAA&#10;AA8AAAAAAAAAAAAAAAAAqgIAAGRycy9kb3ducmV2LnhtbFBLBQYAAAAABAAEAPoAAACcAwAAAAA=&#10;">
                        <v:shape id="Freeform 854" o:spid="_x0000_s1870" style="position:absolute;left:4243;top:2056;width:5;height:20;visibility:visible;mso-wrap-style:square;v-text-anchor:top" coordsize="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lAMYA&#10;AADdAAAADwAAAGRycy9kb3ducmV2LnhtbESPQWvCQBSE70L/w/IKvdVNQqslZiMiSJUK0rR6fmSf&#10;STD7NmS3Mf77bqHgcZiZb5hsOZpWDNS7xrKCeBqBIC6tbrhS8P21eX4D4TyyxtYyKbiRg2X+MMkw&#10;1fbKnzQUvhIBwi5FBbX3XSqlK2sy6Ka2Iw7e2fYGfZB9JXWP1wA3rUyiaCYNNhwWauxoXVN5KX6M&#10;go/idb+7zG562J8Ovl3P4/cEj0o9PY6rBQhPo7+H/9tbrSCJ5y/w9yY8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wlAMYAAADdAAAADwAAAAAAAAAAAAAAAACYAgAAZHJz&#10;L2Rvd25yZXYueG1sUEsFBgAAAAAEAAQA9QAAAIsDAAAAAA==&#10;" path="m,19l5,e" filled="f" strokeweight=".17322mm">
                          <v:path arrowok="t" o:connecttype="custom" o:connectlocs="0,2075;5,2056" o:connectangles="0,0"/>
                        </v:shape>
                      </v:group>
                      <v:group id="Group 855" o:spid="_x0000_s1871" style="position:absolute;left:4243;top:2017;width:10;height:2" coordorigin="4243,2017"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DLCsUAAADdAAAADwAAAGRycy9kb3ducmV2LnhtbESPQYvCMBSE78L+h/CE&#10;vWlaF3WpRhFZlz2IoC6It0fzbIvNS2liW/+9EQSPw8x8w8yXnSlFQ7UrLCuIhxEI4tTqgjMF/8fN&#10;4BuE88gaS8uk4E4OlouP3hwTbVveU3PwmQgQdgkqyL2vEildmpNBN7QVcfAutjbog6wzqWtsA9yU&#10;chRFE2mw4LCQY0XrnNLr4WYU/LbYrr7in2Z7vazv5+N4d9rGpNRnv1vNQHjq/Dv8av9pBaN4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gywrFAAAA3QAA&#10;AA8AAAAAAAAAAAAAAAAAqgIAAGRycy9kb3ducmV2LnhtbFBLBQYAAAAABAAEAPoAAACcAwAAAAA=&#10;">
                        <v:shape id="Freeform 856" o:spid="_x0000_s1872" style="position:absolute;left:4243;top:2017;width:10;height:2;visibility:visible;mso-wrap-style:square;v-text-anchor:top" coordsize="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cl8cA&#10;AADdAAAADwAAAGRycy9kb3ducmV2LnhtbESPzW7CMBCE75V4B2uRuBUHDoACBkX8Ke2hKpAHWOIl&#10;CcTrELuQvn1dqVKPo5n5RrNYdaYWD2pdZVnBaBiBIM6trrhQkJ12rzMQziNrrC2Tgm9ysFr2XhYY&#10;a/vkAz2OvhABwi5GBaX3TSyly0sy6Ia2IQ7exbYGfZBtIXWLzwA3tRxH0UQarDgslNjQuqT8dvwy&#10;CmanbLq5fqSb836bpPc3+5m590SpQb9L5iA8df4//NdOtYLxaDqB3zfh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KXJfHAAAA3QAAAA8AAAAAAAAAAAAAAAAAmAIAAGRy&#10;cy9kb3ducmV2LnhtbFBLBQYAAAAABAAEAPUAAACMAwAAAAA=&#10;" path="m,l10,e" filled="f" strokeweight=".24pt">
                          <v:path arrowok="t" o:connecttype="custom" o:connectlocs="0,0;10,0" o:connectangles="0,0"/>
                        </v:shape>
                      </v:group>
                      <v:group id="Group 857" o:spid="_x0000_s1873" style="position:absolute;left:4296;top:1965;width:22;height:92" coordorigin="4296,1965" coordsize="2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858" o:spid="_x0000_s1874" style="position:absolute;left:4296;top:1965;width:22;height:92;visibility:visible;mso-wrap-style:square;v-text-anchor:top" coordsize="2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x0Ob4A&#10;AADdAAAADwAAAGRycy9kb3ducmV2LnhtbERPuwrCMBTdBf8hXMFNUzuoVKOIIAjq4APB7dJcm2Jz&#10;U5qo9e/NIDgeznu+bG0lXtT40rGC0TABQZw7XXKh4HLeDKYgfEDWWDkmBR/ysFx0O3PMtHvzkV6n&#10;UIgYwj5DBSaEOpPS54Ys+qGriSN3d43FEGFTSN3gO4bbSqZJMpYWS44NBmtaG8ofp6dV4K3b7xN5&#10;vbX5encz6eEwuZdaqX6vXc1ABGrDX/xzb7WCdDSJc+Ob+ATk4g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UcdDm+AAAA3QAAAA8AAAAAAAAAAAAAAAAAmAIAAGRycy9kb3ducmV2&#10;LnhtbFBLBQYAAAAABAAEAPUAAACDAwAAAAA=&#10;" path="m22,r,91l,91e" filled="f" strokeweight=".17322mm">
                          <v:path arrowok="t" o:connecttype="custom" o:connectlocs="22,1965;22,2056;0,2056" o:connectangles="0,0,0"/>
                        </v:shape>
                      </v:group>
                      <v:group id="Group 859" o:spid="_x0000_s1875" style="position:absolute;left:4277;top:2037;width:20;height:20" coordorigin="4277,2037"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860" o:spid="_x0000_s1876" style="position:absolute;left:4277;top:2037;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fhXMEA&#10;AADdAAAADwAAAGRycy9kb3ducmV2LnhtbERPzYrCMBC+L/gOYYS9rakiu1KNIqIgeNquDzA2Y1Jt&#10;JqWJtuvTm4Pg8eP7X6x6V4s7taHyrGA8ykAQl15XbBQc/3ZfMxAhImusPZOCfwqwWg4+Fphr3/Ev&#10;3YtoRArhkKMCG2OTSxlKSw7DyDfEiTv71mFMsDVSt9ilcFfLSZZ9S4cVpwaLDW0sldfi5hSYw89j&#10;LX21La6lmV4OG29P3V6pz2G/noOI1Me3+OXeawWT8SztT2/SE5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34VzBAAAA3QAAAA8AAAAAAAAAAAAAAAAAmAIAAGRycy9kb3du&#10;cmV2LnhtbFBLBQYAAAAABAAEAPUAAACGAwAAAAA=&#10;" path="m,l2,9r7,7l19,19e" filled="f" strokeweight=".17322mm">
                          <v:path arrowok="t" o:connecttype="custom" o:connectlocs="0,2037;2,2046;9,2053;19,2056" o:connectangles="0,0,0,0"/>
                        </v:shape>
                      </v:group>
                      <v:group id="Group 861" o:spid="_x0000_s1877" style="position:absolute;left:4277;top:2013;width:2;height:24" coordorigin="4277,2013" coordsize="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862" o:spid="_x0000_s1878" style="position:absolute;left:4277;top:2013;width:2;height:24;visibility:visible;mso-wrap-style:square;v-text-anchor:top" coordsize="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O9sYA&#10;AADdAAAADwAAAGRycy9kb3ducmV2LnhtbESPQWsCMRSE70L/Q3iF3jTr0oqsRhFF0EOtWikeH5vX&#10;3aWblyWJuvrrTUHwOMzMN8x42ppanMn5yrKCfi8BQZxbXXGh4PC97A5B+ICssbZMCq7kYTp56Ywx&#10;0/bCOzrvQyEihH2GCsoQmkxKn5dk0PdsQxy9X+sMhihdIbXDS4SbWqZJMpAGK44LJTY0Lyn/25+M&#10;glnz1S7endO3zefH+pB6+6O3R6XeXtvZCESgNjzDj/ZKK0j7wxT+38QnIC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uO9sYAAADdAAAADwAAAAAAAAAAAAAAAACYAgAAZHJz&#10;L2Rvd25yZXYueG1sUEsFBgAAAAAEAAQA9QAAAIsDAAAAAA==&#10;" path="m,24l,e" filled="f" strokeweight=".17322mm">
                          <v:path arrowok="t" o:connecttype="custom" o:connectlocs="0,2037;0,2013" o:connectangles="0,0"/>
                        </v:shape>
                      </v:group>
                      <v:group id="Group 863" o:spid="_x0000_s1879" style="position:absolute;left:4277;top:1993;width:20;height:20" coordorigin="4277,1993" coordsize="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864" o:spid="_x0000_s1880" style="position:absolute;left:4277;top:1993;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znX8QA&#10;AADdAAAADwAAAGRycy9kb3ducmV2LnhtbESPUWvCMBSF34X9h3AHvmmqyCydUUQUBJ+s/oC75i7p&#10;bG5KE223X28Ggz0ezjnf4aw2g2vEg7pQe1Ywm2YgiCuvazYKrpfDJAcRIrLGxjMp+KYAm/XLaIWF&#10;9j2f6VFGIxKEQ4EKbIxtIWWoLDkMU98SJ+/Tdw5jkp2RusM+wV0j51n2Jh3WnBYstrSzVN3Ku1Ng&#10;TsufrfT1vrxVZvF12nn70R+VGr8O23cQkYb4H/5rH7WC+SxfwO+b9ATk+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M51/EAAAA3QAAAA8AAAAAAAAAAAAAAAAAmAIAAGRycy9k&#10;b3ducmV2LnhtbFBLBQYAAAAABAAEAPUAAACJAwAAAAA=&#10;" path="m19,l9,3,2,10,,20e" filled="f" strokeweight=".17322mm">
                          <v:path arrowok="t" o:connecttype="custom" o:connectlocs="19,1993;9,1996;2,2003;0,2013" o:connectangles="0,0,0,0"/>
                        </v:shape>
                      </v:group>
                      <v:group id="Group 865" o:spid="_x0000_s1881" style="position:absolute;left:4296;top:1993;width:22;height:2" coordorigin="4296,1993" coordsize="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W7LcYAAADdAAAADwAAAGRycy9kb3ducmV2LnhtbESPQWvCQBSE74X+h+UV&#10;vNVNlJSQuoqISg+hUFMovT2yzySYfRuyaxL/fbcgeBxm5htmtZlMKwbqXWNZQTyPQBCXVjdcKfgu&#10;Dq8pCOeRNbaWScGNHGzWz08rzLQd+YuGk69EgLDLUEHtfZdJ6cqaDLq57YiDd7a9QR9kX0nd4xjg&#10;ppWLKHqTBhsOCzV2tKupvJyuRsFxxHG7jPdDfjnvbr9F8vmTx6TU7GXavoPwNPlH+N7+0AoWcZr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tbstxgAAAN0A&#10;AAAPAAAAAAAAAAAAAAAAAKoCAABkcnMvZG93bnJldi54bWxQSwUGAAAAAAQABAD6AAAAnQMAAAAA&#10;">
                        <v:shape id="Freeform 866" o:spid="_x0000_s1882" style="position:absolute;left:4296;top:1993;width:22;height:2;visibility:visible;mso-wrap-style:square;v-text-anchor:top" coordsize="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TKq8UA&#10;AADdAAAADwAAAGRycy9kb3ducmV2LnhtbESPQWsCMRSE7wX/Q3hCL1KzUSrLahQRLD30YFXo9bF5&#10;brbdvCyb6G7/fSMIPQ4z8w2z2gyuETfqQu1Zg5pmIIhLb2quNJxP+5ccRIjIBhvPpOGXAmzWo6cV&#10;Fsb3/Em3Y6xEgnAoUIONsS2kDKUlh2HqW+LkXXznMCbZVdJ02Ce4a+QsyxbSYc1pwWJLO0vlz/Hq&#10;NPRvrx8TM58M36XKlTp8eSvJa/08HrZLEJGG+B9+tN+NhpnKF3B/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tMqrxQAAAN0AAAAPAAAAAAAAAAAAAAAAAJgCAABkcnMv&#10;ZG93bnJldi54bWxQSwUGAAAAAAQABAD1AAAAigMAAAAA&#10;" path="m,l22,e" filled="f" strokeweight=".17322mm">
                          <v:path arrowok="t" o:connecttype="custom" o:connectlocs="0,0;22,0" o:connectangles="0,0"/>
                        </v:shape>
                      </v:group>
                      <v:group id="Group 867" o:spid="_x0000_s1883" style="position:absolute;left:3922;top:1941;width:72;height:84" coordorigin="3922,1941" coordsize="7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uAwcYAAADdAAAADwAAAGRycy9kb3ducmV2LnhtbESPS4vCQBCE78L+h6EX&#10;9qaTuPggOorI7uJBBB8g3ppMmwQzPSEzm8R/7wiCx6KqvqLmy86UoqHaFZYVxIMIBHFqdcGZgtPx&#10;tz8F4TyyxtIyKbiTg+XiozfHRNuW99QcfCYChF2CCnLvq0RKl+Zk0A1sRRy8q60N+iDrTOoa2wA3&#10;pRxG0VgaLDgs5FjROqf0dvg3Cv5abFff8U+zvV3X98txtDtvY1Lq67NbzUB46vw7/GpvtIJhP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K4DBxgAAAN0A&#10;AAAPAAAAAAAAAAAAAAAAAKoCAABkcnMvZG93bnJldi54bWxQSwUGAAAAAAQABAD6AAAAnQMAAAAA&#10;">
                        <v:shape id="Freeform 868" o:spid="_x0000_s1884" style="position:absolute;left:3922;top:1941;width:72;height:84;visibility:visible;mso-wrap-style:square;v-text-anchor:top" coordsize="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PJAsEA&#10;AADdAAAADwAAAGRycy9kb3ducmV2LnhtbERPTYvCMBC9L/gfwgje1lQP2q1GEUFYFsVdFb0OzdgW&#10;m0lpYo3/3hyEPT7e93wZTC06al1lWcFomIAgzq2uuFBwOm4+UxDOI2usLZOCJzlYLnofc8y0ffAf&#10;dQdfiBjCLkMFpfdNJqXLSzLohrYhjtzVtgZ9hG0hdYuPGG5qOU6SiTRYcWwosaF1SfntcDcKdmnY&#10;UdjYm76ct9Nf/Nrff4pOqUE/rGYgPAX/L367v7WC8SiNc+Ob+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jyQLBAAAA3QAAAA8AAAAAAAAAAAAAAAAAmAIAAGRycy9kb3du&#10;cmV2LnhtbFBLBQYAAAAABAAEAPUAAACGAwAAAAA=&#10;" path="m16,l,60r,9l2,76r7,5l19,84r31,l72,e" filled="f" strokeweight=".24272mm">
                          <v:path arrowok="t" o:connecttype="custom" o:connectlocs="16,1941;0,2001;0,2010;2,2017;9,2022;19,2025;50,2025;72,1941" o:connectangles="0,0,0,0,0,0,0,0"/>
                        </v:shape>
                      </v:group>
                      <v:group id="Group 869" o:spid="_x0000_s1885" style="position:absolute;left:5659;top:477;width:58;height:2" coordorigin="5659,477" coordsize="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ixKMUAAADdAAAADwAAAGRycy9kb3ducmV2LnhtbESPQYvCMBSE78L+h/CE&#10;vWlaF8WtRhFZlz2IoC6It0fzbIvNS2liW/+9EQSPw8x8w8yXnSlFQ7UrLCuIhxEI4tTqgjMF/8fN&#10;YArCeWSNpWVScCcHy8VHb46Jti3vqTn4TAQIuwQV5N5XiZQuzcmgG9qKOHgXWxv0QdaZ1DW2AW5K&#10;OYqiiTRYcFjIsaJ1Tun1cDMKfltsV1/xT7O9Xtb383G8O21jUuqz361mIDx1/h1+tf+0glE8/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z4sSjFAAAA3QAA&#10;AA8AAAAAAAAAAAAAAAAAqgIAAGRycy9kb3ducmV2LnhtbFBLBQYAAAAABAAEAPoAAACcAwAAAAA=&#10;">
                        <v:shape id="Freeform 870" o:spid="_x0000_s1886" style="position:absolute;left:5659;top:477;width:58;height:2;visibility:visible;mso-wrap-style:square;v-text-anchor:top" coordsize="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ZAMEA&#10;AADdAAAADwAAAGRycy9kb3ducmV2LnhtbERPTYvCMBC9C/sfwizszab2sGjXKCIKi+xFLe51aMa0&#10;2ExqE2399+YgeHy87/lysI24U+drxwomSQqCuHS6ZqOgOG7HUxA+IGtsHJOCB3lYLj5Gc8y163lP&#10;90MwIoawz1FBFUKbS+nLiiz6xLXEkTu7zmKIsDNSd9jHcNvILE2/pcWaY0OFLa0rKi+Hm1XA//3O&#10;P077rfm7Ob+5mqLOdoVSX5/D6gdEoCG8xS/3r1aQTWZxf3wTn4B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0mQDBAAAA3QAAAA8AAAAAAAAAAAAAAAAAmAIAAGRycy9kb3du&#10;cmV2LnhtbFBLBQYAAAAABAAEAPUAAACGAwAAAAA=&#10;" path="m,l58,e" filled="f" strokeweight=".17322mm">
                          <v:path arrowok="t" o:connecttype="custom" o:connectlocs="0,0;58,0" o:connectangles="0,0"/>
                        </v:shape>
                      </v:group>
                      <v:group id="Group 871" o:spid="_x0000_s1887" style="position:absolute;left:5659;top:477;width:58;height:1078" coordorigin="5659,477" coordsize="58,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1cr88YAAADdAAAADwAAAGRycy9kb3ducmV2LnhtbESPT2vCQBTE7wW/w/KE&#10;3upmlRaNriKipQcp+AfE2yP7TILZtyG7JvHbdwuFHoeZ+Q2zWPW2Ei01vnSsQY0SEMSZMyXnGs6n&#10;3dsUhA/IBivHpOFJHlbLwcsCU+M6PlB7DLmIEPYpaihCqFMpfVaQRT9yNXH0bq6xGKJscmka7CLc&#10;VnKcJB/SYslxocCaNgVl9+PDavjssFtP1Lbd32+b5/X0/n3ZK9L6ddiv5yAC9eE//Nf+MhrGaqb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VyvzxgAAAN0A&#10;AAAPAAAAAAAAAAAAAAAAAKoCAABkcnMvZG93bnJldi54bWxQSwUGAAAAAAQABAD6AAAAnQMAAAAA&#10;">
                        <v:shape id="Freeform 872" o:spid="_x0000_s1888" style="position:absolute;left:5659;top:477;width:58;height:1078;visibility:visible;mso-wrap-style:square;v-text-anchor:top" coordsize="58,10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NjlcUA&#10;AADdAAAADwAAAGRycy9kb3ducmV2LnhtbESPQUvDQBSE74L/YXmCN7tJDtLGbkupCt6KtdDrM/vM&#10;pmbfi7trk/57VxA8DjPzDbNcT75XZwqxEzZQzgpQxI3YjlsDh7fnuzmomJAt9sJk4EIR1qvrqyXW&#10;VkZ+pfM+tSpDONZowKU01FrHxpHHOJOBOHsfEjymLEOrbcAxw32vq6K41x47zgsOB9o6aj73397A&#10;fBfcIb1/neRJdt14lMdLuTgZc3szbR5AJZrSf/iv/WINVOWigt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2OVxQAAAN0AAAAPAAAAAAAAAAAAAAAAAJgCAABkcnMv&#10;ZG93bnJldi54bWxQSwUGAAAAAAQABAD1AAAAigMAAAAA&#10;" path="m,l,1077r58,l,xe" fillcolor="black" stroked="f">
                          <v:path arrowok="t" o:connecttype="custom" o:connectlocs="0,477;0,1554;58,1554;0,477" o:connectangles="0,0,0,0"/>
                        </v:shape>
                      </v:group>
                      <v:group id="Group 873" o:spid="_x0000_s1889" style="position:absolute;left:5659;top:477;width:58;height:1078" coordorigin="5659,477" coordsize="58,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kQH8UAAADdAAAADwAAAGRycy9kb3ducmV2LnhtbESPQYvCMBSE78L+h/AE&#10;b5pWWXGrUURW2YMsqAvi7dE822LzUprY1n9vhAWPw8x8wyxWnSlFQ7UrLCuIRxEI4tTqgjMFf6ft&#10;cAbCeWSNpWVS8CAHq+VHb4GJti0fqDn6TAQIuwQV5N5XiZQuzcmgG9mKOHhXWxv0QdaZ1DW2AW5K&#10;OY6iqTRYcFjIsaJNTunteDcKdi2260n83exv183jcvr8Pe9jUmrQ79ZzEJ46/w7/t3+0gnH8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JEB/FAAAA3QAA&#10;AA8AAAAAAAAAAAAAAAAAqgIAAGRycy9kb3ducmV2LnhtbFBLBQYAAAAABAAEAPoAAACcAwAAAAA=&#10;">
                        <v:shape id="Freeform 874" o:spid="_x0000_s1890" style="position:absolute;left:5659;top:477;width:58;height:1078;visibility:visible;mso-wrap-style:square;v-text-anchor:top" coordsize="58,10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ZeesUA&#10;AADdAAAADwAAAGRycy9kb3ducmV2LnhtbESPzWrDMBCE74W8g9hAb43sUEriRgmlP9BbaBrIdWNt&#10;LafWriupsfP2VaHQ4zAz3zCrzeg7daYQW2ED5awARVyLbbkxsH9/uVmAignZYidMBi4UYbOeXK2w&#10;sjLwG513qVEZwrFCAy6lvtI61o48xpn0xNn7kOAxZRkabQMOGe47PS+KO+2x5bzgsKdHR/Xn7tsb&#10;WGyD26fj10meZdsOB3m6lMuTMdfT8eEeVKIx/Yf/2q/WwLxc3sLvm/wE9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l56xQAAAN0AAAAPAAAAAAAAAAAAAAAAAJgCAABkcnMv&#10;ZG93bnJldi54bWxQSwUGAAAAAAQABAD1AAAAigMAAAAA&#10;" path="m58,l,,58,1077,58,xe" fillcolor="black" stroked="f">
                          <v:path arrowok="t" o:connecttype="custom" o:connectlocs="58,477;0,477;58,1554;58,477" o:connectangles="0,0,0,0"/>
                        </v:shape>
                      </v:group>
                      <v:group id="Group 875" o:spid="_x0000_s1891" style="position:absolute;left:5657;top:1554;width:58;height:15" coordorigin="5657,1554" coordsize="5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wt8MUAAADdAAAADwAAAGRycy9kb3ducmV2LnhtbESPQYvCMBSE78L+h/CE&#10;vWlaF8WtRhFZlz2IoC6It0fzbIvNS2liW/+9EQSPw8x8w8yXnSlFQ7UrLCuIhxEI4tTqgjMF/8fN&#10;YArCeWSNpWVScCcHy8VHb46Jti3vqTn4TAQIuwQV5N5XiZQuzcmgG9qKOHgXWxv0QdaZ1DW2AW5K&#10;OYqiiTRYcFjIsaJ1Tun1cDMKfltsV1/xT7O9Xtb383G8O21jUuqz361mIDx1/h1+tf+0glH8P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sLfDFAAAA3QAA&#10;AA8AAAAAAAAAAAAAAAAAqgIAAGRycy9kb3ducmV2LnhtbFBLBQYAAAAABAAEAPoAAACcAwAAAAA=&#10;">
                        <v:shape id="Freeform 876" o:spid="_x0000_s1892" style="position:absolute;left:5657;top:1554;width:58;height:15;visibility:visible;mso-wrap-style:square;v-text-anchor:top" coordsize="5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SmHMQA&#10;AADdAAAADwAAAGRycy9kb3ducmV2LnhtbESPT2sCMRTE70K/Q3iF3jTRgujWKFop1KP/6PV187pZ&#10;u3lZN1HXb28EweMwM79hJrPWVeJMTSg9a+j3FAji3JuSCw277Vd3BCJEZIOVZ9JwpQCz6Utngpnx&#10;F17TeRMLkSAcMtRgY6wzKUNuyWHo+Zo4eX++cRiTbAppGrwkuKvkQKmhdFhyWrBY06el/H9zchrM&#10;7jhSBzwdflbvv/P9cmEXK9Vq/fbazj9ARGrjM/xofxsNg/54CPc36QnI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0phzEAAAA3QAAAA8AAAAAAAAAAAAAAAAAmAIAAGRycy9k&#10;b3ducmV2LnhtbFBLBQYAAAAABAAEAPUAAACJAwAAAAA=&#10;" path="m2,l,15r57,l2,xe" fillcolor="black" stroked="f">
                          <v:path arrowok="t" o:connecttype="custom" o:connectlocs="2,1554;0,1569;57,1569;2,1554" o:connectangles="0,0,0,0"/>
                        </v:shape>
                      </v:group>
                      <v:group id="Group 877" o:spid="_x0000_s1893" style="position:absolute;left:5659;top:1554;width:58;height:15" coordorigin="5659,1554" coordsize="5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WHMYAAADdAAAADwAAAGRycy9kb3ducmV2LnhtbESPT2vCQBTE74LfYXmC&#10;t7qJ4p9GVxFR6UEK1ULp7ZF9JsHs25Bdk/jtu0LB4zAzv2FWm86UoqHaFZYVxKMIBHFqdcGZgu/L&#10;4W0BwnlkjaVlUvAgB5t1v7fCRNuWv6g5+0wECLsEFeTeV4mULs3JoBvZijh4V1sb9EHWmdQ1tgFu&#10;SjmOopk0WHBYyLGiXU7p7Xw3Co4ttttJvG9Ot+vu8XuZfv6cYlJqOOi2SxCeOv8K/7c/tIJx/D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8hYcxgAAAN0A&#10;AAAPAAAAAAAAAAAAAAAAAKoCAABkcnMvZG93bnJldi54bWxQSwUGAAAAAAQABAD6AAAAnQMAAAAA&#10;">
                        <v:shape id="Freeform 878" o:spid="_x0000_s1894" style="position:absolute;left:5659;top:1554;width:58;height:15;visibility:visible;mso-wrap-style:square;v-text-anchor:top" coordsize="5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X9cMA&#10;AADdAAAADwAAAGRycy9kb3ducmV2LnhtbERPyW7CMBC9V+IfrKnUW7GhUgUBB7GoUjkWgnqdxkOc&#10;NB6H2ED69/WhUo9Pb1+uBteKG/Wh9qxhMlYgiEtvaq40FMe35xmIEJENtp5Jww8FWOWjhyVmxt/5&#10;g26HWIkUwiFDDTbGLpMylJYchrHviBN39r3DmGBfSdPjPYW7Vk6VepUOa04NFjvaWiq/D1enwRSX&#10;mWrw2nzuX77Wp93GbvZq0PrpcVgvQEQa4r/4z/1uNEwn8zQ3vUlP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X9cMAAADdAAAADwAAAAAAAAAAAAAAAACYAgAAZHJzL2Rv&#10;d25yZXYueG1sUEsFBgAAAAAEAAQA9QAAAIgDAAAAAA==&#10;" path="m58,l,,55,15,58,xe" fillcolor="black" stroked="f">
                          <v:path arrowok="t" o:connecttype="custom" o:connectlocs="58,1554;0,1554;55,1569;58,1554" o:connectangles="0,0,0,0"/>
                        </v:shape>
                      </v:group>
                      <v:group id="Group 879" o:spid="_x0000_s1895" style="position:absolute;left:5654;top:1569;width:60;height:8" coordorigin="5654,1569" coordsize="6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SEn9cYAAADdAAAADwAAAGRycy9kb3ducmV2LnhtbESPT4vCMBTE78J+h/AW&#10;9qZpXRStRhHZXTyI4B8Qb4/m2Rabl9Jk2/rtjSB4HGbmN8x82ZlSNFS7wrKCeBCBIE6tLjhTcDr+&#10;9icgnEfWWFomBXdysFx89OaYaNvynpqDz0SAsEtQQe59lUjp0pwMuoGtiIN3tbVBH2SdSV1jG+Cm&#10;lMMoGkuDBYeFHCta55TeDv9GwV+L7eo7/mm2t+v6fjmOdudtTEp9fXarGQhPnX+HX+2NVjCMp1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ISf1xgAAAN0A&#10;AAAPAAAAAAAAAAAAAAAAAKoCAABkcnMvZG93bnJldi54bWxQSwUGAAAAAAQABAD6AAAAnQMAAAAA&#10;">
                        <v:shape id="Freeform 880" o:spid="_x0000_s1896" style="position:absolute;left:5654;top:1569;width:60;height:8;visibility:visible;mso-wrap-style:square;v-text-anchor:top" coordsize="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xncMA&#10;AADdAAAADwAAAGRycy9kb3ducmV2LnhtbESPQWvCQBSE7wX/w/KE3uqmOViJrhICQqF4qBXx+Nh9&#10;JqHZtyFvjfHfdwuFHoeZ+YbZ7CbfqZEGaQMbeF1koIhtcC3XBk5f+5cVKInIDrvAZOBBArvt7GmD&#10;hQt3/qTxGGuVICwFGmhi7AutxTbkURahJ07eNQweY5JDrd2A9wT3nc6zbKk9tpwWGuypash+H2/e&#10;gO04nLLyfIgXK1P1uMjq402MeZ5P5RpUpCn+h//a785AnpDw+yY9Ab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xncMAAADdAAAADwAAAAAAAAAAAAAAAACYAgAAZHJzL2Rv&#10;d25yZXYueG1sUEsFBgAAAAAEAAQA9QAAAIgDAAAAAA==&#10;" path="m3,l,7r60,l3,xe" fillcolor="black" stroked="f">
                          <v:path arrowok="t" o:connecttype="custom" o:connectlocs="3,1569;0,1576;60,1576;3,1569" o:connectangles="0,0,0,0"/>
                        </v:shape>
                      </v:group>
                      <v:group id="Group 881" o:spid="_x0000_s1897" style="position:absolute;left:5657;top:1569;width:58;height:8" coordorigin="5657,1569" coordsize="5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882" o:spid="_x0000_s1898" style="position:absolute;left:5657;top:1569;width:58;height:8;visibility:visible;mso-wrap-style:square;v-text-anchor:top" coordsize="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XtHcUA&#10;AADdAAAADwAAAGRycy9kb3ducmV2LnhtbESPQWuDQBSE74H+h+UVekvWepBis0pII/SSQGwO7e3h&#10;vqrovhV3Y/TfZwOFHoeZ+YbZ5rPpxUSjay0reN1EIIgrq1uuFVy+ivUbCOeRNfaWScFCDvLsabXF&#10;VNsbn2kqfS0ChF2KChrvh1RKVzVk0G3sQBy8Xzsa9EGOtdQj3gLc9DKOokQabDksNDjQvqGqK69G&#10;wXFIFm0Pp+PUFXr+MN/Fz2UqlHp5nnfvIDzN/j/81/7UCuI4iuHxJjwBm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he0dxQAAAN0AAAAPAAAAAAAAAAAAAAAAAJgCAABkcnMv&#10;ZG93bnJldi54bWxQSwUGAAAAAAQABAD1AAAAigMAAAAA&#10;" path="m57,l,,57,7,57,xe" fillcolor="black" stroked="f">
                          <v:path arrowok="t" o:connecttype="custom" o:connectlocs="57,1569;0,1569;57,1576;57,1569" o:connectangles="0,0,0,0"/>
                        </v:shape>
                      </v:group>
                      <v:group id="Group 883" o:spid="_x0000_s1899" style="position:absolute;left:5652;top:1576;width:60;height:8" coordorigin="5652,1576" coordsize="6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884" o:spid="_x0000_s1900" style="position:absolute;left:5652;top:1576;width:60;height:8;visibility:visible;mso-wrap-style:square;v-text-anchor:top" coordsize="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3nsQA&#10;AADdAAAADwAAAGRycy9kb3ducmV2LnhtbESPQWsCMRSE7wX/Q3iCt5q4SCtbo4ggFKSHWikeH8lz&#10;d3HzsuxLdf33plDocZiZb5jlegitulIvTWQLs6kBReyib7iycPzaPS9ASUL22EYmC3cSWK9GT0ss&#10;fbzxJ10PqVIZwlKihTqlrtRaXE0BZRo74uydYx8wZdlX2vd4y/DQ6sKYFx2w4bxQY0fbmtzl8BMs&#10;uJbj0Wy+P9LJybC9n2SxfxVrJ+Nh8wYq0ZD+w3/td2+hKMwcft/kJ6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kt57EAAAA3QAAAA8AAAAAAAAAAAAAAAAAmAIAAGRycy9k&#10;b3ducmV2LnhtbFBLBQYAAAAABAAEAPUAAACJAwAAAAA=&#10;" path="m2,l,7r60,l2,xe" fillcolor="black" stroked="f">
                          <v:path arrowok="t" o:connecttype="custom" o:connectlocs="2,1576;0,1583;60,1583;2,1576" o:connectangles="0,0,0,0"/>
                        </v:shape>
                      </v:group>
                      <v:group id="Group 885" o:spid="_x0000_s1901" style="position:absolute;left:5654;top:1576;width:60;height:8" coordorigin="5654,1576" coordsize="6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886" o:spid="_x0000_s1902" style="position:absolute;left:5654;top:1576;width:60;height:8;visibility:visible;mso-wrap-style:square;v-text-anchor:top" coordsize="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McsQA&#10;AADdAAAADwAAAGRycy9kb3ducmV2LnhtbESPwWrDMBBE74X+g9hAbo0UH9LgRjEmUCiEHJqGkuMi&#10;bW1Ta2W8auL8fVQo9DjMzBtmU02hVxcapYtsYbkwoIhd9B03Fk4fr09rUJKQPfaRycKNBKrt48MG&#10;Sx+v/E6XY2pUhrCUaKFNaSi1FtdSQFnEgTh7X3EMmLIcG+1HvGZ46HVhzEoH7DgvtDjQriX3ffwJ&#10;FlzP8WTqz0M6O5l2t7Os989i7Xw21S+gEk3pP/zXfvMWisKs4PdNfgJ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6jHLEAAAA3QAAAA8AAAAAAAAAAAAAAAAAmAIAAGRycy9k&#10;b3ducmV2LnhtbFBLBQYAAAAABAAEAPUAAACJAwAAAAA=&#10;" path="m60,l,,58,7,60,xe" fillcolor="black" stroked="f">
                          <v:path arrowok="t" o:connecttype="custom" o:connectlocs="60,1576;0,1576;58,1583;60,1576" o:connectangles="0,0,0,0"/>
                        </v:shape>
                      </v:group>
                      <v:group id="Group 887" o:spid="_x0000_s1903" style="position:absolute;left:5642;top:1583;width:65;height:12" coordorigin="5642,1583" coordsize="6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888" o:spid="_x0000_s1904" style="position:absolute;left:5642;top:1583;width:65;height:12;visibility:visible;mso-wrap-style:square;v-text-anchor:top" coordsize="6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V1HrwA&#10;AADdAAAADwAAAGRycy9kb3ducmV2LnhtbERPSwrCMBDdC94hjODOpnYhUo1FiqILN34OMDRjW2wm&#10;pYm2enqzEFw+3n+dDaYRL+pcbVnBPIpBEBdW11wquF33syUI55E1NpZJwZscZJvxaI2ptj2f6XXx&#10;pQgh7FJUUHnfplK6oiKDLrItceDutjPoA+xKqTvsQ7hpZBLHC2mw5tBQYUt5RcXj8jQKsO9x95G2&#10;Hni+bPmcs0lOB6Wmk2G7AuFp8H/xz33UCpIkDnPDm/AE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h1XUevAAAAN0AAAAPAAAAAAAAAAAAAAAAAJgCAABkcnMvZG93bnJldi54&#10;bWxQSwUGAAAAAAQABAD1AAAAgQMAAAAA&#10;" path="m10,l,12r65,l10,xe" fillcolor="black" stroked="f">
                          <v:path arrowok="t" o:connecttype="custom" o:connectlocs="10,1583;0,1595;65,1595;10,1583" o:connectangles="0,0,0,0"/>
                        </v:shape>
                      </v:group>
                      <v:group id="Group 889" o:spid="_x0000_s1905" style="position:absolute;left:5652;top:1583;width:60;height:12" coordorigin="5652,1583" coordsize="60,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7TDsYAAADdAAAADwAAAGRycy9kb3ducmV2LnhtbESPT2vCQBTE7wW/w/IE&#10;b3WTSItGVxFR6UEK/gHx9sg+k2D2bciuSfz23UKhx2FmfsMsVr2pREuNKy0riMcRCOLM6pJzBZfz&#10;7n0KwnlkjZVlUvAiB6vl4G2BqbYdH6k9+VwECLsUFRTe16mULivIoBvbmjh4d9sY9EE2udQNdgFu&#10;KplE0ac0WHJYKLCmTUHZ4/Q0CvYddutJvG0Pj/vmdTt/fF8PMSk1GvbrOQhPvf8P/7W/tIIkiW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DtMOxgAAAN0A&#10;AAAPAAAAAAAAAAAAAAAAAKoCAABkcnMvZG93bnJldi54bWxQSwUGAAAAAAQABAD6AAAAnQMAAAAA&#10;">
                        <v:shape id="Freeform 890" o:spid="_x0000_s1906" style="position:absolute;left:5652;top:1583;width:60;height:12;visibility:visible;mso-wrap-style:square;v-text-anchor:top" coordsize="6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AqQMMA&#10;AADdAAAADwAAAGRycy9kb3ducmV2LnhtbERPz2vCMBS+D/wfwhN2EU0tMkdnFFEHc+hh1ctuz+bZ&#10;FpOX0mRa/3tzEHb8+H7PFp014kqtrx0rGI8SEMSF0zWXCo6Hz+E7CB+QNRrHpOBOHhbz3ssMM+1u&#10;/EPXPJQihrDPUEEVQpNJ6YuKLPqRa4gjd3atxRBhW0rd4i2GWyPTJHmTFmuODRU2tKqouOR/VsE6&#10;X+/4lG5dsd+Yw2Tgvs30F5V67XfLDxCBuvAvfrq/tII0Hcf98U1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AqQMMAAADdAAAADwAAAAAAAAAAAAAAAACYAgAAZHJzL2Rv&#10;d25yZXYueG1sUEsFBgAAAAAEAAQA9QAAAIgDAAAAAA==&#10;" path="m60,l,,55,12,60,xe" fillcolor="black" stroked="f">
                          <v:path arrowok="t" o:connecttype="custom" o:connectlocs="60,1583;0,1583;55,1595;60,1583" o:connectangles="0,0,0,0"/>
                        </v:shape>
                      </v:group>
                      <v:group id="Group 891" o:spid="_x0000_s1907" style="position:absolute;left:5638;top:1596;width:70;height:2" coordorigin="5638,1596" coordsize="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FJ1cYAAADdAAAADwAAAGRycy9kb3ducmV2LnhtbESPQWvCQBSE70L/w/IK&#10;3nSzEYukriLSigcpVAXx9sg+k2D2bchuk/jv3UKhx2FmvmGW68HWoqPWV441qGkCgjh3puJCw/n0&#10;OVmA8AHZYO2YNDzIw3r1MlpiZlzP39QdQyEihH2GGsoQmkxKn5dk0U9dQxy9m2sthijbQpoW+wi3&#10;tUyT5E1arDgulNjQtqT8fvyxGnY99puZ+ugO99v2cT3Nvy4HRVqPX4fNO4hAQ/gP/7X3RkOaK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oUnVxgAAAN0A&#10;AAAPAAAAAAAAAAAAAAAAAKoCAABkcnMvZG93bnJldi54bWxQSwUGAAAAAAQABAD6AAAAnQMAAAAA&#10;">
                        <v:shape id="Freeform 892" o:spid="_x0000_s1908" style="position:absolute;left:5638;top:1596;width:70;height:2;visibility:visible;mso-wrap-style:square;v-text-anchor:top" coordsize="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bEBcMA&#10;AADdAAAADwAAAGRycy9kb3ducmV2LnhtbESPQYvCMBSE74L/ITxhb5rag2g1ioiKsLCyWu/P5tkW&#10;m5fSxFr//UYQ9jjMzDfMYtWZSrTUuNKygvEoAkGcWV1yriA974ZTEM4ja6wsk4IXOVgt+70FJto+&#10;+Zfak89FgLBLUEHhfZ1I6bKCDLqRrYmDd7ONQR9kk0vd4DPATSXjKJpIgyWHhQJr2hSU3U8Po6Ca&#10;/bScfqfueLnOtt15L190uSn1NejWcxCeOv8f/rQPWkEcj2N4vwlP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bEBcMAAADdAAAADwAAAAAAAAAAAAAAAACYAgAAZHJzL2Rv&#10;d25yZXYueG1sUEsFBgAAAAAEAAQA9QAAAIgDAAAAAA==&#10;" path="m,l69,e" filled="f" strokeweight=".22pt">
                          <v:path arrowok="t" o:connecttype="custom" o:connectlocs="0,0;69,0" o:connectangles="0,0"/>
                        </v:shape>
                      </v:group>
                      <v:group id="Group 893" o:spid="_x0000_s1909" style="position:absolute;left:5630;top:1600;width:77;height:2" coordorigin="5630,1600" coordsize="7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9yOcUAAADdAAAADwAAAGRycy9kb3ducmV2LnhtbESPQYvCMBSE7wv+h/AE&#10;b2vaiotUo4jo4kGEVUG8PZpnW2xeSpNt6783wsIeh5n5hlmselOJlhpXWlYQjyMQxJnVJecKLufd&#10;5wyE88gaK8uk4EkOVsvBxwJTbTv+ofbkcxEg7FJUUHhfp1K6rCCDbmxr4uDdbWPQB9nkUjfYBbip&#10;ZBJFX9JgyWGhwJo2BWWP069R8N1ht57E2/bwuG+et/P0eD3EpNRo2K/nIDz1/j/8195rBUkST+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cjnFAAAA3QAA&#10;AA8AAAAAAAAAAAAAAAAAqgIAAGRycy9kb3ducmV2LnhtbFBLBQYAAAAABAAEAPoAAACcAwAAAAA=&#10;">
                        <v:shape id="Freeform 894" o:spid="_x0000_s1910" style="position:absolute;left:5630;top:1600;width:77;height:2;visibility:visible;mso-wrap-style:square;v-text-anchor:top" coordsize="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hYp8YA&#10;AADdAAAADwAAAGRycy9kb3ducmV2LnhtbESPT2sCMRTE74V+h/AKvdWsS2tlNYpYFEF68M/B42Pz&#10;3CxuXrZJ1LWf3hSEHoeZ+Q0znna2ERfyoXasoN/LQBCXTtdcKdjvFm9DECEia2wck4IbBZhOnp/G&#10;WGh35Q1dtrESCcKhQAUmxraQMpSGLIaea4mTd3TeYkzSV1J7vCa4bWSeZQNpsea0YLCluaHytD1b&#10;BYcOP2Zft+XvtzNmfvjZrJvP3Cv1+tLNRiAidfE//GivtII877/D35v0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hYp8YAAADdAAAADwAAAAAAAAAAAAAAAACYAgAAZHJz&#10;L2Rvd25yZXYueG1sUEsFBgAAAAAEAAQA9QAAAIsDAAAAAA==&#10;" path="m,l77,e" filled="f" strokeweight=".34pt">
                          <v:path arrowok="t" o:connecttype="custom" o:connectlocs="0,0;77,0" o:connectangles="0,0"/>
                        </v:shape>
                      </v:group>
                      <v:group id="Group 895" o:spid="_x0000_s1911" style="position:absolute;left:5618;top:1606;width:87;height:2" coordorigin="5618,1606" coordsize="8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pP1sUAAADdAAAADwAAAGRycy9kb3ducmV2LnhtbESPQYvCMBSE7wv+h/CE&#10;va1pu7hINYqIigcRVgXx9miebbF5KU1s6783wsIeh5n5hpktelOJlhpXWlYQjyIQxJnVJecKzqfN&#10;1wSE88gaK8uk4EkOFvPBxwxTbTv+pfbocxEg7FJUUHhfp1K6rCCDbmRr4uDdbGPQB9nkUjfYBbip&#10;ZBJFP9JgyWGhwJpWBWX348Mo2HbYLb/jdbu/31bP62l8uOxjUupz2C+nIDz1/j/8195pBUkSj+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aT9bFAAAA3QAA&#10;AA8AAAAAAAAAAAAAAAAAqgIAAGRycy9kb3ducmV2LnhtbFBLBQYAAAAABAAEAPoAAACcAwAAAAA=&#10;">
                        <v:shape id="Freeform 896" o:spid="_x0000_s1912" style="position:absolute;left:5618;top:1606;width:87;height:2;visibility:visible;mso-wrap-style:square;v-text-anchor:top" coordsize="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MN8cUA&#10;AADdAAAADwAAAGRycy9kb3ducmV2LnhtbESPQWvCQBSE7wX/w/IEb83GHEIaXaUoarW9NCq9PrKv&#10;SWj2bchuY/rvu0Khx2FmvmGW69G0YqDeNZYVzKMYBHFpdcOVgst595iBcB5ZY2uZFPyQg/Vq8rDE&#10;XNsbv9NQ+EoECLscFdTed7mUrqzJoItsRxy8T9sb9EH2ldQ93gLctDKJ41QabDgs1NjRpqbyq/g2&#10;CjC1HxkeTsdj/JRuX/dXbd5ardRsOj4vQHga/X/4r/2iFSTJPIX7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Qw3xxQAAAN0AAAAPAAAAAAAAAAAAAAAAAJgCAABkcnMv&#10;ZG93bnJldi54bWxQSwUGAAAAAAQABAD1AAAAigMAAAAA&#10;" path="m,l87,e" filled="f" strokeweight=".46pt">
                          <v:path arrowok="t" o:connecttype="custom" o:connectlocs="0,0;87,0" o:connectangles="0,0"/>
                        </v:shape>
                      </v:group>
                      <v:group id="Group 897" o:spid="_x0000_s1913" style="position:absolute;left:5486;top:1621;width:216;height:2" coordorigin="5486,16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R0OsYAAADdAAAADwAAAGRycy9kb3ducmV2LnhtbESPT2vCQBTE7wW/w/IE&#10;b3WTSKtEVxFR6UEK/gHx9sg+k2D2bciuSfz23UKhx2FmfsMsVr2pREuNKy0riMcRCOLM6pJzBZfz&#10;7n0GwnlkjZVlUvAiB6vl4G2BqbYdH6k9+VwECLsUFRTe16mULivIoBvbmjh4d9sY9EE2udQNdgFu&#10;KplE0ac0WHJYKLCmTUHZ4/Q0CvYddutJvG0Pj/vmdTt/fF8PMSk1GvbrOQhPvf8P/7W/tIIkia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BHQ6xgAAAN0A&#10;AAAPAAAAAAAAAAAAAAAAAKoCAABkcnMvZG93bnJldi54bWxQSwUGAAAAAAQABAD6AAAAnQMAAAAA&#10;">
                        <v:shape id="Freeform 898" o:spid="_x0000_s1914" style="position:absolute;left:5486;top:16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oeT8YA&#10;AADdAAAADwAAAGRycy9kb3ducmV2LnhtbESP0WrCQBBF3wv+wzKCb3XXWK2NriIFoSBYav2AaXZM&#10;0mZn0+yq6d93Hgp9HO7cM3NWm9436kpdrANbmIwNKOIiuJpLC6f33f0CVEzIDpvAZOGHImzWg7sV&#10;5i7c+I2ux1QqgXDM0UKVUptrHYuKPMZxaIklO4fOY5KxK7Xr8CZw3+jMmLn2WLNcqLCl54qKr+PF&#10;C2X/+vRgfPbhtv3+83t2wEcznVs7GvbbJahEffpf/mu/OAtZNpF3xUZM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oeT8YAAADdAAAADwAAAAAAAAAAAAAAAACYAgAAZHJz&#10;L2Rvd25yZXYueG1sUEsFBgAAAAAEAAQA9QAAAIsDAAAAAA==&#10;" path="m,l216,e" filled="f" strokeweight=".58pt">
                          <v:path arrowok="t" o:connecttype="custom" o:connectlocs="0,0;216,0" o:connectangles="0,0"/>
                        </v:shape>
                      </v:group>
                      <v:group id="Group 899" o:spid="_x0000_s1915" style="position:absolute;left:5486;top:1637;width:204;height:2" coordorigin="5486,1637" coordsize="20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dF08YAAADdAAAADwAAAGRycy9kb3ducmV2LnhtbESPT2vCQBTE7wW/w/IE&#10;b3WTSItGVxFR6UEK/gHx9sg+k2D2bciuSfz23UKhx2FmfsMsVr2pREuNKy0riMcRCOLM6pJzBZfz&#10;7n0KwnlkjZVlUvAiB6vl4G2BqbYdH6k9+VwECLsUFRTe16mULivIoBvbmjh4d9sY9EE2udQNdgFu&#10;KplE0ac0WHJYKLCmTUHZ4/Q0CvYddutJvG0Pj/vmdTt/fF8PMSk1GvbrOQhPvf8P/7W/tIIkiW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10XTxgAAAN0A&#10;AAAPAAAAAAAAAAAAAAAAAKoCAABkcnMvZG93bnJldi54bWxQSwUGAAAAAAQABAD6AAAAnQMAAAAA&#10;">
                        <v:shape id="Freeform 900" o:spid="_x0000_s1916" style="position:absolute;left:5486;top:1637;width:204;height:2;visibility:visible;mso-wrap-style:square;v-text-anchor:top" coordsize="2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UUWcMA&#10;AADdAAAADwAAAGRycy9kb3ducmV2LnhtbERPy2oCMRTdC/2HcIXuNDGLVkajaEtRhCI+wO1lcp0Z&#10;ndwMk6jTfn2zKLg8nPd03rla3KkNlWcDo6ECQZx7W3Fh4Hj4GoxBhIhssfZMBn4owHz20ptiZv2D&#10;d3Tfx0KkEA4ZGihjbDIpQ16SwzD0DXHizr51GBNsC2lbfKRwV0ut1Jt0WHFqKLGhj5Ly6/7mDLzf&#10;VqdNt9FuW3x+q/VleTz9rpQxr/1uMQERqYtP8b97bQ1ordP+9CY9AT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UUWcMAAADdAAAADwAAAAAAAAAAAAAAAACYAgAAZHJzL2Rv&#10;d25yZXYueG1sUEsFBgAAAAAEAAQA9QAAAIgDAAAAAA==&#10;" path="m,l204,e" filled="f" strokeweight=".46pt">
                          <v:path arrowok="t" o:connecttype="custom" o:connectlocs="0,0;204,0" o:connectangles="0,0"/>
                        </v:shape>
                      </v:group>
                      <v:group id="Group 901" o:spid="_x0000_s1917" style="position:absolute;left:5486;top:1643;width:190;height:2" coordorigin="5486,1643" coordsize="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2DaMUAAADdAAAADwAAAGRycy9kb3ducmV2LnhtbESPQYvCMBSE78L+h/AW&#10;vGnaiot0jSKyKx5EWBXE26N5tsXmpTTZtv57Iwgeh5n5hpkve1OJlhpXWlYQjyMQxJnVJecKTsff&#10;0QyE88gaK8uk4E4OlouPwRxTbTv+o/bgcxEg7FJUUHhfp1K6rCCDbmxr4uBdbWPQB9nkUjfYBbip&#10;ZBJFX9JgyWGhwJrWBWW3w79RsOmwW03in3Z3u67vl+N0f97FpNTws199g/DU+3f41d5qBUmSx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g2jFAAAA3QAA&#10;AA8AAAAAAAAAAAAAAAAAqgIAAGRycy9kb3ducmV2LnhtbFBLBQYAAAAABAAEAPoAAACcAwAAAAA=&#10;">
                        <v:shape id="Freeform 902" o:spid="_x0000_s1918" style="position:absolute;left:5486;top:1643;width:190;height:2;visibility:visible;mso-wrap-style:square;v-text-anchor:top" coordsize="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n/usIA&#10;AADdAAAADwAAAGRycy9kb3ducmV2LnhtbERPTYvCMBS8C/sfwlvYi2iqoCzVKNJV8CZqFzw+mmdT&#10;tnkpTdSuv94IgnMb5ouZLztbiyu1vnKsYDRMQBAXTldcKsiPm8E3CB+QNdaOScE/eVguPnpzTLW7&#10;8Z6uh1CKWMI+RQUmhCaV0heGLPqha4ijdnatxRBpW0rd4i2W21qOk2QqLVYcFww2lBkq/g4XqyBz&#10;06z5nej+qOpyc9mtftan+12pr89uNQMRqAtv8yu91QrGEfB8E5+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yf+6wgAAAN0AAAAPAAAAAAAAAAAAAAAAAJgCAABkcnMvZG93&#10;bnJldi54bWxQSwUGAAAAAAQABAD1AAAAhwMAAAAA&#10;" path="m,l190,e" filled="f" strokeweight=".34pt">
                          <v:path arrowok="t" o:connecttype="custom" o:connectlocs="0,0;190,0" o:connectangles="0,0"/>
                        </v:shape>
                      </v:group>
                      <v:group id="Group 903" o:spid="_x0000_s1919" style="position:absolute;left:5486;top:1649;width:183;height:2" coordorigin="5486,1649" coordsize="1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O4hMUAAADdAAAADwAAAGRycy9kb3ducmV2LnhtbESPQYvCMBSE7wv+h/AE&#10;b2vaiotUo4jo4kGEVUG8PZpnW2xeSpNt6783wsIeh5n5hlmselOJlhpXWlYQjyMQxJnVJecKLufd&#10;5wyE88gaK8uk4EkOVsvBxwJTbTv+ofbkcxEg7FJUUHhfp1K6rCCDbmxr4uDdbWPQB9nkUjfYBbip&#10;ZBJFX9JgyWGhwJo2BWWP069R8N1ht57E2/bwuG+et/P0eD3EpNRo2K/nIDz1/j/8195rBUmS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TuITFAAAA3QAA&#10;AA8AAAAAAAAAAAAAAAAAqgIAAGRycy9kb3ducmV2LnhtbFBLBQYAAAAABAAEAPoAAACcAwAAAAA=&#10;">
                        <v:shape id="Freeform 904" o:spid="_x0000_s1920" style="position:absolute;left:5486;top:1649;width:183;height:2;visibility:visible;mso-wrap-style:square;v-text-anchor:top" coordsize="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jD8sYA&#10;AADdAAAADwAAAGRycy9kb3ducmV2LnhtbESPQWvCQBSE7wX/w/KEXkqzMS1iU1cRReilBaOX3B7Z&#10;ZxKafRt2t0n8926h0OMw880w6+1kOjGQ861lBYskBUFcWd1yreByPj6vQPiArLGzTApu5GG7mT2s&#10;Mdd25BMNRahFLGGfo4ImhD6X0lcNGfSJ7Ymjd7XOYIjS1VI7HGO56WSWpktpsOW40GBP+4aq7+LH&#10;KMjeDuHQndOyftk/XY+uPBVfn5NSj/Np9w4i0BT+w3/0h45clr3C75v4BOTm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jD8sYAAADdAAAADwAAAAAAAAAAAAAAAACYAgAAZHJz&#10;L2Rvd25yZXYueG1sUEsFBgAAAAAEAAQA9QAAAIsDAAAAAA==&#10;" path="m,l183,e" filled="f" strokeweight=".22pt">
                          <v:path arrowok="t" o:connecttype="custom" o:connectlocs="0,0;183,0" o:connectangles="0,0"/>
                        </v:shape>
                      </v:group>
                      <v:group id="Group 905" o:spid="_x0000_s1921" style="position:absolute;left:5489;top:1653;width:173;height:2" coordorigin="5489,1653" coordsize="1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aFa8UAAADdAAAADwAAAGRycy9kb3ducmV2LnhtbESPQYvCMBSE7wv+h/CE&#10;va1pu7hINYqIigcRVgXx9miebbF5KU1s6783wsIeh5n5hpktelOJlhpXWlYQjyIQxJnVJecKzqfN&#10;1wSE88gaK8uk4EkOFvPBxwxTbTv+pfbocxEg7FJUUHhfp1K6rCCDbmRr4uDdbGPQB9nkUjfYBbip&#10;ZBJFP9JgyWGhwJpWBWX348Mo2HbYLb/jdbu/31bP62l8uOxjUupz2C+nIDz1/j/8195pBUmS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2hWvFAAAA3QAA&#10;AA8AAAAAAAAAAAAAAAAAqgIAAGRycy9kb3ducmV2LnhtbFBLBQYAAAAABAAEAPoAAACcAwAAAAA=&#10;">
                        <v:shape id="Freeform 906" o:spid="_x0000_s1922" style="position:absolute;left:5489;top:1653;width:173;height:2;visibility:visible;mso-wrap-style:square;v-text-anchor:top" coordsize="1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MCSMQA&#10;AADdAAAADwAAAGRycy9kb3ducmV2LnhtbESPQWsCMRSE7wX/Q3iCF9Fsc5C6GkVKBUtPbgteH5vn&#10;7uLmZd2kZv33TUHwOMzMN8x6O9hW3Kj3jWMNr/MMBHHpTMOVhp/v/ewNhA/IBlvHpOFOHrab0csa&#10;c+MiH+lWhEokCPscNdQhdLmUvqzJop+7jjh5Z9dbDEn2lTQ9xgS3rVRZtpAWG04LNXb0XlN5KX6t&#10;huNp+qmW16wwcXqOXH0sMX4ZrSfjYbcCEWgIz/CjfTAalFIL+H+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zAkjEAAAA3QAAAA8AAAAAAAAAAAAAAAAAmAIAAGRycy9k&#10;b3ducmV2LnhtbFBLBQYAAAAABAAEAPUAAACJAwAAAAA=&#10;" path="m,l173,e" filled="f" strokeweight=".34pt">
                          <v:path arrowok="t" o:connecttype="custom" o:connectlocs="0,0;173,0" o:connectangles="0,0"/>
                        </v:shape>
                      </v:group>
                      <v:group id="Group 907" o:spid="_x0000_s1923" style="position:absolute;left:5491;top:1657;width:161;height:2" coordorigin="5491,1657" coordsize="1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i+h8YAAADdAAAADwAAAGRycy9kb3ducmV2LnhtbESPT2vCQBTE74V+h+UV&#10;etNNUtQSXUXEFg8i+AeKt0f2mQSzb0N2TeK3dwWhx2FmfsPMFr2pREuNKy0riIcRCOLM6pJzBafj&#10;z+AbhPPIGivLpOBODhbz97cZptp2vKf24HMRIOxSVFB4X6dSuqwgg25oa+LgXWxj0AfZ5FI32AW4&#10;qWQSRWNpsOSwUGBNq4Ky6+FmFPx22C2/4nW7vV5W9/NxtPvbxqTU50e/nILw1Pv/8Ku90QqSJJn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L6HxgAAAN0A&#10;AAAPAAAAAAAAAAAAAAAAAKoCAABkcnMvZG93bnJldi54bWxQSwUGAAAAAAQABAD6AAAAnQMAAAAA&#10;">
                        <v:shape id="Freeform 908" o:spid="_x0000_s1924" style="position:absolute;left:5491;top:1657;width:161;height:2;visibility:visible;mso-wrap-style:square;v-text-anchor:top" coordsize="1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rwv8IA&#10;AADdAAAADwAAAGRycy9kb3ducmV2LnhtbERPz2vCMBS+C/4P4Qm7aWqZo+uMRTvKxk5a3f3RvDXF&#10;5qU0mXb//XIY7Pjx/d4Wk+3FjUbfOVawXiUgiBunO24VXM7VMgPhA7LG3jEp+CEPxW4+22Ku3Z1P&#10;dKtDK2II+xwVmBCGXErfGLLoV24gjtyXGy2GCMdW6hHvMdz2Mk2SJ2mx49hgcKDSUHOtv62CcCib&#10;y+aRq9fqOft4+zwObW02Sj0spv0LiEBT+Bf/ud+1gjRN49z4Jj4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vC/wgAAAN0AAAAPAAAAAAAAAAAAAAAAAJgCAABkcnMvZG93&#10;bnJldi54bWxQSwUGAAAAAAQABAD1AAAAhwMAAAAA&#10;" path="m,l161,e" filled="f" strokeweight=".34pt">
                          <v:path arrowok="t" o:connecttype="custom" o:connectlocs="0,0;161,0" o:connectangles="0,0"/>
                        </v:shape>
                      </v:group>
                      <v:group id="Group 909" o:spid="_x0000_s1925" style="position:absolute;left:5491;top:1662;width:154;height:2" coordorigin="5491,1662" coordsize="1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uPbsYAAADdAAAADwAAAGRycy9kb3ducmV2LnhtbESPT2vCQBTE74V+h+UV&#10;etNNUhQbXUXEFg8i+AeKt0f2mQSzb0N2TeK3dwWhx2FmfsPMFr2pREuNKy0riIcRCOLM6pJzBafj&#10;z2ACwnlkjZVlUnAnB4v5+9sMU2073lN78LkIEHYpKii8r1MpXVaQQTe0NXHwLrYx6INscqkb7ALc&#10;VDKJorE0WHJYKLCmVUHZ9XAzCn477JZf8brdXi+r+/k42v1tY1Lq86NfTkF46v1/+NXeaAVJknzD&#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u49uxgAAAN0A&#10;AAAPAAAAAAAAAAAAAAAAAKoCAABkcnMvZG93bnJldi54bWxQSwUGAAAAAAQABAD6AAAAnQMAAAAA&#10;">
                        <v:shape id="Freeform 910" o:spid="_x0000_s1926" style="position:absolute;left:5491;top:1662;width:154;height:2;visibility:visible;mso-wrap-style:square;v-text-anchor:top" coordsize="1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vX8IA&#10;AADdAAAADwAAAGRycy9kb3ducmV2LnhtbERPzWrCQBC+C32HZQq96cYUShtdRYXQgkpb9QGG7JgE&#10;s7Mhu2ry9p2D0OPH9z9f9q5RN+pC7dnAdJKAIi68rbk0cDrm43dQISJbbDyTgYECLBdPozlm1t/5&#10;l26HWCoJ4ZChgSrGNtM6FBU5DBPfEgt39p3DKLArte3wLuGu0WmSvGmHNUtDhS1tKiouh6uTku/t&#10;T0N7v9sMn/lwbNf7fIsfxrw896sZqEh9/Bc/3F/WQJq+yn55I09A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W9fwgAAAN0AAAAPAAAAAAAAAAAAAAAAAJgCAABkcnMvZG93&#10;bnJldi54bWxQSwUGAAAAAAQABAD1AAAAhwMAAAAA&#10;" path="m,l154,e" filled="f" strokeweight=".34pt">
                          <v:path arrowok="t" o:connecttype="custom" o:connectlocs="0,0;154,0" o:connectangles="0,0"/>
                        </v:shape>
                      </v:group>
                      <v:group id="Group 911" o:spid="_x0000_s1927" style="position:absolute;left:5489;top:1666;width:142;height:2" coordorigin="5489,1666" coordsize="1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QVtcUAAADdAAAADwAAAGRycy9kb3ducmV2LnhtbESPQYvCMBSE7wv+h/AE&#10;b2vaiotUo4jo4kGEVUG8PZpnW2xeSpNt6783wsIeh5n5hlmselOJlhpXWlYQjyMQxJnVJecKLufd&#10;5wyE88gaK8uk4EkOVsvBxwJTbTv+ofbkcxEg7FJUUHhfp1K6rCCDbmxr4uDdbWPQB9nkUjfYBbip&#10;ZBJFX9JgyWGhwJo2BWWP069R8N1ht57E2/bwuG+et/P0eD3EpNRo2K/nIDz1/j/8195rBUky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UFbXFAAAA3QAA&#10;AA8AAAAAAAAAAAAAAAAAqgIAAGRycy9kb3ducmV2LnhtbFBLBQYAAAAABAAEAPoAAACcAwAAAAA=&#10;">
                        <v:shape id="Freeform 912" o:spid="_x0000_s1928" style="position:absolute;left:5489;top:1666;width:142;height:2;visibility:visible;mso-wrap-style:square;v-text-anchor:top" coordsize="1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r0ScUA&#10;AADdAAAADwAAAGRycy9kb3ducmV2LnhtbESPQWsCMRSE74X+h/AKvdWsUZayNYq2CL0UUUvPj83r&#10;7tLNy7qJJv33TUHwOMzMN8xilWwvLjT6zrGG6aQAQVw703Gj4fO4fXoG4QOywd4xafglD6vl/d0C&#10;K+Mi7+lyCI3IEPYVamhDGCopfd2SRT9xA3H2vt1oMWQ5NtKMGDPc9lIVRSktdpwXWhzotaX653C2&#10;GsLuw75FFeNptinTfDffY/mVtH58SOsXEIFSuIWv7XejQamZgv83+Qn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OvRJxQAAAN0AAAAPAAAAAAAAAAAAAAAAAJgCAABkcnMv&#10;ZG93bnJldi54bWxQSwUGAAAAAAQABAD1AAAAigMAAAAA&#10;" path="m,l141,e" filled="f" strokeweight=".22pt">
                          <v:path arrowok="t" o:connecttype="custom" o:connectlocs="0,0;141,0" o:connectangles="0,0"/>
                        </v:shape>
                      </v:group>
                      <v:group id="Group 913" o:spid="_x0000_s1929" style="position:absolute;left:5659;top:81;width:2;height:1474" coordorigin="5659,81" coordsize="2,1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ouWcYAAADdAAAADwAAAGRycy9kb3ducmV2LnhtbESPT2vCQBTE74V+h+UV&#10;vNXNHyySuoqIigcRqoL09sg+k2D2bciuSfz2rlDocZiZ3zCzxWBq0VHrKssK4nEEgji3uuJCwfm0&#10;+ZyCcB5ZY22ZFDzIwWL+/jbDTNuef6g7+kIECLsMFZTeN5mULi/JoBvbhjh4V9sa9EG2hdQt9gFu&#10;aplE0Zc0WHFYKLGhVUn57Xg3CrY99ss0Xnf723X1+D1NDpd9TEqNPoblNwhPg/8P/7V3WkGSpC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ii5ZxgAAAN0A&#10;AAAPAAAAAAAAAAAAAAAAAKoCAABkcnMvZG93bnJldi54bWxQSwUGAAAAAAQABAD6AAAAnQMAAAAA&#10;">
                        <v:shape id="Freeform 914" o:spid="_x0000_s1930" style="position:absolute;left:5659;top:81;width:2;height:1474;visibility:visible;mso-wrap-style:square;v-text-anchor:top" coordsize="2,1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0ezcYA&#10;AADdAAAADwAAAGRycy9kb3ducmV2LnhtbESPQWvCQBSE74L/YXmF3nTTWCSNWcUWhLZ4UWu8PrKv&#10;SWj2bciuMfXXdwuCx2FmvmGy1WAa0VPnassKnqYRCOLC6ppLBV+HzSQB4TyyxsYyKfglB6vleJRh&#10;qu2Fd9TvfSkChF2KCirv21RKV1Rk0E1tSxy8b9sZ9EF2pdQdXgLcNDKOork0WHNYqLClt4qKn/3Z&#10;KPh8fSmuCe62Jr7m7uNsjn1+Oir1+DCsFyA8Df4evrXftYI4nj3D/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0ezcYAAADdAAAADwAAAAAAAAAAAAAAAACYAgAAZHJz&#10;L2Rvd25yZXYueG1sUEsFBgAAAAAEAAQA9QAAAIsDAAAAAA==&#10;" path="m,l,1473e" filled="f" strokeweight=".34678mm">
                          <v:path arrowok="t" o:connecttype="custom" o:connectlocs="0,81;0,1554" o:connectangles="0,0"/>
                        </v:shape>
                      </v:group>
                      <v:group id="Group 915" o:spid="_x0000_s1931" style="position:absolute;left:5717;top:81;width:2;height:1474" coordorigin="5717,81" coordsize="2,1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8TtsUAAADdAAAADwAAAGRycy9kb3ducmV2LnhtbESPQYvCMBSE7wv+h/AE&#10;b2vaistSjSLiigcRVhfE26N5tsXmpTTZtv57Iwgeh5n5hpkve1OJlhpXWlYQjyMQxJnVJecK/k4/&#10;n98gnEfWWFkmBXdysFwMPuaYatvxL7VHn4sAYZeigsL7OpXSZQUZdGNbEwfvahuDPsgml7rBLsBN&#10;JZMo+pIGSw4LBda0Lii7Hf+Ngm2H3Wo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vE7bFAAAA3QAA&#10;AA8AAAAAAAAAAAAAAAAAqgIAAGRycy9kb3ducmV2LnhtbFBLBQYAAAAABAAEAPoAAACcAwAAAAA=&#10;">
                        <v:shape id="Freeform 916" o:spid="_x0000_s1932" style="position:absolute;left:5717;top:81;width:2;height:1474;visibility:visible;mso-wrap-style:square;v-text-anchor:top" coordsize="2,1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MlIcYA&#10;AADdAAAADwAAAGRycy9kb3ducmV2LnhtbESPT2vCQBTE70K/w/KE3nRjCkGjq9hCoS29qNVeH9ln&#10;Esy+DdnNn+bTdwsFj8PM/IbZ7AZTiY4aV1pWsJhHIIgzq0vOFXydXmdLEM4ja6wsk4IfcrDbPkw2&#10;mGrb84G6o89FgLBLUUHhfZ1K6bKCDLq5rYmDd7WNQR9kk0vdYB/gppJxFCXSYMlhocCaXgrKbsfW&#10;KPh4XmXjEg+fJh4v7r015+7yfVbqcTrs1yA8Df4e/m+/aQVx/JTA35vwBO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MlIcYAAADdAAAADwAAAAAAAAAAAAAAAACYAgAAZHJz&#10;L2Rvd25yZXYueG1sUEsFBgAAAAAEAAQA9QAAAIsDAAAAAA==&#10;" path="m,l,1473e" filled="f" strokeweight=".34678mm">
                          <v:path arrowok="t" o:connecttype="custom" o:connectlocs="0,81;0,1554" o:connectangles="0,0"/>
                        </v:shape>
                      </v:group>
                      <v:group id="Group 917" o:spid="_x0000_s1933" style="position:absolute;left:5602;top:1554;width:116;height:113" coordorigin="5602,1554" coordsize="116,1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oWsYAAADdAAAADwAAAGRycy9kb3ducmV2LnhtbESPQWvCQBSE7wX/w/KE&#10;3uomkbYSXUVESw8iVAXx9sg+k2D2bciuSfz3riD0OMzMN8xs0ZtKtNS40rKCeBSBIM6sLjlXcDxs&#10;PiYgnEfWWFkmBXdysJgP3maYatvxH7V7n4sAYZeigsL7OpXSZQUZdCNbEwfvYhuDPsgml7rBLsBN&#10;JZMo+pIGSw4LBda0Kii77m9GwU+H3XIc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sShaxgAAAN0A&#10;AAAPAAAAAAAAAAAAAAAAAKoCAABkcnMvZG93bnJldi54bWxQSwUGAAAAAAQABAD6AAAAnQMAAAAA&#10;">
                        <v:shape id="Freeform 918" o:spid="_x0000_s1934" style="position:absolute;left:5602;top:1554;width:116;height:113;visibility:visible;mso-wrap-style:square;v-text-anchor:top" coordsize="116,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rNv8MA&#10;AADdAAAADwAAAGRycy9kb3ducmV2LnhtbERP3WrCMBS+F/YO4Qx2IzNdB3PWRhkOx0a9sfYBDs2x&#10;KW1OShO1vv1yMdjlx/efbyfbiyuNvnWs4GWRgCCunW65UVCd9s/vIHxA1tg7JgV38rDdPMxyzLS7&#10;8ZGuZWhEDGGfoQITwpBJ6WtDFv3CDcSRO7vRYohwbKQe8RbDbS/TJHmTFluODQYH2hmqu/JiFfwk&#10;xi2brjiU1edqzlVf0NehUOrpcfpYgwg0hX/xn/tbK0jT1zg3vo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rNv8MAAADdAAAADwAAAAAAAAAAAAAAAACYAgAAZHJzL2Rv&#10;d25yZXYueG1sUEsFBgAAAAAEAAQA9QAAAIgDAAAAAA==&#10;" path="m,113l64,94,105,43r7,-21l115,e" filled="f" strokeweight=".34678mm">
                          <v:path arrowok="t" o:connecttype="custom" o:connectlocs="0,1667;64,1648;105,1597;112,1576;115,1554" o:connectangles="0,0,0,0,0"/>
                        </v:shape>
                      </v:group>
                      <v:group id="Group 919" o:spid="_x0000_s1935" style="position:absolute;left:5602;top:1554;width:58;height:58" coordorigin="5602,1554" coordsize="58,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920" o:spid="_x0000_s1936" style="position:absolute;left:5602;top:1554;width:58;height:58;visibility:visible;mso-wrap-style:square;v-text-anchor:top" coordsize="58,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pgWsQA&#10;AADdAAAADwAAAGRycy9kb3ducmV2LnhtbERPS2vCQBC+F/oflil4KbppKFWjq7SC0EMo+ACvQ3ZM&#10;gtnZsLvV2F/fORR6/Pjey/XgOnWlEFvPBl4mGSjiytuWawPHw3Y8AxUTssXOMxm4U4T16vFhiYX1&#10;N97RdZ9qJSEcCzTQpNQXWseqIYdx4nti4c4+OEwCQ61twJuEu07nWfamHbYsDQ32tGmouuy/nfTO&#10;6eN0eP7RX+XpfJzNd9NQllNjRk/D+wJUoiH9i//cn9ZAnr/KfnkjT0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qYFrEAAAA3QAAAA8AAAAAAAAAAAAAAAAAmAIAAGRycy9k&#10;b3ducmV2LnhtbFBLBQYAAAAABAAEAPUAAACJAwAAAAA=&#10;" path="m,58l16,55,40,41,50,29,55,15,57,e" filled="f" strokeweight=".34678mm">
                          <v:path arrowok="t" o:connecttype="custom" o:connectlocs="0,1612;16,1609;40,1595;50,1583;55,1569;57,1554" o:connectangles="0,0,0,0,0,0"/>
                        </v:shape>
                      </v:group>
                      <v:group id="Group 921" o:spid="_x0000_s1937" style="position:absolute;left:5489;top:1612;width:113;height:2" coordorigin="5489,1612" coordsize="1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yMYAAADdAAAADwAAAGRycy9kb3ducmV2LnhtbESPT2vCQBTE7wW/w/IE&#10;b3WT2IpEVxFR6UEK/gHx9sg+k2D2bciuSfz23UKhx2FmfsMsVr2pREuNKy0riMcRCOLM6pJzBZfz&#10;7n0GwnlkjZVlUvAiB6vl4G2BqbYdH6k9+VwECLsUFRTe16mULivIoBvbmjh4d9sY9EE2udQNdgFu&#10;KplE0VQaLDksFFjTpqDscXoaBfsOu/Uk3raHx33zup0/v6+HmJQaDfv1HISn3v+H/9pfWkGSfM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mbIxgAAAN0A&#10;AAAPAAAAAAAAAAAAAAAAAKoCAABkcnMvZG93bnJldi54bWxQSwUGAAAAAAQABAD6AAAAnQMAAAAA&#10;">
                        <v:shape id="Freeform 922" o:spid="_x0000_s1938" style="position:absolute;left:5489;top:1612;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kSNsUA&#10;AADdAAAADwAAAGRycy9kb3ducmV2LnhtbESP0WrCQBRE34X+w3ILfaubRrEaXaUVBX0p1foB1+w1&#10;G5q9G7LbJP69KxR8HGbmDLNY9bYSLTW+dKzgbZiAIM6dLrlQcPrZvk5B+ICssXJMCq7kYbV8Giww&#10;067jA7XHUIgIYZ+hAhNCnUnpc0MW/dDVxNG7uMZiiLIppG6wi3BbyTRJJtJiyXHBYE1rQ/nv8c8q&#10;GJnvTULv008+49d5lnf7oj3slXp57j/mIAL14RH+b++0gjQdp3B/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RI2xQAAAN0AAAAPAAAAAAAAAAAAAAAAAJgCAABkcnMv&#10;ZG93bnJldi54bWxQSwUGAAAAAAQABAD1AAAAigMAAAAA&#10;" path="m113,l,e" filled="f" strokeweight=".34678mm">
                          <v:path arrowok="t" o:connecttype="custom" o:connectlocs="113,0;0,0" o:connectangles="0,0"/>
                        </v:shape>
                      </v:group>
                      <v:group id="Group 923" o:spid="_x0000_s1939" style="position:absolute;left:5489;top:1667;width:113;height:2" coordorigin="5489,1667" coordsize="1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xdJMYAAADdAAAADwAAAGRycy9kb3ducmV2LnhtbESPQWvCQBSE7wX/w/KE&#10;3uomsS0SXUVESw8iVAXx9sg+k2D2bciuSfz3riD0OMzMN8xs0ZtKtNS40rKCeBSBIM6sLjlXcDxs&#10;PiYgnEfWWFkmBXdysJgP3maYatvxH7V7n4sAYZeigsL7OpXSZQUZdCNbEwfvYhuDPsgml7rBLsBN&#10;JZMo+pYGSw4LBda0Kii77m9GwU+H3XIcr9vt9bK6nw9fu9M2JqXeh/1yCsJT7//Dr/avVpAkn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F0kxgAAAN0A&#10;AAAPAAAAAAAAAAAAAAAAAKoCAABkcnMvZG93bnJldi54bWxQSwUGAAAAAAQABAD6AAAAnQMAAAAA&#10;">
                        <v:shape id="Freeform 924" o:spid="_x0000_s1940" style="position:absolute;left:5489;top:1667;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wv2cUA&#10;AADdAAAADwAAAGRycy9kb3ducmV2LnhtbESP3WrCQBSE7wu+w3IE7+rGKFWjq9jSQr0R/x7gmD1m&#10;g9mzIbtN0rfvFgq9HGbmG2a97W0lWmp86VjBZJyAIM6dLrlQcL18PC9A+ICssXJMCr7Jw3YzeFpj&#10;pl3HJ2rPoRARwj5DBSaEOpPS54Ys+rGriaN3d43FEGVTSN1gF+G2kmmSvEiLJccFgzW9Gcof5y+r&#10;YGqO7wnNF698w8NtmXf7oj3tlRoN+90KRKA+/If/2p9aQZrOZv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rC/ZxQAAAN0AAAAPAAAAAAAAAAAAAAAAAJgCAABkcnMv&#10;ZG93bnJldi54bWxQSwUGAAAAAAQABAD1AAAAigMAAAAA&#10;" path="m113,l,e" filled="f" strokeweight=".34678mm">
                          <v:path arrowok="t" o:connecttype="custom" o:connectlocs="113,0;0,0" o:connectangles="0,0"/>
                        </v:shape>
                      </v:group>
                      <v:group id="Group 925" o:spid="_x0000_s1941" style="position:absolute;left:5486;top:1612;width:5;height:56" coordorigin="5486,1612" coordsize="5,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lgy8YAAADdAAAADwAAAGRycy9kb3ducmV2LnhtbESPQWvCQBSE74L/YXmC&#10;t7pJrEWiq4hY8SCFqiDeHtlnEsy+DdltEv99t1DwOMzMN8xy3ZtKtNS40rKCeBKBIM6sLjlXcDl/&#10;vs1BOI+ssbJMCp7kYL0aDpaYatvxN7Unn4sAYZeigsL7OpXSZQUZdBNbEwfvbhuDPsgml7rBLsBN&#10;JZMo+pAGSw4LBda0LSh7nH6Mgn2H3WYa79rj47593s6zr+sxJqXGo36zAOGp96/wf/ugFSTJ+w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KWDLxgAAAN0A&#10;AAAPAAAAAAAAAAAAAAAAAKoCAABkcnMvZG93bnJldi54bWxQSwUGAAAAAAQABAD6AAAAnQMAAAAA&#10;">
                        <v:shape id="Freeform 926" o:spid="_x0000_s1942" style="position:absolute;left:5486;top:1612;width:5;height:56;visibility:visible;mso-wrap-style:square;v-text-anchor:top" coordsize="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85C8UA&#10;AADdAAAADwAAAGRycy9kb3ducmV2LnhtbESPQWvCQBSE7wX/w/IEb3VjsCFEVxGhRYSCVS/eHtln&#10;Nph9m2a3Jv33XUHocZiZb5jlerCNuFPna8cKZtMEBHHpdM2VgvPp/TUH4QOyxsYxKfglD+vV6GWJ&#10;hXY9f9H9GCoRIewLVGBCaAspfWnIop+6ljh6V9dZDFF2ldQd9hFuG5kmSSYt1hwXDLa0NVTejj9W&#10;wedHdpn3vTmwzr/d2yHPbn63V2oyHjYLEIGG8B9+tndaQZrOM3i8i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jzkLxQAAAN0AAAAPAAAAAAAAAAAAAAAAAJgCAABkcnMv&#10;ZG93bnJldi54bWxQSwUGAAAAAAQABAD1AAAAigMAAAAA&#10;" path="m3,l,7,,33,5,43r,10l3,55e" filled="f" strokeweight=".17322mm">
                          <v:path arrowok="t" o:connecttype="custom" o:connectlocs="3,1612;0,1619;0,1645;5,1655;5,1665;3,1667" o:connectangles="0,0,0,0,0,0"/>
                        </v:shape>
                      </v:group>
                      <v:group id="Group 927" o:spid="_x0000_s1943" style="position:absolute;left:5659;top:78;width:58;height:5" coordorigin="5659,78" coordsize="5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dbJ8YAAADdAAAADwAAAGRycy9kb3ducmV2LnhtbESPQWvCQBSE74X+h+UV&#10;vOkmsbaSuopILR5EUAvF2yP7TILZtyG7JvHfu4LQ4zAz3zCzRW8q0VLjSssK4lEEgjizuuRcwe9x&#10;PZyCcB5ZY2WZFNzIwWL++jLDVNuO99QefC4ChF2KCgrv61RKlxVk0I1sTRy8s20M+iCbXOoGuwA3&#10;lUyi6EMaLDksFFjTqqDscrgaBT8ddstx/N1uL+fV7XSc7P62MSk1eOuXXyA89f4//GxvtIIkef+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t1snxgAAAN0A&#10;AAAPAAAAAAAAAAAAAAAAAKoCAABkcnMvZG93bnJldi54bWxQSwUGAAAAAAQABAD6AAAAnQMAAAAA&#10;">
                        <v:shape id="Freeform 928" o:spid="_x0000_s1944" style="position:absolute;left:5659;top:78;width:58;height:5;visibility:visible;mso-wrap-style:square;v-text-anchor:top" coordsize="5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koRsIA&#10;AADdAAAADwAAAGRycy9kb3ducmV2LnhtbERPTWsCMRC9F/ofwhS81axLactqFFEKehFqpb2Om+nu&#10;0s0kJFFXf33nUOjx8b5ni8H16kwxdZ4NTMYFKOLa244bA4ePt8dXUCkjW+w9k4ErJVjM7+9mWFl/&#10;4Xc673OjJIRThQbanEOldapbcpjGPhAL9+2jwywwNtpGvEi463VZFM/aYcfS0GKgVUv1z/7kpDc1&#10;L/1XCCfCiLvd4bjebD9vxowehuUUVKYh/4v/3BtroCyfZK68kSe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eShGwgAAAN0AAAAPAAAAAAAAAAAAAAAAAJgCAABkcnMvZG93&#10;bnJldi54bWxQSwUGAAAAAAQABAD1AAAAhwMAAAAA&#10;" path="m,3l10,5r19,l34,3r7,l46,r7,l58,3e" filled="f" strokeweight=".17322mm">
                          <v:path arrowok="t" o:connecttype="custom" o:connectlocs="0,81;10,83;29,83;34,81;41,81;46,78;53,78;58,81" o:connectangles="0,0,0,0,0,0,0,0"/>
                        </v:shape>
                      </v:group>
                      <v:group id="Group 929" o:spid="_x0000_s1945" style="position:absolute;left:5028;top:1367;width:34;height:34" coordorigin="5028,1367" coordsize="3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RqzsYAAADdAAAADwAAAGRycy9kb3ducmV2LnhtbESPQWvCQBSE74X+h+UV&#10;vOkmsZaauopILR5EUAvF2yP7TILZtyG7JvHfu4LQ4zAz3zCzRW8q0VLjSssK4lEEgjizuuRcwe9x&#10;PfwE4TyyxsoyKbiRg8X89WWGqbYd76k9+FwECLsUFRTe16mULivIoBvZmjh4Z9sY9EE2udQNdgFu&#10;KplE0Yc0WHJYKLCmVUHZ5XA1Cn467Jbj+LvdXs6r2+k42f1tY1Jq8NYvv0B46v1/+NneaAVJ8j6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ZGrOxgAAAN0A&#10;AAAPAAAAAAAAAAAAAAAAAKoCAABkcnMvZG93bnJldi54bWxQSwUGAAAAAAQABAD6AAAAnQMAAAAA&#10;">
                        <v:shape id="Freeform 930" o:spid="_x0000_s1946" style="position:absolute;left:5028;top:1367;width:34;height:34;visibility:visible;mso-wrap-style:square;v-text-anchor:top" coordsize="3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vAXsQA&#10;AADdAAAADwAAAGRycy9kb3ducmV2LnhtbESPwWoCMRCG74W+Q5iCt5o1VJHVKKVQaKEg2nofNuNm&#10;dTNZNnFd375zKPQ4/PN/M996O4ZWDdSnJrKF2bQARVxF13Bt4ef7/XkJKmVkh21ksnCnBNvN48Ma&#10;SxdvvKfhkGslEE4lWvA5d6XWqfIUME1jRyzZKfYBs4x9rV2PN4GHVpuiWOiADcsFjx29eaouh2sQ&#10;yuipqw2edy+fg9kdizS/zr6snTyNrytQmcb8v/zX/nAWjJnL/2IjJq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rwF7EAAAA3QAAAA8AAAAAAAAAAAAAAAAAmAIAAGRycy9k&#10;b3ducmV2LnhtbFBLBQYAAAAABAAEAPUAAACJAwAAAAA=&#10;" path="m34,17l31,10,26,2,17,,10,2,2,10,,17r2,9l10,31r7,3l26,31r5,-5l34,17xe" filled="f" strokeweight=".34678mm">
                          <v:path arrowok="t" o:connecttype="custom" o:connectlocs="34,1384;31,1377;26,1369;17,1367;10,1369;2,1377;0,1384;2,1393;10,1398;17,1401;26,1398;31,1393;34,1384" o:connectangles="0,0,0,0,0,0,0,0,0,0,0,0,0"/>
                        </v:shape>
                      </v:group>
                      <v:group id="Group 931" o:spid="_x0000_s1947" style="position:absolute;left:5035;top:1372;width:22;height:24" coordorigin="5035,1372" coordsize="2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vwFcUAAADdAAAADwAAAGRycy9kb3ducmV2LnhtbESPQYvCMBSE7wv+h/CE&#10;va1pu7hINYqIigcRVgXx9miebbF5KU1s6783wsIeh5n5hpktelOJlhpXWlYQjyIQxJnVJecKzqfN&#10;1wSE88gaK8uk4EkOFvPBxwxTbTv+pfbocxEg7FJUUHhfp1K6rCCDbmRr4uDdbGPQB9nkUjfYBbip&#10;ZBJFP9JgyWGhwJpWBWX348Mo2HbYLb/jdbu/31bP62l8uOxjUupz2C+nIDz1/j/8195pBUkyju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8BXFAAAA3QAA&#10;AA8AAAAAAAAAAAAAAAAAqgIAAGRycy9kb3ducmV2LnhtbFBLBQYAAAAABAAEAPoAAACcAwAAAAA=&#10;">
                        <v:shape id="Freeform 932" o:spid="_x0000_s1948" style="position:absolute;left:5035;top:1372;width:22;height:24;visibility:visible;mso-wrap-style:square;v-text-anchor:top" coordsize="2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YdUcIA&#10;AADdAAAADwAAAGRycy9kb3ducmV2LnhtbESPQYvCMBSE74L/ITzBm6YtukjXWBZF6E3WFbw+mrdt&#10;2ealNLHGf28EYY/DzHzDbItgOjHS4FrLCtJlAoK4srrlWsHl57jYgHAeWWNnmRQ8yEGxm062mGt7&#10;528az74WEcIuRwWN930upasaMuiWtieO3q8dDPooh1rqAe8RbjqZJcmHNNhyXGiwp31D1d/5ZhSc&#10;3CEtzZqcv9C1TcOqPIXeKjWfha9PEJ6C/w+/26VWkGXrDF5v4hO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Rh1RwgAAAN0AAAAPAAAAAAAAAAAAAAAAAJgCAABkcnMvZG93&#10;bnJldi54bWxQSwUGAAAAAAQABAD1AAAAhwMAAAAA&#10;" path="m22,12l19,7,15,2,10,,5,2,,7,,19r10,5l19,19r3,-7xe" filled="f" strokeweight=".34678mm">
                          <v:path arrowok="t" o:connecttype="custom" o:connectlocs="22,1384;19,1379;15,1374;10,1372;5,1374;0,1379;0,1391;10,1396;19,1391;22,1384" o:connectangles="0,0,0,0,0,0,0,0,0,0"/>
                        </v:shape>
                      </v:group>
                      <v:group id="Group 933" o:spid="_x0000_s1949" style="position:absolute;left:5045;top:1384;width:161;height:444" coordorigin="5045,1384" coordsize="161,4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XL+cUAAADdAAAADwAAAGRycy9kb3ducmV2LnhtbESPQYvCMBSE7wv+h/AE&#10;b2vaistSjSLiigcRVhfE26N5tsXmpTTZtv57Iwgeh5n5hpkve1OJlhpXWlYQjyMQxJnVJecK/k4/&#10;n98gnEfWWFkmBXdysFwMPuaYatvxL7VHn4sAYZeigsL7OpXSZQUZdGNbEwfvahuDPsgml7rBLsBN&#10;JZMo+pIGSw4LBda0Lii7Hf+Ngm2H3WoSb9r97bq+X07Tw3kfk1KjYb+agfDU+3f41d5pBUkyn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hVy/nFAAAA3QAA&#10;AA8AAAAAAAAAAAAAAAAAqgIAAGRycy9kb3ducmV2LnhtbFBLBQYAAAAABAAEAPoAAACcAwAAAAA=&#10;">
                        <v:shape id="Freeform 934" o:spid="_x0000_s1950" style="position:absolute;left:5045;top:1384;width:161;height:444;visibility:visible;mso-wrap-style:square;v-text-anchor:top" coordsize="16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ZsUA&#10;AADdAAAADwAAAGRycy9kb3ducmV2LnhtbESPQUsDMRSE74L/ITzBm812qyLbpqUUtwiejELp7bF5&#10;btZuXpYkdtd/bwShx2FmvmFWm8n14kwhdp4VzGcFCOLGm45bBR/v9d0TiJiQDfaeScEPRdisr69W&#10;WBk/8huddWpFhnCsUIFNaaikjI0lh3HmB+LsffrgMGUZWmkCjhnuelkWxaN02HFesDjQzlJz0t9O&#10;Qa2PrQ36MH3Vz6/7Ue4XB40LpW5vpu0SRKIpXcL/7RejoCwf7uHvTX4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2dZmxQAAAN0AAAAPAAAAAAAAAAAAAAAAAJgCAABkcnMv&#10;ZG93bnJldi54bWxQSwUGAAAAAAQABAD1AAAAigMAAAAA&#10;" path="m,l161,444e" filled="f" strokeweight=".17322mm">
                          <v:path arrowok="t" o:connecttype="custom" o:connectlocs="0,1384;161,1828" o:connectangles="0,0"/>
                        </v:shape>
                      </v:group>
                      <v:group id="Group 935" o:spid="_x0000_s1951" style="position:absolute;left:5717;top:803;width:108;height:80" coordorigin="5717,803" coordsize="10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D2FsYAAADdAAAADwAAAGRycy9kb3ducmV2LnhtbESPQWuDQBSE74H+h+UV&#10;ektWLZZgs4YQktJDKNQEQm8P90VF9624WzX/vlso9DjMzDfMZjubTow0uMaygngVgSAurW64UnA5&#10;H5drEM4ja+wsk4I7OdjmD4sNZtpO/Elj4SsRIOwyVFB732dSurImg25le+Lg3exg0Ac5VFIPOAW4&#10;6WQSRS/SYMNhocae9jWVbfFtFLxNOO2e48N4am/7+9c5/bieYlLq6XHevYLwNPv/8F/7XStIkj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8PYWxgAAAN0A&#10;AAAPAAAAAAAAAAAAAAAAAKoCAABkcnMvZG93bnJldi54bWxQSwUGAAAAAAQABAD6AAAAnQMAAAAA&#10;">
                        <v:shape id="Freeform 936" o:spid="_x0000_s1952" style="position:absolute;left:5717;top:803;width:108;height:80;visibility:visible;mso-wrap-style:square;v-text-anchor:top" coordsize="10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xYmsYA&#10;AADdAAAADwAAAGRycy9kb3ducmV2LnhtbESPzW7CMBCE75X6DtZW6q04RCoqAYMQqG3ELfzcl3hJ&#10;AvE62C6kb18jVeI4mplvNNN5b1pxJecbywqGgwQEcWl1w5WC3fbz7QOED8gaW8uk4Jc8zGfPT1PM&#10;tL1xQddNqESEsM9QQR1Cl0npy5oM+oHtiKN3tM5giNJVUju8RbhpZZokI2mw4bhQY0fLmsrz5sco&#10;+P4a5vl43xfL83jvDsfTxRartVKvL/1iAiJQHx7h/3auFaTp+wjub+IT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xYmsYAAADdAAAADwAAAAAAAAAAAAAAAACYAgAAZHJz&#10;L2Rvd25yZXYueG1sUEsFBgAAAAAEAAQA9QAAAIsDAAAAAA==&#10;" path="m79,l,79,108,50e" filled="f" strokeweight=".17322mm">
                          <v:path arrowok="t" o:connecttype="custom" o:connectlocs="79,803;0,882;108,853" o:connectangles="0,0,0"/>
                        </v:shape>
                      </v:group>
                      <v:group id="Group 937" o:spid="_x0000_s1953" style="position:absolute;left:5717;top:803;width:108;height:80" coordorigin="5717,803" coordsize="10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938" o:spid="_x0000_s1954" style="position:absolute;left:5717;top:803;width:108;height:80;visibility:visible;mso-wrap-style:square;v-text-anchor:top" coordsize="10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mcOcMA&#10;AADdAAAADwAAAGRycy9kb3ducmV2LnhtbERPy4rCMBTdD/gP4QqzG1MLI0NtKj4QBXExKuLy2lzb&#10;anNTmqidv58sBJeH804nnanFg1pXWVYwHEQgiHOrKy4UHPbLrx8QziNrrC2Tgj9yMMl6Hykm2j75&#10;lx47X4gQwi5BBaX3TSKly0sy6Aa2IQ7cxbYGfYBtIXWLzxBuahlH0UgarDg0lNjQvKT8trsbBbPc&#10;zxab031zjq7b4yleVbq5zZX67HfTMQhPnX+LX+61VhDH32FueBOegM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mcOcMAAADdAAAADwAAAAAAAAAAAAAAAACYAgAAZHJzL2Rv&#10;d25yZXYueG1sUEsFBgAAAAAEAAQA9QAAAIgDAAAAAA==&#10;" path="m79,l,79,108,50,79,xe" fillcolor="black" stroked="f">
                          <v:path arrowok="t" o:connecttype="custom" o:connectlocs="79,803;0,882;108,853;79,803" o:connectangles="0,0,0,0"/>
                        </v:shape>
                      </v:group>
                      <v:group id="Group 939" o:spid="_x0000_s1955" style="position:absolute;left:5796;top:803;width:29;height:51" coordorigin="5796,803" coordsize="2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940" o:spid="_x0000_s1956" style="position:absolute;left:5796;top:803;width:29;height:51;visibility:visible;mso-wrap-style:square;v-text-anchor:top" coordsize="2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W0DsMA&#10;AADdAAAADwAAAGRycy9kb3ducmV2LnhtbERPW0vDMBR+F/wP4Qh7EZeu0DHrsuEEYYhQdvH92ByT&#10;YnNSkmyr/948DPb48d2X69H14kwhdp4VzKYFCOLW646NguPh/WkBIiZkjb1nUvBHEdar+7sl1tpf&#10;eEfnfTIih3CsUYFNaailjK0lh3HqB+LM/fjgMGUYjNQBLznc9bIsirl02HFusDjQm6X2d39yCh43&#10;X4tv056eTfpoPqsmVM1gK6UmD+PrC4hEY7qJr+6tVlCW87w/v8lP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W0DsMAAADdAAAADwAAAAAAAAAAAAAAAACYAgAAZHJzL2Rv&#10;d25yZXYueG1sUEsFBgAAAAAEAAQA9QAAAIgDAAAAAA==&#10;" path="m,l29,50e" filled="f" strokeweight=".17322mm">
                          <v:path arrowok="t" o:connecttype="custom" o:connectlocs="0,803;29,853" o:connectangles="0,0"/>
                        </v:shape>
                      </v:group>
                      <v:group id="Group 941" o:spid="_x0000_s1957" style="position:absolute;left:3811;top:83;width:51;height:29" coordorigin="3811,83" coordsize="5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942" o:spid="_x0000_s1958" style="position:absolute;left:3811;top:83;width:51;height:29;visibility:visible;mso-wrap-style:square;v-text-anchor:top" coordsize="5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Xg8YA&#10;AADdAAAADwAAAGRycy9kb3ducmV2LnhtbESPQWvCQBSE74X+h+UVvEjdNFKR1FWKUPRgKYlCr4/s&#10;azY0+zbsbjT+e1co9DjMzDfMajPaTpzJh9axgpdZBoK4drrlRsHp+PG8BBEissbOMSm4UoDN+vFh&#10;hYV2Fy7pXMVGJAiHAhWYGPtCylAbshhmridO3o/zFmOSvpHa4yXBbSfzLFtIiy2nBYM9bQ3Vv9Vg&#10;FXTfdvj8mk79azk0891hawamUqnJ0/j+BiLSGP/Df+29VpDnixzub9IT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bXg8YAAADdAAAADwAAAAAAAAAAAAAAAACYAgAAZHJz&#10;L2Rvd25yZXYueG1sUEsFBgAAAAAEAAQA9QAAAIsDAAAAAA==&#10;" path="m51,l,29e" filled="f" strokeweight=".17322mm">
                          <v:path arrowok="t" o:connecttype="custom" o:connectlocs="51,83;0,112" o:connectangles="0,0"/>
                        </v:shape>
                      </v:group>
                      <v:group id="Group 943" o:spid="_x0000_s1959" style="position:absolute;left:2878;top:1619;width:44;height:2" coordorigin="2878,1619" coordsize="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944" o:spid="_x0000_s1960" style="position:absolute;left:2878;top:1619;width:44;height:2;visibility:visible;mso-wrap-style:square;v-text-anchor:top" coordsize="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qd/MUA&#10;AADdAAAADwAAAGRycy9kb3ducmV2LnhtbESPT4vCMBTE7wt+h/AEb2tqKSLVKP7BxduyKqi3R/Ns&#10;S5uXkmS1fvvNwsIeh5n5DbNY9aYVD3K+tqxgMk5AEBdW11wqOJ/27zMQPiBrbC2Tghd5WC0HbwvM&#10;tX3yFz2OoRQRwj5HBVUIXS6lLyoy6Me2I47e3TqDIUpXSu3wGeGmlWmSTKXBmuNChR1tKyqa47dR&#10;4Gafa5psst2hufG+aT+up4vPlBoN+/UcRKA+/If/2getIE2nGfy+i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Cp38xQAAAN0AAAAPAAAAAAAAAAAAAAAAAJgCAABkcnMv&#10;ZG93bnJldi54bWxQSwUGAAAAAAQABAD1AAAAigMAAAAA&#10;" path="m,l43,e" filled="f" strokeweight=".17322mm">
                          <v:path arrowok="t" o:connecttype="custom" o:connectlocs="0,0;43,0" o:connectangles="0,0"/>
                        </v:shape>
                      </v:group>
                      <v:group id="Group 945" o:spid="_x0000_s1961" style="position:absolute;left:3019;top:1619;width:46;height:2" coordorigin="3019,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8q8UAAADdAAAADwAAAGRycy9kb3ducmV2LnhtbESPQYvCMBSE7wv+h/AE&#10;b2vairJUo4i44kGE1QXx9miebbF5KU22rf/eCMIeh5n5hlmselOJlhpXWlYQjyMQxJnVJecKfs/f&#10;n18gnEfWWFkmBQ9ysFoOPhaYatvxD7Unn4sAYZeigsL7OpXSZQUZdGNbEwfvZhuDPsgml7rBLsBN&#10;JZMomkmDJYeFAmvaFJTdT39Gwa7Dbj2Jt+3hfts8rufp8XKISanRsF/PQXjq/X/43d5rBUkym8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cPKvFAAAA3QAA&#10;AA8AAAAAAAAAAAAAAAAAqgIAAGRycy9kb3ducmV2LnhtbFBLBQYAAAAABAAEAPoAAACcAwAAAAA=&#10;">
                        <v:shape id="Freeform 946" o:spid="_x0000_s1962" style="position:absolute;left:3019;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17sQA&#10;AADdAAAADwAAAGRycy9kb3ducmV2LnhtbESPT4vCMBTE74LfIbwFb5puD1W6RnFdFvXov/X6bJ5t&#10;2ealNLHWb28EweMwM79hpvPOVKKlxpWWFXyOIhDEmdUl5woO+9/hBITzyBory6TgTg7ms35viqm2&#10;N95Su/O5CBB2KSoovK9TKV1WkEE3sjVx8C62MeiDbHKpG7wFuKlkHEWJNFhyWCiwpmVB2f/uahSc&#10;xmsbnVbZ3/3HHb7b87Fe7NuNUoOPbvEFwlPn3+FXe60VxHGSwPNNe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Dte7EAAAA3QAAAA8AAAAAAAAAAAAAAAAAmAIAAGRycy9k&#10;b3ducmV2LnhtbFBLBQYAAAAABAAEAPUAAACJAwAAAAA=&#10;" path="m,l46,e" filled="f" strokeweight=".17322mm">
                          <v:path arrowok="t" o:connecttype="custom" o:connectlocs="0,0;46,0" o:connectangles="0,0"/>
                        </v:shape>
                      </v:group>
                      <v:group id="Group 947" o:spid="_x0000_s1963" style="position:absolute;left:3161;top:1619;width:44;height:2" coordorigin="3161,1619" coordsize="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IHR8YAAADdAAAADwAAAGRycy9kb3ducmV2LnhtbESPQWvCQBSE74L/YXmC&#10;t7pJpFaiq4hY8SCFqiDeHtlnEsy+DdltEv99t1DwOMzMN8xy3ZtKtNS40rKCeBKBIM6sLjlXcDl/&#10;vs1BOI+ssbJMCp7kYL0aDpaYatvxN7Unn4sAYZeigsL7OpXSZQUZdBNbEwfvbhuDPsgml7rBLsBN&#10;JZMomkmDJYeFAmvaFpQ9Tj9Gwb7DbjONd+3xcd8+b+f3r+sxJqXGo36zAOGp96/wf/ugFSTJ7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AgdHxgAAAN0A&#10;AAAPAAAAAAAAAAAAAAAAAKoCAABkcnMvZG93bnJldi54bWxQSwUGAAAAAAQABAD6AAAAnQMAAAAA&#10;">
                        <v:shape id="Freeform 948" o:spid="_x0000_s1964" style="position:absolute;left:3161;top:1619;width:44;height:2;visibility:visible;mso-wrap-style:square;v-text-anchor:top" coordsize="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eX+cEA&#10;AADdAAAADwAAAGRycy9kb3ducmV2LnhtbERPTYvCMBC9C/sfwgh709QiIl2j6IqLN9EKrrehGdvS&#10;ZlKSqN1/vzkIHh/ve7HqTSse5HxtWcFknIAgLqyuuVRwznejOQgfkDW2lknBH3lYLT8GC8y0ffKR&#10;HqdQihjCPkMFVQhdJqUvKjLox7YjjtzNOoMhQldK7fAZw00r0ySZSYM1x4YKO/quqGhOd6PAzQ9r&#10;mmym231z5V3T/vzmFz9V6nPYr79ABOrDW/xy77WCNJ3FufFNf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Hl/nBAAAA3QAAAA8AAAAAAAAAAAAAAAAAmAIAAGRycy9kb3du&#10;cmV2LnhtbFBLBQYAAAAABAAEAPUAAACGAwAAAAA=&#10;" path="m,l43,e" filled="f" strokeweight=".17322mm">
                          <v:path arrowok="t" o:connecttype="custom" o:connectlocs="0,0;43,0" o:connectangles="0,0"/>
                        </v:shape>
                      </v:group>
                      <v:group id="Group 949" o:spid="_x0000_s1965" style="position:absolute;left:3302;top:1619;width:46;height:2" coordorigin="3302,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shape id="Freeform 950" o:spid="_x0000_s1966" style="position:absolute;left:3302;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8e3MAA&#10;AADdAAAADwAAAGRycy9kb3ducmV2LnhtbERPuY7CMBDtkfgHa5DowCEFrAIGcQgB5XK2QzwkEfE4&#10;ik0If4+LlbZ8evds0ZpSNFS7wrKC0TACQZxaXXCm4HzaDn5AOI+ssbRMCj7kYDHvdmaYaPvmX2qO&#10;PhMhhF2CCnLvq0RKl+Zk0A1tRRy4h60N+gDrTOoa3yHclDKOorE0WHBoyLGidU7p8/gyCm6TvY1u&#10;u/T62bjzqrlfquWpOSjV77XLKQhPrf8X/7n3WkEcT8L+8CY8AT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z8e3MAAAADdAAAADwAAAAAAAAAAAAAAAACYAgAAZHJzL2Rvd25y&#10;ZXYueG1sUEsFBgAAAAAEAAQA9QAAAIUDAAAAAA==&#10;" path="m,l46,e" filled="f" strokeweight=".17322mm">
                          <v:path arrowok="t" o:connecttype="custom" o:connectlocs="0,0;46,0" o:connectangles="0,0"/>
                        </v:shape>
                      </v:group>
                      <v:group id="Group 951" o:spid="_x0000_s1967" style="position:absolute;left:3444;top:1619;width:46;height:2" coordorigin="3444,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6sdcYAAADdAAAADwAAAGRycy9kb3ducmV2LnhtbESPT2vCQBTE7wW/w/IE&#10;b3WTSKtEVxFR6UEK/gHx9sg+k2D2bciuSfz23UKhx2FmfsMsVr2pREuNKy0riMcRCOLM6pJzBZfz&#10;7n0GwnlkjZVlUvAiB6vl4G2BqbYdH6k9+VwECLsUFRTe16mULivIoBvbmjh4d9sY9EE2udQNdgFu&#10;KplE0ac0WHJYKLCmTUHZ4/Q0CvYddutJvG0Pj/vmdTt/fF8PMSk1GvbrOQhPvf8P/7W/tIIkmc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qx1xgAAAN0A&#10;AAAPAAAAAAAAAAAAAAAAAKoCAABkcnMvZG93bnJldi54bWxQSwUGAAAAAAQABAD6AAAAnQMAAAAA&#10;">
                        <v:shape id="Freeform 952" o:spid="_x0000_s1968" style="position:absolute;left:3444;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ElMMQA&#10;AADdAAAADwAAAGRycy9kb3ducmV2LnhtbESPT4vCMBTE74LfITxhb5rawyrVKK4iuketf65vm7dt&#10;2ealNLHWb78RBI/DzPyGmS87U4mWGldaVjAeRSCIM6tLzhWc0u1wCsJ5ZI2VZVLwIAfLRb83x0Tb&#10;Ox+oPfpcBAi7BBUU3teJlC4ryKAb2Zo4eL+2MeiDbHKpG7wHuKlkHEWf0mDJYaHAmtYFZX/Hm1Fw&#10;nextdN1ll8fGnb7an3O9SttvpT4G3WoGwlPn3+FXe68VxPEkhueb8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hJTDEAAAA3QAAAA8AAAAAAAAAAAAAAAAAmAIAAGRycy9k&#10;b3ducmV2LnhtbFBLBQYAAAAABAAEAPUAAACJAwAAAAA=&#10;" path="m,l46,e" filled="f" strokeweight=".17322mm">
                          <v:path arrowok="t" o:connecttype="custom" o:connectlocs="0,0;46,0" o:connectangles="0,0"/>
                        </v:shape>
                      </v:group>
                      <v:group id="Group 953" o:spid="_x0000_s1969" style="position:absolute;left:3727;top:1619;width:46;height:2" coordorigin="3727,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XmcYAAADdAAAADwAAAGRycy9kb3ducmV2LnhtbESPQWvCQBSE7wX/w/KE&#10;3uomkbYSXUVESw8iVAXx9sg+k2D2bciuSfz3riD0OMzMN8xs0ZtKtNS40rKCeBSBIM6sLjlXcDxs&#10;PiYgnEfWWFkmBXdysJgP3maYatvxH7V7n4sAYZeigsL7OpXSZQUZdCNbEwfvYhuDPsgml7rBLsBN&#10;JZMo+pIGSw4LBda0Kii77m9GwU+H3XIcr9vt9bK6nw+fu9M2JqXeh/1yCsJT7//Dr/avVpAk3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4JeZxgAAAN0A&#10;AAAPAAAAAAAAAAAAAAAAAKoCAABkcnMvZG93bnJldi54bWxQSwUGAAAAAAQABAD6AAAAnQMAAAAA&#10;">
                        <v:shape id="Freeform 954" o:spid="_x0000_s1970" style="position:absolute;left:3727;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QY38UA&#10;AADdAAAADwAAAGRycy9kb3ducmV2LnhtbESPT4vCMBTE78J+h/AW9qapZdGlGsVdEfXon9Xrs3m2&#10;xealNLHWb28EweMwM79hxtPWlKKh2hWWFfR7EQji1OqCMwX73aL7A8J5ZI2lZVJwJwfTyUdnjIm2&#10;N95Qs/WZCBB2CSrIva8SKV2ak0HXsxVx8M62NuiDrDOpa7wFuCllHEUDabDgsJBjRX85pZft1Sg4&#10;Dlc2Oi7Tw33u9r/N6b+a7Zq1Ul+f7WwEwlPr3+FXe6UVxPHwG55vwhO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BBjfxQAAAN0AAAAPAAAAAAAAAAAAAAAAAJgCAABkcnMv&#10;ZG93bnJldi54bWxQSwUGAAAAAAQABAD1AAAAigMAAAAA&#10;" path="m,l46,e" filled="f" strokeweight=".17322mm">
                          <v:path arrowok="t" o:connecttype="custom" o:connectlocs="0,0;46,0" o:connectangles="0,0"/>
                        </v:shape>
                      </v:group>
                      <v:group id="Group 955" o:spid="_x0000_s1971" style="position:absolute;left:3869;top:1619;width:46;height:2" coordorigin="3869,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WqdsYAAADdAAAADwAAAGRycy9kb3ducmV2LnhtbESPQWvCQBSE7wX/w/IE&#10;b3WTiK1EVxGx4kGEqiDeHtlnEsy+DdltEv99tyD0OMzMN8xi1ZtKtNS40rKCeByBIM6sLjlXcDl/&#10;vc9AOI+ssbJMCp7kYLUcvC0w1bbjb2pPPhcBwi5FBYX3dSqlywoy6Ma2Jg7e3TYGfZBNLnWDXYCb&#10;SiZR9CENlhwWCqxpU1D2OP0YBbsOu/Uk3raHx33zvJ2nx+shJqVGw349B+Gp9//hV3uvFSTJ5x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ap2xgAAAN0A&#10;AAAPAAAAAAAAAAAAAAAAAKoCAABkcnMvZG93bnJldi54bWxQSwUGAAAAAAQABAD6AAAAnQMAAAAA&#10;">
                        <v:shape id="Freeform 956" o:spid="_x0000_s1972" style="position:absolute;left:3869;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ojM8YA&#10;AADdAAAADwAAAGRycy9kb3ducmV2LnhtbESPQW+CQBSE7036HzavSW9lKQdpqKuxbUz1qNB6fWWf&#10;QGTfEnZF+PeuSROPk5n5JjNfjqYVA/WusazgNYpBEJdWN1wpKPL1yxsI55E1tpZJwUQOlovHhzlm&#10;2l54R8PeVyJA2GWooPa+y6R0ZU0GXWQ74uAdbW/QB9lXUvd4CXDTyiSOZ9Jgw2Ghxo4+aypP+7NR&#10;cEg3Nj58l7/Tlys+hr+fbpUPW6Wen8bVOwhPo7+H/9sbrSBJ0hnc3oQn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5ojM8YAAADdAAAADwAAAAAAAAAAAAAAAACYAgAAZHJz&#10;L2Rvd25yZXYueG1sUEsFBgAAAAAEAAQA9QAAAIsDAAAAAA==&#10;" path="m,l45,e" filled="f" strokeweight=".17322mm">
                          <v:path arrowok="t" o:connecttype="custom" o:connectlocs="0,0;45,0" o:connectangles="0,0"/>
                        </v:shape>
                      </v:group>
                      <v:group id="Group 957" o:spid="_x0000_s1973" style="position:absolute;left:4010;top:1619;width:46;height:2" coordorigin="4010,1619"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uRmsYAAADdAAAADwAAAGRycy9kb3ducmV2LnhtbESPQWvCQBSE7wX/w/IE&#10;b3WTSKtEVxGx4kEKVUG8PbLPJJh9G7LbJP77riD0OMzMN8xi1ZtKtNS40rKCeByBIM6sLjlXcD59&#10;vc9AOI+ssbJMCh7kYLUcvC0w1bbjH2qPPhcBwi5FBYX3dSqlywoy6Ma2Jg7ezTYGfZBNLnWDXYCb&#10;SiZR9CkNlhwWCqxpU1B2P/4aBbsOu/Uk3ra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5GaxgAAAN0A&#10;AAAPAAAAAAAAAAAAAAAAAKoCAABkcnMvZG93bnJldi54bWxQSwUGAAAAAAQABAD6AAAAnQMAAAAA&#10;">
                        <v:shape id="Freeform 958" o:spid="_x0000_s1974" style="position:absolute;left:4010;top:1619;width:46;height:2;visibility:visible;mso-wrap-style:square;v-text-anchor:top" coordsize="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S2sAA&#10;AADdAAAADwAAAGRycy9kb3ducmV2LnhtbERPuY7CMBDtkfgHa5DowCEFrAIGcQgB5XK2QzwkEfE4&#10;ik0If4+LlbZ8evds0ZpSNFS7wrKC0TACQZxaXXCm4HzaDn5AOI+ssbRMCj7kYDHvdmaYaPvmX2qO&#10;PhMhhF2CCnLvq0RKl+Zk0A1tRRy4h60N+gDrTOoa3yHclDKOorE0WHBoyLGidU7p8/gyCm6TvY1u&#10;u/T62bjzqrlfquWpOSjV77XLKQhPrf8X/7n3WkEcT8Lc8CY8AT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kS2sAAAADdAAAADwAAAAAAAAAAAAAAAACYAgAAZHJzL2Rvd25y&#10;ZXYueG1sUEsFBgAAAAAEAAQA9QAAAIUDAAAAAA==&#10;" path="m,l46,e" filled="f" strokeweight=".17322mm">
                          <v:path arrowok="t" o:connecttype="custom" o:connectlocs="0,0;46,0" o:connectangles="0,0"/>
                        </v:shape>
                      </v:group>
                      <v:group id="Group 959" o:spid="_x0000_s1975" style="position:absolute;left:4154;top:1619;width:44;height:2" coordorigin="4154,1619" coordsize="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igc8YAAADdAAAADwAAAGRycy9kb3ducmV2LnhtbESPQWvCQBSE74X+h+UV&#10;vOkmkdqauopILR5EUAvF2yP7TILZtyG7JvHfu4LQ4zAz3zCzRW8q0VLjSssK4lEEgjizuuRcwe9x&#10;PfwE4TyyxsoyKbiRg8X89WWGqbYd76k9+FwECLsUFRTe16mULivIoBvZmjh4Z9sY9EE2udQNdgFu&#10;KplE0UQaLDksFFjTqqDscrgaBT8ddstx/N1uL+fV7XR83/1tY1Jq8NYvv0B46v1/+NneaAVJ8jG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CKBzxgAAAN0A&#10;AAAPAAAAAAAAAAAAAAAAAKoCAABkcnMvZG93bnJldi54bWxQSwUGAAAAAAQABAD6AAAAnQMAAAAA&#10;">
                        <v:shape id="Freeform 960" o:spid="_x0000_s1976" style="position:absolute;left:4154;top:1619;width:44;height:2;visibility:visible;mso-wrap-style:square;v-text-anchor:top" coordsize="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19BcEA&#10;AADdAAAADwAAAGRycy9kb3ducmV2LnhtbERPy4rCMBTdD/gP4QruxtQiQ6lG8YGDOxkV1N2lubal&#10;zU1JMlr/3iwGZnk47/myN614kPO1ZQWTcQKCuLC65lLB+bT7zED4gKyxtUwKXuRhuRh8zDHX9sk/&#10;9DiGUsQQ9jkqqELocil9UZFBP7YdceTu1hkMEbpSaofPGG5amSbJlzRYc2yosKNNRUVz/DUKXHZY&#10;0WQ93e6bG++a9vt6uvipUqNhv5qBCNSHf/Gfe68VpGkW98c38Qn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9fQXBAAAA3QAAAA8AAAAAAAAAAAAAAAAAmAIAAGRycy9kb3du&#10;cmV2LnhtbFBLBQYAAAAABAAEAPUAAACGAwAAAAA=&#10;" path="m,l44,e" filled="f" strokeweight=".17322mm">
                          <v:path arrowok="t" o:connecttype="custom" o:connectlocs="0,0;44,0" o:connectangles="0,0"/>
                        </v:shape>
                      </v:group>
                      <v:group id="Group 961" o:spid="_x0000_s1977" style="position:absolute;left:4296;top:1619;width:44;height:2" coordorigin="4296,1619" coordsize="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962" o:spid="_x0000_s1978" style="position:absolute;left:4296;top:1619;width:44;height:2;visibility:visible;mso-wrap-style:square;v-text-anchor:top" coordsize="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NG6cUA&#10;AADdAAAADwAAAGRycy9kb3ducmV2LnhtbESPQWvCQBSE7wX/w/IKvdWNQSREV7GKxZtoCtXbI/tM&#10;QrJvw+6q6b/vCoUeh5n5hlmsBtOJOznfWFYwGScgiEurG64UfBW79wyED8gaO8uk4Ic8rJajlwXm&#10;2j74SPdTqESEsM9RQR1Cn0vpy5oM+rHtiaN3tc5giNJVUjt8RLjpZJokM2mw4bhQY0+bmsr2dDMK&#10;XHZY0+Rjut23F9613ee5+PZTpd5eh/UcRKAh/If/2nutIE2zFJ5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0bpxQAAAN0AAAAPAAAAAAAAAAAAAAAAAJgCAABkcnMv&#10;ZG93bnJldi54bWxQSwUGAAAAAAQABAD1AAAAigMAAAAA&#10;" path="m,l43,e" filled="f" strokeweight=".17322mm">
                          <v:path arrowok="t" o:connecttype="custom" o:connectlocs="0,0;43,0" o:connectangles="0,0"/>
                        </v:shape>
                      </v:group>
                      <v:group id="Group 963" o:spid="_x0000_s1979" style="position:absolute;left:3010;top:798;width:2;height:58" coordorigin="3010,798"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964" o:spid="_x0000_s1980" style="position:absolute;left:3010;top:798;width:2;height:58;visibility:visible;mso-wrap-style:square;v-text-anchor:top" coordsize="2,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NiUsQA&#10;AADdAAAADwAAAGRycy9kb3ducmV2LnhtbESPQWvCQBSE7wX/w/IEb3VjELHRVVQoVHqqeuntmX0m&#10;wby3Ibsm8d93C4Ueh5n5hllvB65VR62vnBiYTRNQJLmzlRQGLuf31yUoH1As1k7IwJM8bDejlzVm&#10;1vXyRd0pFCpCxGdooAyhybT2eUmMfuoakujdXMsYomwLbVvsI5xrnSbJQjNWEhdKbOhQUn4/PdhA&#10;/Y0P/ny7Xnb9URbnW8d+n7Mxk/GwW4EKNIT/8F/7wxpI0+Ucft/EJ6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zYlLEAAAA3QAAAA8AAAAAAAAAAAAAAAAAmAIAAGRycy9k&#10;b3ducmV2LnhtbFBLBQYAAAAABAAEAPUAAACJAwAAAAA=&#10;" path="m,58l,e" filled="f" strokeweight=".17322mm">
                          <v:path arrowok="t" o:connecttype="custom" o:connectlocs="0,856;0,798" o:connectangles="0,0"/>
                        </v:shape>
                      </v:group>
                      <v:group id="Group 965" o:spid="_x0000_s1981" style="position:absolute;left:4207;top:798;width:2;height:58" coordorigin="4207,798"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966" o:spid="_x0000_s1982" style="position:absolute;left:4207;top:798;width:2;height:58;visibility:visible;mso-wrap-style:square;v-text-anchor:top" coordsize="2,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1ZvsQA&#10;AADdAAAADwAAAGRycy9kb3ducmV2LnhtbESPQWvCQBSE7wX/w/IEb3VjDsFGV1GhUOmp6sXbM/tM&#10;gnlvQ3ZN0n/fLRR6HGbmG2a9HblRPXW+dmJgMU9AkRTO1lIauJzfX5egfECx2DghA9/kYbuZvKwx&#10;t26QL+pPoVQRIj5HA1UIba61Lypi9HPXkkTv7jrGEGVXatvhEOHc6DRJMs1YS1yosKVDRcXj9GQD&#10;zRWf/Pl2u+yGo2Tne89+X7Axs+m4W4EKNIb/8F/7wxpI02UGv2/iE9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tWb7EAAAA3QAAAA8AAAAAAAAAAAAAAAAAmAIAAGRycy9k&#10;b3ducmV2LnhtbFBLBQYAAAAABAAEAPUAAACJAwAAAAA=&#10;" path="m,l,58e" filled="f" strokeweight=".17322mm">
                          <v:path arrowok="t" o:connecttype="custom" o:connectlocs="0,798;0,856" o:connectangles="0,0"/>
                        </v:shape>
                      </v:group>
                      <v:group id="Group 967" o:spid="_x0000_s1983" style="position:absolute;left:3571;top:1979;width:75;height:2" coordorigin="3571,1979" coordsize="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968" o:spid="_x0000_s1984" style="position:absolute;left:3571;top:1979;width:75;height:2;visibility:visible;mso-wrap-style:square;v-text-anchor:top" coordsize="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1SHsEA&#10;AADdAAAADwAAAGRycy9kb3ducmV2LnhtbERPTWvCQBC9C/6HZYRepG6SQ5DUVaSgFD0ZhV6n2WmS&#10;NjsbsltN/71zEDw+3vdqM7pOXWkIrWcD6SIBRVx523Jt4HLevS5BhYhssfNMBv4pwGY9naywsP7G&#10;J7qWsVYSwqFAA02MfaF1qBpyGBa+Jxbu2w8Oo8Ch1nbAm4S7TmdJkmuHLUtDgz29N1T9ln9Oej/n&#10;P1v9RXlCxzQ97MtD6sbcmJfZuH0DFWmMT/HD/WENZNlS5sobeQJ6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dUh7BAAAA3QAAAA8AAAAAAAAAAAAAAAAAmAIAAGRycy9kb3du&#10;cmV2LnhtbFBLBQYAAAAABAAEAPUAAACGAwAAAAA=&#10;" path="m,l75,e" filled="f" strokeweight=".17322mm">
                          <v:path arrowok="t" o:connecttype="custom" o:connectlocs="0,0;75,0" o:connectangles="0,0"/>
                        </v:shape>
                      </v:group>
                      <v:group id="Group 969" o:spid="_x0000_s1985" style="position:absolute;left:1558;top:563;width:130;height:2" coordorigin="1558,563" coordsize="1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3QVMYAAADdAAAADwAAAGRycy9kb3ducmV2LnhtbESPQWvCQBSE7wX/w/IE&#10;b3WTSItGVxGx4kEKVUG8PbLPJJh9G7LbJP77riD0OMzMN8xi1ZtKtNS40rKCeByBIM6sLjlXcD59&#10;vU9BOI+ssbJMCh7kYLUcvC0w1bbjH2qPPhcBwi5FBYX3dSqlywoy6Ma2Jg7ezTYGfZBNLnWDXYCb&#10;SiZR9CkNlhwWCqxpU1B2P/4aBbsOu/Uk3raH+23zuJ4+vi+HmJQaDfv1HISn3v+HX+29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3dBUxgAAAN0A&#10;AAAPAAAAAAAAAAAAAAAAAKoCAABkcnMvZG93bnJldi54bWxQSwUGAAAAAAQABAD6AAAAnQMAAAAA&#10;">
                        <v:shape id="Freeform 970" o:spid="_x0000_s1986" style="position:absolute;left:1558;top:563;width:130;height:2;visibility:visible;mso-wrap-style:square;v-text-anchor:top" coordsize="1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j/scEA&#10;AADdAAAADwAAAGRycy9kb3ducmV2LnhtbERPz2vCMBS+D/wfwhO8zdSKQ6tRRBF28bCq4PHRPNtg&#10;81Ka2Hb765fDYMeP7/dmN9hadNR641jBbJqAIC6cNlwquF5O70sQPiBrrB2Tgm/ysNuO3jaYadfz&#10;F3V5KEUMYZ+hgiqEJpPSFxVZ9FPXEEfu4VqLIcK2lLrFPobbWqZJ8iEtGo4NFTZ0qKh45i+rgHvs&#10;FhQO5mHOt+NPjnO827lSk/GwX4MINIR/8Z/7UytI01XcH9/EJyC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Y/7HBAAAA3QAAAA8AAAAAAAAAAAAAAAAAmAIAAGRycy9kb3du&#10;cmV2LnhtbFBLBQYAAAAABAAEAPUAAACGAwAAAAA=&#10;" path="m,l129,e" filled="f" strokeweight=".17322mm">
                          <v:path arrowok="t" o:connecttype="custom" o:connectlocs="0,0;129,0" o:connectangles="0,0"/>
                        </v:shape>
                      </v:group>
                      <v:group id="Group 971" o:spid="_x0000_s1987" style="position:absolute;left:1750;top:563;width:128;height:2" coordorigin="1750,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JKj8YAAADdAAAADwAAAGRycy9kb3ducmV2LnhtbESPT2vCQBTE7wW/w/IE&#10;b3WTSItGVxFR6UEK/gHx9sg+k2D2bciuSfz23UKhx2FmfsMsVr2pREuNKy0riMcRCOLM6pJzBZfz&#10;7n0KwnlkjZVlUvAiB6vl4G2BqbYdH6k9+VwECLsUFRTe16mULivIoBvbmjh4d9sY9EE2udQNdgFu&#10;KplE0ac0WHJYKLCmTUHZ4/Q0CvYddutJvG0Pj/vmdTt/fF8PMSk1GvbrOQhPvf8P/7W/tIIkmc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ckqPxgAAAN0A&#10;AAAPAAAAAAAAAAAAAAAAAKoCAABkcnMvZG93bnJldi54bWxQSwUGAAAAAAQABAD6AAAAnQMAAAAA&#10;">
                        <v:shape id="Freeform 972" o:spid="_x0000_s1988" style="position:absolute;left:1750;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K5h8cA&#10;AADdAAAADwAAAGRycy9kb3ducmV2LnhtbESPQWsCMRSE74L/ITzBW802SGu3RinK0qKUovbQ3l43&#10;r7tLNy9Lkur6702h4HGYmW+Y+bK3rTiSD41jDbeTDARx6UzDlYb3Q3EzAxEissHWMWk4U4DlYjiY&#10;Y27ciXd03MdKJAiHHDXUMXa5lKGsyWKYuI44ed/OW4xJ+koaj6cEt61UWXYnLTacFmrsaFVT+bP/&#10;tRreaFMou3bPr8Xn1Ifpx9dhvb3Xejzqnx5BROrjNfzffjEalHpQ8PcmPQ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uYfHAAAA3QAAAA8AAAAAAAAAAAAAAAAAmAIAAGRy&#10;cy9kb3ducmV2LnhtbFBLBQYAAAAABAAEAPUAAACMAwAAAAA=&#10;" path="m,l127,e" filled="f" strokeweight=".17322mm">
                          <v:path arrowok="t" o:connecttype="custom" o:connectlocs="0,0;127,0" o:connectangles="0,0"/>
                        </v:shape>
                      </v:group>
                      <v:group id="Group 973" o:spid="_x0000_s1989" style="position:absolute;left:2129;top:563;width:125;height:2" coordorigin="2129,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xY8YAAADdAAAADwAAAGRycy9kb3ducmV2LnhtbESPQWvCQBSE7wX/w/KE&#10;3uomkZYaXUVESw8iVAXx9sg+k2D2bciuSfz3riD0OMzMN8xs0ZtKtNS40rKCeBSBIM6sLjlXcDxs&#10;Pr5BOI+ssbJMCu7kYDEfvM0w1bbjP2r3PhcBwi5FBYX3dSqlywoy6Ea2Jg7exTYGfZBNLnWDXYCb&#10;SiZR9CUNlhwWCqxpVVB23d+Mgp8Ou+U4Xrfb62V1Px8+d6dtTEq9D/vlFISn3v+HX+1frSBJ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HFjxgAAAN0A&#10;AAAPAAAAAAAAAAAAAAAAAKoCAABkcnMvZG93bnJldi54bWxQSwUGAAAAAAQABAD6AAAAnQMAAAAA&#10;">
                        <v:shape id="Freeform 974" o:spid="_x0000_s1990" style="position:absolute;left:2129;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UuKsYA&#10;AADdAAAADwAAAGRycy9kb3ducmV2LnhtbESP3WoCMRSE74W+QziF3mniUvzZGsUqBS8qpeoDnG6O&#10;u0s3J2uSrtu3bwqCl8PMfMMsVr1tREc+1I41jEcKBHHhTM2lhtPxbTgDESKywcYxafilAKvlw2CB&#10;uXFX/qTuEEuRIBxy1FDF2OZShqIii2HkWuLknZ23GJP0pTQerwluG5kpNZEWa04LFba0qaj4PvxY&#10;DV6Ncb69nLL3c7l/Ldbbbqq+PrR+euzXLyAi9fEevrV3RkOWzZ/h/016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UuKsYAAADdAAAADwAAAAAAAAAAAAAAAACYAgAAZHJz&#10;L2Rvd25yZXYueG1sUEsFBgAAAAAEAAQA9QAAAIsDAAAAAA==&#10;" path="m,l125,e" filled="f" strokeweight=".17322mm">
                          <v:path arrowok="t" o:connecttype="custom" o:connectlocs="0,0;125,0" o:connectangles="0,0"/>
                        </v:shape>
                      </v:group>
                      <v:group id="Group 975" o:spid="_x0000_s1991" style="position:absolute;left:2316;top:563;width:128;height:2" coordorigin="2316,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lMjMYAAADdAAAADwAAAGRycy9kb3ducmV2LnhtbESPQWvCQBSE7wX/w/IE&#10;b3WTiKVGVxGx4kGEqiDeHtlnEsy+DdltEv99tyD0OMzMN8xi1ZtKtNS40rKCeByBIM6sLjlXcDl/&#10;vX+CcB5ZY2WZFDzJwWo5eFtgqm3H39SefC4ChF2KCgrv61RKlxVk0I1tTRy8u20M+iCbXOoGuwA3&#10;lUyi6EMaLDksFFjTpqDscfoxCnYddutJvG0Pj/vmeTtPj9dDTEqNhv16DsJT7//Dr/ZeK0iS2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UyMxgAAAN0A&#10;AAAPAAAAAAAAAAAAAAAAAKoCAABkcnMvZG93bnJldi54bWxQSwUGAAAAAAQABAD6AAAAnQMAAAAA&#10;">
                        <v:shape id="Freeform 976" o:spid="_x0000_s1992" style="position:absolute;left:2316;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m/hMcA&#10;AADdAAAADwAAAGRycy9kb3ducmV2LnhtbESPT2vCQBTE7wW/w/IKvdVNg1iNrlIqocUi4p+D3p7Z&#10;ZxLMvg27W43fvlso9DjMzG+Y6bwzjbiS87VlBS/9BARxYXXNpYL9Ln8egfABWWNjmRTcycN81nuY&#10;YqbtjTd03YZSRAj7DBVUIbSZlL6oyKDv25Y4emfrDIYoXSm1w1uEm0amSTKUBmuOCxW29F5Rcdl+&#10;GwVrWuapWdiPVX4cOD84nHaLr1elnh67twmIQF34D/+1P7WCNB0P4fdNfA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Zv4THAAAA3QAAAA8AAAAAAAAAAAAAAAAAmAIAAGRy&#10;cy9kb3ducmV2LnhtbFBLBQYAAAAABAAEAPUAAACMAwAAAAA=&#10;" path="m,l127,e" filled="f" strokeweight=".17322mm">
                          <v:path arrowok="t" o:connecttype="custom" o:connectlocs="0,0;127,0" o:connectangles="0,0"/>
                        </v:shape>
                      </v:group>
                      <v:group id="Group 977" o:spid="_x0000_s1993" style="position:absolute;left:2506;top:563;width:128;height:2" coordorigin="2506,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d3YMYAAADdAAAADwAAAGRycy9kb3ducmV2LnhtbESPQWvCQBSE74X+h+UV&#10;vOkmkdqauopILR5EUAvF2yP7TILZtyG7JvHfu4LQ4zAz3zCzRW8q0VLjSssK4lEEgjizuuRcwe9x&#10;PfwE4TyyxsoyKbiRg8X89WWGqbYd76k9+FwECLsUFRTe16mULivIoBvZmjh4Z9sY9EE2udQNdgFu&#10;KplE0UQaLDksFFjTqqDscrgaBT8ddstx/N1uL+fV7XR83/1tY1Jq8NYvv0B46v1/+NneaAVJMv2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3dgxgAAAN0A&#10;AAAPAAAAAAAAAAAAAAAAAKoCAABkcnMvZG93bnJldi54bWxQSwUGAAAAAAQABAD6AAAAnQMAAAAA&#10;">
                        <v:shape id="Freeform 978" o:spid="_x0000_s1994" style="position:absolute;left:2506;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qObcQA&#10;AADdAAAADwAAAGRycy9kb3ducmV2LnhtbERPy2rCQBTdC/2H4Ra6M5MGsZo6SqmEikXEx8LubjO3&#10;SWjmTpgZNf37zkJweTjv2aI3rbiQ841lBc9JCoK4tLrhSsHxUAwnIHxA1thaJgV/5GExfxjMMNf2&#10;yju67EMlYgj7HBXUIXS5lL6syaBPbEccuR/rDIYIXSW1w2sMN63M0nQsDTYcG2rs6L2m8nd/Ngq2&#10;tC4ys7Qfm+Jr5Pzo9H1Yfr4o9fTYv72CCNSHu/jmXmkFWTaNc+Ob+AT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Kjm3EAAAA3QAAAA8AAAAAAAAAAAAAAAAAmAIAAGRycy9k&#10;b3ducmV2LnhtbFBLBQYAAAAABAAEAPUAAACJAwAAAAA=&#10;" path="m,l127,e" filled="f" strokeweight=".17322mm">
                          <v:path arrowok="t" o:connecttype="custom" o:connectlocs="0,0;127,0" o:connectangles="0,0"/>
                        </v:shape>
                      </v:group>
                      <v:group id="Group 979" o:spid="_x0000_s1995" style="position:absolute;left:2695;top:563;width:125;height:2" coordorigin="2695,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980" o:spid="_x0000_s1996" style="position:absolute;left:2695;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WyM8MA&#10;AADdAAAADwAAAGRycy9kb3ducmV2LnhtbERP3WrCMBS+H+wdwhl4NxMrOFeN4g+DXTjG1Ac4a45t&#10;sTmpSaz17c3FYJcf3/982dtGdORD7VjDaKhAEBfO1FxqOB4+XqcgQkQ22DgmDXcKsFw8P80xN+7G&#10;P9TtYylSCIccNVQxtrmUoajIYhi6ljhxJ+ctxgR9KY3HWwq3jcyUmkiLNaeGClvaVFSc91erwasR&#10;vm8vx2x3Kr/WxWrbvanfb60HL/1qBiJSH//Ff+5PoyEbq7Q/vU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WyM8MAAADdAAAADwAAAAAAAAAAAAAAAACYAgAAZHJzL2Rv&#10;d25yZXYueG1sUEsFBgAAAAAEAAQA9QAAAIgDAAAAAA==&#10;" path="m,l125,e" filled="f" strokeweight=".17322mm">
                          <v:path arrowok="t" o:connecttype="custom" o:connectlocs="0,0;125,0" o:connectangles="0,0"/>
                        </v:shape>
                      </v:group>
                      <v:group id="Group 981" o:spid="_x0000_s1997" style="position:absolute;left:2885;top:563;width:125;height:2" coordorigin="2885,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982" o:spid="_x0000_s1998" style="position:absolute;left:2885;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uJ38YA&#10;AADdAAAADwAAAGRycy9kb3ducmV2LnhtbESP0WoCMRRE3wv+Q7iFvmniFtq6GkUrhT5YpOoHXDfX&#10;3aWbm22SruvfG0Ho4zAzZ5jZoreN6MiH2rGG8UiBIC6cqbnUcNh/DN9AhIhssHFMGi4UYDEfPMww&#10;N+7M39TtYikShEOOGqoY21zKUFRkMYxcS5y8k/MWY5K+lMbjOcFtIzOlXqTFmtNChS29V1T87P6s&#10;Bq/GOFn/HrLNqfxaFct196qOW62fHvvlFESkPv6H7+1PoyF7Vhnc3qQn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uJ38YAAADdAAAADwAAAAAAAAAAAAAAAACYAgAAZHJz&#10;L2Rvd25yZXYueG1sUEsFBgAAAAAEAAQA9QAAAIsDAAAAAA==&#10;" path="m,l125,e" filled="f" strokeweight=".17322mm">
                          <v:path arrowok="t" o:connecttype="custom" o:connectlocs="0,0;125,0" o:connectangles="0,0"/>
                        </v:shape>
                      </v:group>
                      <v:group id="Group 983" o:spid="_x0000_s1999" style="position:absolute;left:3072;top:563;width:128;height:2" coordorigin="3072,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984" o:spid="_x0000_s2000" style="position:absolute;left:3072;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wecscA&#10;AADdAAAADwAAAGRycy9kb3ducmV2LnhtbESPQWvCQBSE7wX/w/IEb3VjGmpJXUUqQWkpRe1Bb6/Z&#10;ZxLMvg27q6b/vlso9DjMzDfMbNGbVlzJ+caygsk4AUFcWt1wpeBzX9w/gfABWWNrmRR8k4fFfHA3&#10;w1zbG2/puguViBD2OSqoQ+hyKX1Zk0E/th1x9E7WGQxRukpqh7cIN61Mk+RRGmw4LtTY0UtN5Xl3&#10;MQo+6LVIzcqu34tj5nx2+Nqv3qZKjYb98hlEoD78h//aG60gfUgy+H0Tn4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sHnLHAAAA3QAAAA8AAAAAAAAAAAAAAAAAmAIAAGRy&#10;cy9kb3ducmV2LnhtbFBLBQYAAAAABAAEAPUAAACMAwAAAAA=&#10;" path="m,l127,e" filled="f" strokeweight=".17322mm">
                          <v:path arrowok="t" o:connecttype="custom" o:connectlocs="0,0;127,0" o:connectangles="0,0"/>
                        </v:shape>
                      </v:group>
                      <v:group id="Group 985" o:spid="_x0000_s2001" style="position:absolute;left:3262;top:563;width:128;height:2" coordorigin="3262,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986" o:spid="_x0000_s2002" style="position:absolute;left:3262;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lnscA&#10;AADdAAAADwAAAGRycy9kb3ducmV2LnhtbESPT2vCQBTE70K/w/IKvdVNU1GJrlIqwdIi4p+D3p7Z&#10;ZxKafRt2V02/fbdQ8DjMzG+Y6bwzjbiS87VlBS/9BARxYXXNpYL9Ln8eg/ABWWNjmRT8kIf57KE3&#10;xUzbG2/oug2liBD2GSqoQmgzKX1RkUHfty1x9M7WGQxRulJqh7cIN41Mk2QoDdYcFyps6b2i4nt7&#10;MQrW9JmnZmGXq/w4cH5wOO0WXyOlnh67twmIQF24h//bH1pB+poM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yJZ7HAAAA3QAAAA8AAAAAAAAAAAAAAAAAmAIAAGRy&#10;cy9kb3ducmV2LnhtbFBLBQYAAAAABAAEAPUAAACMAwAAAAA=&#10;" path="m,l127,e" filled="f" strokeweight=".17322mm">
                          <v:path arrowok="t" o:connecttype="custom" o:connectlocs="0,0;127,0" o:connectangles="0,0"/>
                        </v:shape>
                      </v:group>
                      <v:group id="Group 987" o:spid="_x0000_s2003" style="position:absolute;left:3451;top:563;width:125;height:2" coordorigin="3451,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tesUAAADdAAAADwAAAGRycy9kb3ducmV2LnhtbESPQYvCMBSE78L+h/AE&#10;b5pWWV2qUURW2YMsqAvi7dE822LzUprY1n9vhAWPw8x8wyxWnSlFQ7UrLCuIRxEI4tTqgjMFf6ft&#10;8AuE88gaS8uk4EEOVsuP3gITbVs+UHP0mQgQdgkqyL2vEildmpNBN7IVcfCutjbog6wzqWtsA9yU&#10;chxFU2mw4LCQY0WbnNLb8W4U7Fps15P4u9nfrpvH5fT5e97HpNSg363nIDx1/h3+b/9oBe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87XrFAAAA3QAA&#10;AA8AAAAAAAAAAAAAAAAAqgIAAGRycy9kb3ducmV2LnhtbFBLBQYAAAAABAAEAPoAAACcAwAAAAA=&#10;">
                        <v:shape id="Freeform 988" o:spid="_x0000_s2004" style="position:absolute;left:3451;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O+NcMA&#10;AADdAAAADwAAAGRycy9kb3ducmV2LnhtbERP3WrCMBS+H+wdwhl4NxMrOFeN4g+DXTjG1Ac4a45t&#10;sTmpSaz17c3FYJcf3/982dtGdORD7VjDaKhAEBfO1FxqOB4+XqcgQkQ22DgmDXcKsFw8P80xN+7G&#10;P9TtYylSCIccNVQxtrmUoajIYhi6ljhxJ+ctxgR9KY3HWwq3jcyUmkiLNaeGClvaVFSc91erwasR&#10;vm8vx2x3Kr/WxWrbvanfb60HL/1qBiJSH//Ff+5PoyEbqzQ3vU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O+NcMAAADdAAAADwAAAAAAAAAAAAAAAACYAgAAZHJzL2Rv&#10;d25yZXYueG1sUEsFBgAAAAAEAAQA9QAAAIgDAAAAAA==&#10;" path="m,l125,e" filled="f" strokeweight=".17322mm">
                          <v:path arrowok="t" o:connecttype="custom" o:connectlocs="0,0;125,0" o:connectangles="0,0"/>
                        </v:shape>
                      </v:group>
                      <v:group id="Group 989" o:spid="_x0000_s2005" style="position:absolute;left:3641;top:563;width:125;height:2" coordorigin="3641,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ck8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v3JPFAAAA3QAA&#10;AA8AAAAAAAAAAAAAAAAAqgIAAGRycy9kb3ducmV2LnhtbFBLBQYAAAAABAAEAPoAAACcAwAAAAA=&#10;">
                        <v:shape id="Freeform 990" o:spid="_x0000_s2006" style="position:absolute;left:3641;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k7sMA&#10;AADdAAAADwAAAGRycy9kb3ducmV2LnhtbERP3WrCMBS+H+wdwhnsTpN2oLMaRSeDXWyIzgc4Nse2&#10;2JzUJKv17ZeLwS4/vv/FarCt6MmHxrGGbKxAEJfONFxpOH6/j15BhIhssHVMGu4UYLV8fFhgYdyN&#10;99QfYiVSCIcCNdQxdoWUoazJYhi7jjhxZ+ctxgR9JY3HWwq3rcyVmkiLDaeGGjt6q6m8HH6sBq8y&#10;nG2vx/zzXH1tyvW2n6rTTuvnp2E9BxFpiP/iP/eH0ZC/ZGl/epOe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wk7sMAAADdAAAADwAAAAAAAAAAAAAAAACYAgAAZHJzL2Rv&#10;d25yZXYueG1sUEsFBgAAAAAEAAQA9QAAAIgDAAAAAA==&#10;" path="m,l125,e" filled="f" strokeweight=".17322mm">
                          <v:path arrowok="t" o:connecttype="custom" o:connectlocs="0,0;125,0" o:connectangles="0,0"/>
                        </v:shape>
                      </v:group>
                      <v:group id="Group 991" o:spid="_x0000_s2007" style="position:absolute;left:3828;top:563;width:128;height:2" coordorigin="3828,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BGSMYAAADdAAAADwAAAGRycy9kb3ducmV2LnhtbESPQWvCQBSE70L/w/IK&#10;velmlRZJ3YhIW3oQoVGQ3h7ZZxKSfRuy2yT++65Q6HGYmW+YzXayrRio97VjDWqRgCAunKm51HA+&#10;vc/XIHxANtg6Jg038rDNHmYbTI0b+YuGPJQiQtinqKEKoUul9EVFFv3CdcTRu7reYoiyL6XpcYxw&#10;28plkrxIizXHhQo72ldUNPmP1fAx4rhbqbfh0Fz3t+/T8/FyUKT10+O0ewURaAr/4b/2p9GwXCk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QEZIxgAAAN0A&#10;AAAPAAAAAAAAAAAAAAAAAKoCAABkcnMvZG93bnJldi54bWxQSwUGAAAAAAQABAD6AAAAnQMAAAAA&#10;">
                        <v:shape id="Freeform 992" o:spid="_x0000_s2008" style="position:absolute;left:3828;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1QMcA&#10;AADdAAAADwAAAGRycy9kb3ducmV2LnhtbESPT2vCQBTE74V+h+UVvNWNqbQSXUUqwWKR4p+D3p7Z&#10;ZxLMvg27W43fvlso9DjMzG+YyawzjbiS87VlBYN+AoK4sLrmUsF+lz+PQPiArLGxTAru5GE2fXyY&#10;YKbtjTd03YZSRAj7DBVUIbSZlL6oyKDv25Y4emfrDIYoXSm1w1uEm0amSfIqDdYcFyps6b2i4rL9&#10;Ngq+aJWnZmGX6/w4dH54OO0Wn29K9Z66+RhEoC78h//aH1pB+jJI4fdNfAJy+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QtUDHAAAA3QAAAA8AAAAAAAAAAAAAAAAAmAIAAGRy&#10;cy9kb3ducmV2LnhtbFBLBQYAAAAABAAEAPUAAACMAwAAAAA=&#10;" path="m,l127,e" filled="f" strokeweight=".17322mm">
                          <v:path arrowok="t" o:connecttype="custom" o:connectlocs="0,0;127,0" o:connectangles="0,0"/>
                        </v:shape>
                      </v:group>
                      <v:group id="Group 993" o:spid="_x0000_s2009" style="position:absolute;left:4018;top:563;width:128;height:2" coordorigin="4018,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59pMUAAADdAAAADwAAAGRycy9kb3ducmV2LnhtbESPQYvCMBSE7wv+h/AE&#10;b2tayy5SjSKi4kEWVgXx9miebbF5KU1s67/fLAgeh5n5hpkve1OJlhpXWlYQjyMQxJnVJecKzqft&#10;5xSE88gaK8uk4EkOlovBxxxTbTv+pfbocxEg7FJUUHhfp1K6rCCDbmxr4uDdbGPQB9nkUjfYBbip&#10;5CSKvqXBksNCgTWtC8rux4dRsOuwWyXxpj3cb+vn9fT1cznEpNRo2K9mIDz1/h1+tfdawSS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efaTFAAAA3QAA&#10;AA8AAAAAAAAAAAAAAAAAqgIAAGRycy9kb3ducmV2LnhtbFBLBQYAAAAABAAEAPoAAACcAwAAAAA=&#10;">
                        <v:shape id="Freeform 994" o:spid="_x0000_s2010" style="position:absolute;left:4018;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WIr8cA&#10;AADdAAAADwAAAGRycy9kb3ducmV2LnhtbESPQWvCQBSE7wX/w/KE3urGGGpJXaUooaKIVHtob6/Z&#10;1yQ0+zbsrhr/vVso9DjMzDfMbNGbVpzJ+caygvEoAUFcWt1wpeD9WDw8gfABWWNrmRRcycNiPrib&#10;Ya7thd/ofAiViBD2OSqoQ+hyKX1Zk0E/sh1x9L6tMxiidJXUDi8RblqZJsmjNNhwXKixo2VN5c/h&#10;ZBTsaVOkZmVfd8Vn5nz28XVcbadK3Q/7l2cQgfrwH/5rr7WCdDLO4PdNfA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Q1iK/HAAAA3QAAAA8AAAAAAAAAAAAAAAAAmAIAAGRy&#10;cy9kb3ducmV2LnhtbFBLBQYAAAAABAAEAPUAAACMAwAAAAA=&#10;" path="m,l127,e" filled="f" strokeweight=".17322mm">
                          <v:path arrowok="t" o:connecttype="custom" o:connectlocs="0,0;127,0" o:connectangles="0,0"/>
                        </v:shape>
                      </v:group>
                      <v:group id="Group 995" o:spid="_x0000_s2011" style="position:absolute;left:4207;top:563;width:128;height:2" coordorigin="4207,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tAS8cAAADdAAAADwAAAGRycy9kb3ducmV2LnhtbESPT2vCQBTE7wW/w/KE&#10;3uomhpQSXUVESw+hUC2U3h7ZZxLMvg3ZNX++fbcgeBxm5jfMejuaRvTUudqygngRgSAurK65VPB9&#10;Pr68gXAeWWNjmRRM5GC7mT2tMdN24C/qT74UAcIuQwWV920mpSsqMugWtiUO3sV2Bn2QXSl1h0OA&#10;m0Yuo+hVGqw5LFTY0r6i4nq6GQXvAw67JD70+fWyn37P6edPHpNSz/NxtwLhafSP8L39oRUsk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tAS8cAAADd&#10;AAAADwAAAAAAAAAAAAAAAACqAgAAZHJzL2Rvd25yZXYueG1sUEsFBgAAAAAEAAQA+gAAAJ4DAAAA&#10;AA==&#10;">
                        <v:shape id="Freeform 996" o:spid="_x0000_s2012" style="position:absolute;left:4207;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uzQ8cA&#10;AADdAAAADwAAAGRycy9kb3ducmV2LnhtbESPQWvCQBSE74X+h+UJ3urGKFpSVymVoFhE1B709pp9&#10;JqHZt2F31fTfdwuFHoeZ+YaZLTrTiBs5X1tWMBwkIIgLq2suFXwc86dnED4ga2wsk4Jv8rCYPz7M&#10;MNP2znu6HUIpIoR9hgqqENpMSl9UZNAPbEscvYt1BkOUrpTa4T3CTSPTJJlIgzXHhQpbequo+Dpc&#10;jYIdbfLULO1qm5/Hzo9Pn8fl+1Spfq97fQERqAv/4b/2WitIR8MJ/L6JT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rs0PHAAAA3QAAAA8AAAAAAAAAAAAAAAAAmAIAAGRy&#10;cy9kb3ducmV2LnhtbFBLBQYAAAAABAAEAPUAAACMAwAAAAA=&#10;" path="m,l127,e" filled="f" strokeweight=".17322mm">
                          <v:path arrowok="t" o:connecttype="custom" o:connectlocs="0,0;127,0" o:connectangles="0,0"/>
                        </v:shape>
                      </v:group>
                      <v:group id="Group 997" o:spid="_x0000_s2013" style="position:absolute;left:4397;top:563;width:125;height:2" coordorigin="4397,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998" o:spid="_x0000_s2014" style="position:absolute;left:4397;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oo6MMA&#10;AADdAAAADwAAAGRycy9kb3ducmV2LnhtbERP3WrCMBS+H+wdwhnsTpN2oLMaRSeDXWyIzgc4Nse2&#10;2JzUJKv17ZeLwS4/vv/FarCt6MmHxrGGbKxAEJfONFxpOH6/j15BhIhssHVMGu4UYLV8fFhgYdyN&#10;99QfYiVSCIcCNdQxdoWUoazJYhi7jjhxZ+ctxgR9JY3HWwq3rcyVmkiLDaeGGjt6q6m8HH6sBq8y&#10;nG2vx/zzXH1tyvW2n6rTTuvnp2E9BxFpiP/iP/eH0ZC/ZGluepOe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oo6MMAAADdAAAADwAAAAAAAAAAAAAAAACYAgAAZHJzL2Rv&#10;d25yZXYueG1sUEsFBgAAAAAEAAQA9QAAAIgDAAAAAA==&#10;" path="m,l125,e" filled="f" strokeweight=".17322mm">
                          <v:path arrowok="t" o:connecttype="custom" o:connectlocs="0,0;125,0" o:connectangles="0,0"/>
                        </v:shape>
                      </v:group>
                      <v:group id="Group 999" o:spid="_x0000_s2015" style="position:absolute;left:4584;top:563;width:128;height:2" coordorigin="4584,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1000" o:spid="_x0000_s2016" style="position:absolute;left:4584;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JEEcQA&#10;AADdAAAADwAAAGRycy9kb3ducmV2LnhtbERPz2vCMBS+C/4P4QneZmqVOapRxqQ4NkSmO8zbs3m2&#10;xealJFG7/345DDx+fL8Xq8404kbO15YVjEcJCOLC6ppLBd+H/OkFhA/IGhvLpOCXPKyW/d4CM23v&#10;/EW3fShFDGGfoYIqhDaT0hcVGfQj2xJH7mydwRChK6V2eI/hppFpkjxLgzXHhgpbequouOyvRsGO&#10;PvLUrO1mmx+nzk9/Tof150yp4aB7nYMI1IWH+N/9rhWkkzTuj2/iE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iRBHEAAAA3QAAAA8AAAAAAAAAAAAAAAAAmAIAAGRycy9k&#10;b3ducmV2LnhtbFBLBQYAAAAABAAEAPUAAACJAwAAAAA=&#10;" path="m,l127,e" filled="f" strokeweight=".17322mm">
                          <v:path arrowok="t" o:connecttype="custom" o:connectlocs="0,0;127,0" o:connectangles="0,0"/>
                        </v:shape>
                      </v:group>
                      <v:group id="Group 1001" o:spid="_x0000_s2017" style="position:absolute;left:4774;top:563;width:128;height:2" coordorigin="4774,563" coordsize="1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1002" o:spid="_x0000_s2018" style="position:absolute;left:4774;top:563;width:128;height:2;visibility:visible;mso-wrap-style:square;v-text-anchor:top" coordsize="1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x//ccA&#10;AADdAAAADwAAAGRycy9kb3ducmV2LnhtbESPQWsCMRSE7wX/Q3hCbzXbKFq2RinK0lIRUXtob6+b&#10;192lm5clSXX7741Q6HGYmW+Y+bK3rTiRD41jDfejDARx6UzDlYa3Y3H3ACJEZIOtY9LwSwGWi8HN&#10;HHPjzryn0yFWIkE45KihjrHLpQxlTRbDyHXEyfty3mJM0lfSeDwnuG2lyrKptNhwWqixo1VN5ffh&#10;x2rY0Wuh7No9b4uPiQ+T98/jejPT+nbYPz2CiNTH//Bf+8VoUGOl4PomPQ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8f/3HAAAA3QAAAA8AAAAAAAAAAAAAAAAAmAIAAGRy&#10;cy9kb3ducmV2LnhtbFBLBQYAAAAABAAEAPUAAACMAwAAAAA=&#10;" path="m,l127,e" filled="f" strokeweight=".17322mm">
                          <v:path arrowok="t" o:connecttype="custom" o:connectlocs="0,0;127,0" o:connectangles="0,0"/>
                        </v:shape>
                      </v:group>
                      <v:group id="Group 1003" o:spid="_x0000_s2019" style="position:absolute;left:5153;top:563;width:125;height:2" coordorigin="5153,56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1004" o:spid="_x0000_s2020" style="position:absolute;left:5153;top:56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voUMYA&#10;AADdAAAADwAAAGRycy9kb3ducmV2LnhtbESP3WoCMRSE7wu+QzhC7zRxK/3ZGkUrgheWUusDnG6O&#10;u0s3J2uSruvbm4LQy2FmvmFmi942oiMfascaJmMFgrhwpuZSw+FrM3oGESKywcYxabhQgMV8cDfD&#10;3Lgzf1K3j6VIEA45aqhibHMpQ1GRxTB2LXHyjs5bjEn6UhqP5wS3jcyUepQWa04LFbb0VlHxs/+1&#10;Grya4Mv6dMh2x/J9VSzX3ZP6/tD6ftgvX0FE6uN/+NbeGg3ZQzaF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0voUMYAAADdAAAADwAAAAAAAAAAAAAAAACYAgAAZHJz&#10;L2Rvd25yZXYueG1sUEsFBgAAAAAEAAQA9QAAAIsDAAAAAA==&#10;" path="m,l125,e" filled="f" strokeweight=".17322mm">
                          <v:path arrowok="t" o:connecttype="custom" o:connectlocs="0,0;125,0" o:connectangles="0,0"/>
                        </v:shape>
                      </v:group>
                      <v:group id="Group 1005" o:spid="_x0000_s2021" style="position:absolute;left:3274;top:289;width:540;height:228" coordorigin="3274,289" coordsize="540,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eK9sUAAADdAAAADwAAAGRycy9kb3ducmV2LnhtbESPQYvCMBSE7wv+h/AE&#10;b2vaistSjSLiigcRVhfE26N5tsXmpTTZtv57Iwgeh5n5hpkve1OJlhpXWlYQjyMQxJnVJecK/k4/&#10;n98gnEfWWFkmBXdysFwMPuaYatvxL7VHn4sAYZeigsL7OpXSZQUZdGNbEwfvahuDPsgml7rBLsBN&#10;JZMo+pIGSw4LBda0Lii7Hf+Ngm2H3Wo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YXivbFAAAA3QAA&#10;AA8AAAAAAAAAAAAAAAAAqgIAAGRycy9kb3ducmV2LnhtbFBLBQYAAAAABAAEAPoAAACcAwAAAAA=&#10;">
                        <v:shape id="Freeform 1006" o:spid="_x0000_s2022" style="position:absolute;left:3274;top:289;width:540;height:228;visibility:visible;mso-wrap-style:square;v-text-anchor:top" coordsize="540,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Z9uMUA&#10;AADdAAAADwAAAGRycy9kb3ducmV2LnhtbESPQWsCMRSE7wX/Q3gFb5rtCtt2axRbUNRLqa33Z/K6&#10;Wdy8LJuo2/56UxB6HGbmG2Y6710jztSF2rOCh3EGglh7U3Ol4OtzOXoCESKywcYzKfihAPPZ4G6K&#10;pfEX/qDzLlYiQTiUqMDG2JZSBm3JYRj7ljh5375zGJPsKmk6vCS4a2SeZYV0WHNasNjSmyV93J2c&#10;gtXeFtq8/z56mZHeHjfb1+dDodTwvl+8gIjUx//wrb02CvJJXsDfm/QE5O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5n24xQAAAN0AAAAPAAAAAAAAAAAAAAAAAJgCAABkcnMv&#10;ZG93bnJldi54bWxQSwUGAAAAAAQABAD1AAAAigMAAAAA&#10;" path="m540,113r-312,l225,92,218,70,177,20,112,,91,3,33,34,2,92,,113r2,24l33,195r58,31l112,228r24,-2l194,195r31,-58l228,113r312,xe" filled="f" strokeweight=".17322mm">
                          <v:path arrowok="t" o:connecttype="custom" o:connectlocs="540,402;228,402;225,381;218,359;177,309;112,289;91,292;33,323;2,381;0,402;2,426;33,484;91,515;112,517;136,515;194,484;225,426;228,402;540,402" o:connectangles="0,0,0,0,0,0,0,0,0,0,0,0,0,0,0,0,0,0,0"/>
                        </v:shape>
                      </v:group>
                      <v:group id="Group 1007" o:spid="_x0000_s2023" style="position:absolute;left:3324;top:340;width:29;height:128" coordorigin="3324,340" coordsize="29,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mxGsYAAADdAAAADwAAAGRycy9kb3ducmV2LnhtbESPQWvCQBSE7wX/w/KE&#10;3uomkbYSXUVESw8iVAXx9sg+k2D2bciuSfz3riD0OMzMN8xs0ZtKtNS40rKCeBSBIM6sLjlXcDxs&#10;PiYgnEfWWFkmBXdysJgP3maYatvxH7V7n4sAYZeigsL7OpXSZQUZdCNbEwfvYhuDPsgml7rBLsBN&#10;JZMo+pIGSw4LBda0Kii77m9GwU+H3XIc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ibEaxgAAAN0A&#10;AAAPAAAAAAAAAAAAAAAAAKoCAABkcnMvZG93bnJldi54bWxQSwUGAAAAAAQABAD6AAAAnQMAAAAA&#10;">
                        <v:shape id="Freeform 1008" o:spid="_x0000_s2024" style="position:absolute;left:3324;top:340;width:29;height:128;visibility:visible;mso-wrap-style:square;v-text-anchor:top" coordsize="29,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vX2cQA&#10;AADdAAAADwAAAGRycy9kb3ducmV2LnhtbERPy2rCQBTdC/2H4RbciE6M0JboKKU+EHc+UNxdMrdJ&#10;auZOyIxJ/HtnUXB5OO/ZojOlaKh2hWUF41EEgji1uuBMwem4Hn6BcB5ZY2mZFDzIwWL+1pthom3L&#10;e2oOPhMhhF2CCnLvq0RKl+Zk0I1sRRy4X1sb9AHWmdQ1tiHclDKOog9psODQkGNFPzmlt8PdKDiu&#10;2o0d7G9/n0t72jXXB13O57tS/ffuewrCU+df4n/3ViuIJ3GYG96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r19nEAAAA3QAAAA8AAAAAAAAAAAAAAAAAmAIAAGRycy9k&#10;b3ducmV2LnhtbFBLBQYAAAAABAAEAPUAAACJAwAAAAA=&#10;" path="m29,127l29,,,29e" filled="f" strokeweight=".24272mm">
                          <v:path arrowok="t" o:connecttype="custom" o:connectlocs="29,467;29,340;0,369" o:connectangles="0,0,0"/>
                        </v:shape>
                      </v:group>
                      <v:group id="Group 1009" o:spid="_x0000_s2025" style="position:absolute;left:3396;top:347;width:12;height:113" coordorigin="3396,347" coordsize="12,1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qA88YAAADdAAAADwAAAGRycy9kb3ducmV2LnhtbESPQWvCQBSE7wX/w/KE&#10;3uomkZYaXUVESw8iVAXx9sg+k2D2bciuSfz3riD0OMzMN8xs0ZtKtNS40rKCeBSBIM6sLjlXcDxs&#10;Pr5BOI+ssbJMCu7kYDEfvM0w1bbjP2r3PhcBwi5FBYX3dSqlywoy6Ea2Jg7exTYGfZBNLnWDXYCb&#10;SiZR9CUNlhwWCqxpVVB23d+Mgp8Ou+U4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oDzxgAAAN0A&#10;AAAPAAAAAAAAAAAAAAAAAKoCAABkcnMvZG93bnJldi54bWxQSwUGAAAAAAQABAD6AAAAnQMAAAAA&#10;">
                        <v:shape id="Freeform 1010" o:spid="_x0000_s2026" style="position:absolute;left:3396;top:347;width:12;height:113;visibility:visible;mso-wrap-style:square;v-text-anchor:top" coordsize="12,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zUpMIA&#10;AADdAAAADwAAAGRycy9kb3ducmV2LnhtbERPy4rCMBTdC/MP4Q6401QFHapRZAZBRlBGRXB3aW4f&#10;2NyUJNrO35uF4PJw3otVZ2rxIOcrywpGwwQEcWZ1xYWC82kz+ALhA7LG2jIp+CcPq+VHb4Gpti3/&#10;0eMYChFD2KeooAyhSaX0WUkG/dA2xJHLrTMYInSF1A7bGG5qOU6SqTRYcWwosaHvkrLb8W4UXG+X&#10;2W+3/zkwtff8uklc7pudUv3Pbj0HEagLb/HLvdUKxpNJ3B/fxCc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HNSkwgAAAN0AAAAPAAAAAAAAAAAAAAAAAJgCAABkcnMvZG93&#10;bnJldi54bWxQSwUGAAAAAAQABAD1AAAAhwMAAAAA&#10;" path="m12,l2,22,,43,,67,2,91r10,22e" filled="f" strokeweight=".24272mm">
                          <v:path arrowok="t" o:connecttype="custom" o:connectlocs="12,347;2,369;0,390;0,414;2,438;12,460" o:connectangles="0,0,0,0,0,0"/>
                        </v:shape>
                      </v:group>
                      <v:group id="Group 1011" o:spid="_x0000_s2027" style="position:absolute;left:3408;top:340;width:29;height:8" coordorigin="3408,340" coordsize="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UaKMUAAADdAAAADwAAAGRycy9kb3ducmV2LnhtbESPQYvCMBSE7wv+h/AE&#10;b2tayy5SjSKi4kEWVgXx9miebbF5KU1s67/fLAgeh5n5hpkve1OJlhpXWlYQjyMQxJnVJecKzqft&#10;5xSE88gaK8uk4EkOlovBxxxTbTv+pfbocxEg7FJUUHhfp1K6rCCDbmxr4uDdbGPQB9nkUjfYBbip&#10;5CSKvqXBksNCgTWtC8rux4dRsOuwWyXxpj3cb+vn9fT1cznEpNRo2K9mIDz1/h1+tfdawSR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1GijFAAAA3QAA&#10;AA8AAAAAAAAAAAAAAAAAqgIAAGRycy9kb3ducmV2LnhtbFBLBQYAAAAABAAEAPoAAACcAwAAAAA=&#10;">
                        <v:shape id="Freeform 1012" o:spid="_x0000_s2028" style="position:absolute;left:3408;top:340;width:29;height:8;visibility:visible;mso-wrap-style:square;v-text-anchor:top" coordsize="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ydNsUA&#10;AADdAAAADwAAAGRycy9kb3ducmV2LnhtbESPzW7CMBCE70h9B2srcQOniehPikEUEaXX0l56W8VL&#10;EhGvLdtAeHuMVKnH0cx8o1muRzOIM/nQW1bwNM9AEDdW99wq+PmuZq8gQkTWOFgmBVcKsF49TJZY&#10;anvhLzrvYysShEOJCroYXSllaDoyGObWESfvYL3BmKRvpfZ4SXAzyDzLnqXBntNCh462HTXH/cko&#10;2Bx2Lwtf6OPv1Y2VezvVH1VdKzV9HDfvICKN8T/81/7UCvKiyOH+Jj0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3J02xQAAAN0AAAAPAAAAAAAAAAAAAAAAAJgCAABkcnMv&#10;ZG93bnJldi54bWxQSwUGAAAAAAQABAD1AAAAigMAAAAA&#10;" path="m29,7l22,2,14,,7,2,,7e" filled="f" strokeweight=".24272mm">
                          <v:path arrowok="t" o:connecttype="custom" o:connectlocs="29,347;22,342;14,340;7,342;0,347" o:connectangles="0,0,0,0,0"/>
                        </v:shape>
                      </v:group>
                      <v:group id="Group 1013" o:spid="_x0000_s2029" style="position:absolute;left:3437;top:347;width:15;height:113" coordorigin="3437,347" coordsize="15,1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shxMUAAADdAAAADwAAAGRycy9kb3ducmV2LnhtbESPQYvCMBSE7wv+h/AE&#10;b2tayy5SjSKi4kEWVgXx9miebbF5KU1s67/fLAgeh5n5hpkve1OJlhpXWlYQjyMQxJnVJecKzqft&#10;5xSE88gaK8uk4EkOlovBxxxTbTv+pfbocxEg7FJUUHhfp1K6rCCDbmxr4uDdbGPQB9nkUjfYBbip&#10;5CSKvqXBksNCgTWtC8rux4dRsOuwWyXxpj3cb+vn9fT1cznEpNRo2K9mIDz1/h1+tfdawS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NrIcTFAAAA3QAA&#10;AA8AAAAAAAAAAAAAAAAAqgIAAGRycy9kb3ducmV2LnhtbFBLBQYAAAAABAAEAPoAAACcAwAAAAA=&#10;">
                        <v:shape id="Freeform 1014" o:spid="_x0000_s2030" style="position:absolute;left:3437;top:347;width:15;height:113;visibility:visible;mso-wrap-style:square;v-text-anchor:top" coordsize="1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rLWscA&#10;AADdAAAADwAAAGRycy9kb3ducmV2LnhtbESPzWvCQBTE70L/h+UVejMbPxBNXaX0A3poD8aAHl+z&#10;zySYfZtmtyb5712h4HGYmd8w621vanGh1lWWFUyiGARxbnXFhYJs/zFegnAeWWNtmRQM5GC7eRit&#10;MdG24x1dUl+IAGGXoILS+yaR0uUlGXSRbYiDd7KtQR9kW0jdYhfgppbTOF5IgxWHhRIbei0pP6d/&#10;RsH5+JMN9uvtMPfde/67qL95JbVST4/9yzMIT72/h//bn1rBdDabw+1NeAJyc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qy1rHAAAA3QAAAA8AAAAAAAAAAAAAAAAAmAIAAGRy&#10;cy9kb3ducmV2LnhtbFBLBQYAAAAABAAEAPUAAACMAwAAAAA=&#10;" path="m,113l9,91,14,67r,-24l9,22,,e" filled="f" strokeweight=".24272mm">
                          <v:path arrowok="t" o:connecttype="custom" o:connectlocs="0,460;9,438;14,414;14,390;9,369;0,347" o:connectangles="0,0,0,0,0,0"/>
                        </v:shape>
                      </v:group>
                      <v:group id="Group 1015" o:spid="_x0000_s2031" style="position:absolute;left:3408;top:460;width:29;height:8" coordorigin="3408,460" coordsize="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1016" o:spid="_x0000_s2032" style="position:absolute;left:3408;top:460;width:29;height:8;visibility:visible;mso-wrap-style:square;v-text-anchor:top" coordsize="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ebNcUA&#10;AADdAAAADwAAAGRycy9kb3ducmV2LnhtbESPwW7CMBBE75X6D9ZW4lYciKAlYBCtiNIrtBduq3hJ&#10;IuK1ZRsIf48rVepxNDNvNKvNYHpxJR86ywom4wwEcW11x42Cn+/y9R1EiMgae8uk4E4BNuvnpxUW&#10;2t54T9dDbESCcChQQRujK6QMdUsGw9g64uSdrDcYk/SN1B5vCW56Oc2yuTTYcVpo0dFnS/X5cDEK&#10;tqfd28zn+ny8u6F0i0v1UVaVUqOXYbsEEWmI/+G/9pdWMM3zOfy+S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5s1xQAAAN0AAAAPAAAAAAAAAAAAAAAAAJgCAABkcnMv&#10;ZG93bnJldi54bWxQSwUGAAAAAAQABAD1AAAAigMAAAAA&#10;" path="m,l7,5r7,2l22,5,29,e" filled="f" strokeweight=".24272mm">
                          <v:path arrowok="t" o:connecttype="custom" o:connectlocs="0,460;7,465;14,467;22,465;29,460" o:connectangles="0,0,0,0,0"/>
                        </v:shape>
                      </v:group>
                      <v:group id="Group 1017" o:spid="_x0000_s2033" style="position:absolute;left:3814;top:402;width:80;height:161" coordorigin="3814,402" coordsize="80,1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1018" o:spid="_x0000_s2034" style="position:absolute;left:3814;top:402;width:80;height:161;visibility:visible;mso-wrap-style:square;v-text-anchor:top" coordsize="80,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o95MMA&#10;AADdAAAADwAAAGRycy9kb3ducmV2LnhtbERPz2vCMBS+C/sfwhvsIpqoMFw1yhQGwvCwOg/eHs2z&#10;LWteQhNt3V9vDoLHj+/3ct3bRlypDbVjDZOxAkFcOFNzqeH38DWagwgR2WDjmDTcKMB69TJYYmZc&#10;xz90zWMpUgiHDDVUMfpMylBUZDGMnSdO3Nm1FmOCbSlNi10Kt42cKvUuLdacGir0tK2o+MsvVoM7&#10;/BfD/ffmWNbH/kPl6tR59Fq/vfafCxCR+vgUP9w7o2E6m6W56U16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o95MMAAADdAAAADwAAAAAAAAAAAAAAAACYAgAAZHJzL2Rv&#10;d25yZXYueG1sUEsFBgAAAAAEAAQA9QAAAIgDAAAAAA==&#10;" path="m79,161l,e" filled="f" strokeweight=".34678mm">
                          <v:path arrowok="t" o:connecttype="custom" o:connectlocs="79,563;0,402" o:connectangles="0,0"/>
                        </v:shape>
                      </v:group>
                      <v:group id="Group 1019" o:spid="_x0000_s2035" style="position:absolute;left:3893;top:402;width:80;height:161" coordorigin="3893,402" coordsize="80,1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1020" o:spid="_x0000_s2036" style="position:absolute;left:3893;top:402;width:80;height:161;visibility:visible;mso-wrap-style:square;v-text-anchor:top" coordsize="80,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pCn8QA&#10;AADdAAAADwAAAGRycy9kb3ducmV2LnhtbERPz2vCMBS+C/4P4Qm7DE10Q1xnFB0MBsODrR52ezRv&#10;bbF5CU1mu/31y0Hw+PH9Xm8H24ordaFxrGE+UyCIS2carjScivfpCkSIyAZbx6ThlwJsN+PRGjPj&#10;ej7SNY+VSCEcMtRQx+gzKUNZk8Uwc544cd+usxgT7CppOuxTuG3lQqmltNhwaqjR01tN5SX/sRpc&#10;8Vc+Hj7356o5Dy8qV1+9R6/1w2TYvYKINMS7+Ob+MBoWT89pf3qTno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KQp/EAAAA3QAAAA8AAAAAAAAAAAAAAAAAmAIAAGRycy9k&#10;b3ducmV2LnhtbFBLBQYAAAAABAAEAPUAAACJAwAAAAA=&#10;" path="m,161l79,e" filled="f" strokeweight=".34678mm">
                          <v:path arrowok="t" o:connecttype="custom" o:connectlocs="0,563;79,402" o:connectangles="0,0"/>
                        </v:shape>
                      </v:group>
                      <v:group id="Group 1021" o:spid="_x0000_s2037" style="position:absolute;left:3814;top:402;width:159;height:2" coordorigin="3814,402" coordsize="1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1022" o:spid="_x0000_s2038" style="position:absolute;left:3814;top:402;width:159;height:2;visibility:visible;mso-wrap-style:square;v-text-anchor:top" coordsize="1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H8UA&#10;AADdAAAADwAAAGRycy9kb3ducmV2LnhtbESPwWrDMBBE74X8g9hAb7Vct4TiRAlNikvIJdTtB2ys&#10;rW1qrYwkO87fR4VAjsPMvGFWm8l0YiTnW8sKnpMUBHFldcu1gp/v4ukNhA/IGjvLpOBCHjbr2cMK&#10;c23P/EVjGWoRIexzVNCE0OdS+qohgz6xPXH0fq0zGKJ0tdQOzxFuOpml6UIabDkuNNjTrqHqrxyM&#10;gsVQWP44mKMuxtIP2+x0GT6dUo/z6X0JItAU7uFbe68VZC+vGfy/iU9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Vv8fxQAAAN0AAAAPAAAAAAAAAAAAAAAAAJgCAABkcnMv&#10;ZG93bnJldi54bWxQSwUGAAAAAAQABAD1AAAAigMAAAAA&#10;" path="m,l158,e" filled="f" strokeweight=".34678mm">
                          <v:path arrowok="t" o:connecttype="custom" o:connectlocs="0,0;158,0" o:connectangles="0,0"/>
                        </v:shape>
                      </v:group>
                      <v:group id="Group 1023" o:spid="_x0000_s2039" style="position:absolute;left:3274;top:923;width:540;height:228" coordorigin="3274,923" coordsize="540,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1SucYAAADdAAAADwAAAGRycy9kb3ducmV2LnhtbESPQWvCQBSE7wX/w/KE&#10;3uompi0SXUVESw8iVAXx9sg+k2D2bciuSfz3riD0OMzMN8xs0ZtKtNS40rKCeBSBIM6sLjlXcDxs&#10;PiYgnEfWWFkmBXdysJgP3maYatvxH7V7n4sAYZeigsL7OpXSZQUZdCNbEwfvYhuDPsgml7rBLsBN&#10;JcdR9C0NlhwWCqxpVVB23d+Mgp8Ou2USr9vt9bK6nw9fu9M2JqXeh/1yCsJT7//Dr/avVjBOP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VK5xgAAAN0A&#10;AAAPAAAAAAAAAAAAAAAAAKoCAABkcnMvZG93bnJldi54bWxQSwUGAAAAAAQABAD6AAAAnQMAAAAA&#10;">
                        <v:shape id="Freeform 1024" o:spid="_x0000_s2040" style="position:absolute;left:3274;top:923;width:540;height:228;visibility:visible;mso-wrap-style:square;v-text-anchor:top" coordsize="540,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ej9MYA&#10;AADdAAAADwAAAGRycy9kb3ducmV2LnhtbESPT2sCMRTE7wW/Q3iCt5r1D9u6NYoKLdaL1Nr7a/K6&#10;Wdy8LJtUt376Rij0OMzMb5j5snO1OFMbKs8KRsMMBLH2puJSwfH9+f4RRIjIBmvPpOCHAiwXvbs5&#10;FsZf+I3Oh1iKBOFQoAIbY1NIGbQlh2HoG+LkffnWYUyyLaVp8ZLgrpbjLMulw4rTgsWGNpb06fDt&#10;FLx82Fyb/fXBy4z07vS6W88+c6UG/W71BCJSF//Df+2tUTCeTKdwe5Oe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ej9MYAAADdAAAADwAAAAAAAAAAAAAAAACYAgAAZHJz&#10;L2Rvd25yZXYueG1sUEsFBgAAAAAEAAQA9QAAAIsDAAAAAA==&#10;" path="m540,115r-312,l225,91,218,72,177,19,112,,91,2,33,34,2,91,,115r2,22l33,194r58,32l112,228r24,-2l194,194r31,-57l228,115r312,xe" filled="f" strokeweight=".17322mm">
                          <v:path arrowok="t" o:connecttype="custom" o:connectlocs="540,1038;228,1038;225,1014;218,995;177,942;112,923;91,925;33,957;2,1014;0,1038;2,1060;33,1117;91,1149;112,1151;136,1149;194,1117;225,1060;228,1038;540,1038" o:connectangles="0,0,0,0,0,0,0,0,0,0,0,0,0,0,0,0,0,0,0"/>
                        </v:shape>
                      </v:group>
                      <v:group id="Group 1025" o:spid="_x0000_s2041" style="position:absolute;left:3338;top:973;width:29;height:128" coordorigin="3338,973" coordsize="29,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hvVsYAAADdAAAADwAAAGRycy9kb3ducmV2LnhtbESPS4vCQBCE7wv7H4Ze&#10;8KaT+GKJjiKiyx5E8AGLtybTJsFMT8iMSfz3jiDssaiqr6j5sjOlaKh2hWUF8SACQZxaXXCm4Hza&#10;9r9BOI+ssbRMCh7kYLn4/Jhjom3LB2qOPhMBwi5BBbn3VSKlS3My6Aa2Ig7e1dYGfZB1JnWNbYCb&#10;Ug6jaCoNFhwWcqxonVN6O96Ngp8W29Uo3jS723X9uJwm+79dTEr1vrrVDISnzv+H3+1frWA4Gk/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G9WxgAAAN0A&#10;AAAPAAAAAAAAAAAAAAAAAKoCAABkcnMvZG93bnJldi54bWxQSwUGAAAAAAQABAD6AAAAnQMAAAAA&#10;">
                        <v:shape id="Freeform 1026" o:spid="_x0000_s2042" style="position:absolute;left:3338;top:973;width:29;height:128;visibility:visible;mso-wrap-style:square;v-text-anchor:top" coordsize="29,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cDkMcA&#10;AADdAAAADwAAAGRycy9kb3ducmV2LnhtbESPW2vCQBSE3wv9D8sp+FJ04wUrqasUb0jfvKD4dsie&#10;JqnZsyG7JvHfu0Khj8PMfMNM560pRE2Vyy0r6PciEMSJ1TmnCo6HdXcCwnlkjYVlUnAnB/PZ68sU&#10;Y20b3lG996kIEHYxKsi8L2MpXZKRQdezJXHwfmxl0AdZpVJX2AS4KeQgisbSYM5hIcOSFhkl1/3N&#10;KDismo19311/P5b2+F1f7nQ+nW5Kdd7ar08Qnlr/H/5rb7WCwXA0hueb8ATk7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nA5DHAAAA3QAAAA8AAAAAAAAAAAAAAAAAmAIAAGRy&#10;cy9kb3ducmV2LnhtbFBLBQYAAAAABAAEAPUAAACMAwAAAAA=&#10;" path="m29,128l29,,,29e" filled="f" strokeweight=".24272mm">
                          <v:path arrowok="t" o:connecttype="custom" o:connectlocs="29,1101;29,973;0,1002" o:connectangles="0,0,0"/>
                        </v:shape>
                      </v:group>
                      <v:group id="Group 1027" o:spid="_x0000_s2043" style="position:absolute;left:3408;top:973;width:29;height:128" coordorigin="3408,973" coordsize="29,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ZUuscAAADdAAAADwAAAGRycy9kb3ducmV2LnhtbESPT2vCQBTE70K/w/IK&#10;3uom/mkluoqIlR5EaCyIt0f2mQSzb0N2m8Rv3xUKHoeZ+Q2zXPemEi01rrSsIB5FIIgzq0vOFfyc&#10;Pt/mIJxH1lhZJgV3crBevQyWmGjb8Te1qc9FgLBLUEHhfZ1I6bKCDLqRrYmDd7WNQR9kk0vdYBfg&#10;ppLjKHqXBksOCwXWtC0ou6W/RsG+w24ziXft4Xbd3i+n2fF8iEmp4Wu/WYDw1Ptn+L/9pRWMJ9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FZUuscAAADd&#10;AAAADwAAAAAAAAAAAAAAAACqAgAAZHJzL2Rvd25yZXYueG1sUEsFBgAAAAAEAAQA+gAAAJ4DAAAA&#10;AA==&#10;">
                        <v:shape id="Freeform 1028" o:spid="_x0000_s2044" style="position:absolute;left:3408;top:973;width:29;height:128;visibility:visible;mso-wrap-style:square;v-text-anchor:top" coordsize="29,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QyecUA&#10;AADdAAAADwAAAGRycy9kb3ducmV2LnhtbERPy2rCQBTdF/oPwy10U8xEKyqpoxSrRbrzQcTdJXOb&#10;pGbuhMyYxL93FkKXh/OeL3tTiZYaV1pWMIxiEMSZ1SXnCo6HzWAGwnlkjZVlUnAjB8vF89McE207&#10;3lG797kIIewSVFB4XydSuqwggy6yNXHgfm1j0AfY5FI32IVwU8lRHE+kwZJDQ4E1rQrKLvurUXBY&#10;d9/2bXf5m37Z4097vtEpTa9Kvb70nx8gPPX+X/xwb7WC0fs4zA1vw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NDJ5xQAAAN0AAAAPAAAAAAAAAAAAAAAAAJgCAABkcnMv&#10;ZG93bnJldi54bWxQSwUGAAAAAAQABAD1AAAAigMAAAAA&#10;" path="m29,128l29,,,29e" filled="f" strokeweight=".24272mm">
                          <v:path arrowok="t" o:connecttype="custom" o:connectlocs="29,1101;29,973;0,1002" o:connectangles="0,0,0"/>
                        </v:shape>
                      </v:group>
                      <v:group id="Group 1029" o:spid="_x0000_s2045" style="position:absolute;left:3814;top:1038;width:80;height:159" coordorigin="3814,1038" coordsize="80,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VlU8cAAADdAAAADwAAAGRycy9kb3ducmV2LnhtbESPT2vCQBTE70K/w/IK&#10;3uom/ik1uoqIlR5EaCyIt0f2mQSzb0N2m8Rv3xUKHoeZ+Q2zXPemEi01rrSsIB5FIIgzq0vOFfyc&#10;Pt8+QDiPrLGyTAru5GC9ehksMdG2429qU5+LAGGXoILC+zqR0mUFGXQjWxMH72obgz7IJpe6wS7A&#10;TSXHUfQuDZYcFgqsaVtQdkt/jYJ9h91mEu/aw+26vV9Os+P5EJNSw9d+swDhqffP8H/7SysYT6Z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oVlU8cAAADd&#10;AAAADwAAAAAAAAAAAAAAAACqAgAAZHJzL2Rvd25yZXYueG1sUEsFBgAAAAAEAAQA+gAAAJ4DAAAA&#10;AA==&#10;">
                        <v:shape id="Freeform 1030" o:spid="_x0000_s2046" style="position:absolute;left:3814;top:1038;width:80;height:159;visibility:visible;mso-wrap-style:square;v-text-anchor:top" coordsize="80,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H/cMA&#10;AADdAAAADwAAAGRycy9kb3ducmV2LnhtbERPS2sCMRC+F/wPYYTealbFYlejaKVQSg8+evE2bKa7&#10;oZvJkqTu9t93DoUeP773ejv4Vt0oJhfYwHRSgCKugnVcG/i4vDwsQaWMbLENTAZ+KMF2M7pbY2lD&#10;zye6nXOtJIRTiQaanLtS61Q15DFNQkcs3GeIHrPAWGsbsZdw3+pZUTxqj46locGOnhuqvs7f3sAs&#10;Hq/J5fd4dG/7w1NfdcPeL4y5Hw+7FahMQ/4X/7lfrfjmC9kvb+QJ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QH/cMAAADdAAAADwAAAAAAAAAAAAAAAACYAgAAZHJzL2Rv&#10;d25yZXYueG1sUEsFBgAAAAAEAAQA9QAAAIgDAAAAAA==&#10;" path="m79,159l,e" filled="f" strokeweight=".34678mm">
                          <v:path arrowok="t" o:connecttype="custom" o:connectlocs="79,1197;0,1038" o:connectangles="0,0"/>
                        </v:shape>
                      </v:group>
                      <v:group id="Group 1031" o:spid="_x0000_s2047" style="position:absolute;left:3893;top:1038;width:80;height:159" coordorigin="3893,1038" coordsize="80,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r/iMcAAADdAAAADwAAAGRycy9kb3ducmV2LnhtbESPT2vCQBTE7wW/w/KE&#10;3uomhpQSXUVESw+hUC2U3h7ZZxLMvg3ZNX++fbcgeBxm5jfMejuaRvTUudqygngRgSAurK65VPB9&#10;Pr68gXAeWWNjmRRM5GC7mT2tMdN24C/qT74UAcIuQwWV920mpSsqMugWtiUO3sV2Bn2QXSl1h0OA&#10;m0Yuo+hVGqw5LFTY0r6i4nq6GQXvAw67JD70+fWyn37P6edPHpNSz/NxtwLhafSP8L39oRUsk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r/iMcAAADd&#10;AAAADwAAAAAAAAAAAAAAAACqAgAAZHJzL2Rvd25yZXYueG1sUEsFBgAAAAAEAAQA+gAAAJ4DAAAA&#10;AA==&#10;">
                        <v:shape id="Freeform 1032" o:spid="_x0000_s2048" style="position:absolute;left:3893;top:1038;width:80;height:159;visibility:visible;mso-wrap-style:square;v-text-anchor:top" coordsize="80,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8EcUA&#10;AADdAAAADwAAAGRycy9kb3ducmV2LnhtbESPQWsCMRSE74X+h/AK3mq2K5a6GqUqgkgP1nrx9ti8&#10;7oZuXpYkuuu/N4LQ4zDzzTCzRW8bcSEfjGMFb8MMBHHptOFKwfFn8/oBIkRkjY1jUnClAIv589MM&#10;C+06/qbLIVYilXAoUEEdY1tIGcqaLIaha4mT9+u8xZikr6T22KVy28g8y96lRcNpocaWVjWVf4ez&#10;VZD7/SmY+OX3ZrdcT7qy7Zd2rNTgpf+cgojUx//wg97qxI3GOdzfpCc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6jwRxQAAAN0AAAAPAAAAAAAAAAAAAAAAAJgCAABkcnMv&#10;ZG93bnJldi54bWxQSwUGAAAAAAQABAD1AAAAigMAAAAA&#10;" path="m,159l79,e" filled="f" strokeweight=".34678mm">
                          <v:path arrowok="t" o:connecttype="custom" o:connectlocs="0,1197;79,1038" o:connectangles="0,0"/>
                        </v:shape>
                      </v:group>
                      <v:group id="Group 1033" o:spid="_x0000_s2049" style="position:absolute;left:3814;top:1038;width:159;height:2" coordorigin="3814,1038" coordsize="1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TEZMUAAADdAAAADwAAAGRycy9kb3ducmV2LnhtbESPQYvCMBSE7wv+h/AE&#10;b2tai8tSjSLiigcRVhfE26N5tsXmpTTZtv57Iwgeh5n5hpkve1OJlhpXWlYQjyMQxJnVJecK/k4/&#10;n98gnEfWWFkmBXdysFwMPuaYatvxL7VHn4sAYZeigsL7OpXSZQUZdGNbEwfvahuDPsgml7rBLsBN&#10;JSdR9CUNlhwWCqxpXVB2O/4bBdsOu1USb9r97bq+X07T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0xGTFAAAA3QAA&#10;AA8AAAAAAAAAAAAAAAAAqgIAAGRycy9kb3ducmV2LnhtbFBLBQYAAAAABAAEAPoAAACcAwAAAAA=&#10;">
                        <v:shape id="Freeform 1034" o:spid="_x0000_s2050" style="position:absolute;left:3814;top:1038;width:159;height:2;visibility:visible;mso-wrap-style:square;v-text-anchor:top" coordsize="1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pULcUA&#10;AADdAAAADwAAAGRycy9kb3ducmV2LnhtbESP0WrCQBRE3wv+w3ILvummaZWSuopaItIXMfYDbrO3&#10;SWj2btjdxPj3XaHQx2FmzjCrzWhaMZDzjWUFT/MEBHFpdcOVgs9LPnsF4QOyxtYyKbiRh8168rDC&#10;TNsrn2koQiUihH2GCuoQukxKX9Zk0M9tRxy9b+sMhihdJbXDa4SbVqZJspQGG44LNXa0r6n8KXqj&#10;YNnnlt8/zEnnQ+H7Xfp16w9OqenjuH0DEWgM/+G/9lErSJ8XL3B/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KlQtxQAAAN0AAAAPAAAAAAAAAAAAAAAAAJgCAABkcnMv&#10;ZG93bnJldi54bWxQSwUGAAAAAAQABAD1AAAAigMAAAAA&#10;" path="m,l158,e" filled="f" strokeweight=".34678mm">
                          <v:path arrowok="t" o:connecttype="custom" o:connectlocs="0,0;158,0" o:connectangles="0,0"/>
                        </v:shape>
                      </v:group>
                      <v:group id="Group 1035" o:spid="_x0000_s2051" style="position:absolute;left:2494;top:1384;width:528;height:444" coordorigin="2494,1384" coordsize="528,4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1036" o:spid="_x0000_s2052" style="position:absolute;left:2494;top:1384;width:528;height:444;visibility:visible;mso-wrap-style:square;v-text-anchor:top" coordsize="528,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9sucUA&#10;AADdAAAADwAAAGRycy9kb3ducmV2LnhtbESP0WoCMRRE3wX/IVyhbzVbS7dlaxSxFKulSG0/4LK5&#10;Jks3N0sSdf17IxR8HGbmDDOd964VRwqx8azgYVyAIK69btgo+P15v38BEROyxtYzKThThPlsOJhi&#10;pf2Jv+m4S0ZkCMcKFdiUukrKWFtyGMe+I87e3geHKctgpA54ynDXyklRlNJhw3nBYkdLS/Xf7uAU&#10;PAdabddv237/Zaz5XIdSUtgodTfqF68gEvXpFv5vf2gFk8enEq5v8hOQs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D2y5xQAAAN0AAAAPAAAAAAAAAAAAAAAAAJgCAABkcnMv&#10;ZG93bnJldi54bWxQSwUGAAAAAAQABAD1AAAAigMAAAAA&#10;" path="m528,l,444e" filled="f" strokeweight=".17322mm">
                          <v:path arrowok="t" o:connecttype="custom" o:connectlocs="528,1384;0,1828" o:connectangles="0,0"/>
                        </v:shape>
                      </v:group>
                      <v:group id="Group 1037" o:spid="_x0000_s2053" style="position:absolute;left:3005;top:1367;width:34;height:34" coordorigin="3005,1367" coordsize="34,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1038" o:spid="_x0000_s2054" style="position:absolute;left:3005;top:1367;width:34;height:34;visibility:visible;mso-wrap-style:square;v-text-anchor:top" coordsize="3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DxcQA&#10;AADdAAAADwAAAGRycy9kb3ducmV2LnhtbESPTWvCQBCG74X+h2UKvdWNqUpJXUUEwYIgfvQ+ZKfZ&#10;tNnZkF1j+u+dg+BxeOd9Zp75cvCN6qmLdWAD41EGirgMtubKwPm0efsAFROyxSYwGfinCMvF89Mc&#10;CxuufKD+mColEI4FGnAptYXWsXTkMY5CSyzZT+g8Jhm7StsOrwL3jc6zbKY91iwXHLa0dlT+HS9e&#10;KIOjtsrxdz/56vP9dxanl/HOmNeXYfUJKtGQHsv39tYayN+n8q7YiAno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8w8XEAAAA3QAAAA8AAAAAAAAAAAAAAAAAmAIAAGRycy9k&#10;b3ducmV2LnhtbFBLBQYAAAAABAAEAPUAAACJAwAAAAA=&#10;" path="m33,17l31,10,26,2,17,,9,2,2,10,,17r2,9l9,31r8,3l26,31r5,-5l33,17xe" filled="f" strokeweight=".34678mm">
                          <v:path arrowok="t" o:connecttype="custom" o:connectlocs="33,1384;31,1377;26,1369;17,1367;9,1369;2,1377;0,1384;2,1393;9,1398;17,1401;26,1398;31,1393;33,1384" o:connectangles="0,0,0,0,0,0,0,0,0,0,0,0,0"/>
                        </v:shape>
                      </v:group>
                      <v:group id="Group 1039" o:spid="_x0000_s2055" style="position:absolute;left:3012;top:1372;width:22;height:24" coordorigin="3012,1372" coordsize="2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1040" o:spid="_x0000_s2056" style="position:absolute;left:3012;top:1372;width:22;height:24;visibility:visible;mso-wrap-style:square;v-text-anchor:top" coordsize="2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Xjnb4A&#10;AADdAAAADwAAAGRycy9kb3ducmV2LnhtbERPy4rCMBTdC/5DuII7TeujSDWKOAjdiQ9we2mubbG5&#10;KU1G499PFgMuD+e92QXTihf1rrGsIJ0mIIhLqxuuFNyux8kKhPPIGlvLpOBDDnbb4WCDubZvPtPr&#10;4isRQ9jlqKD2vsuldGVNBt3UdsSRe9jeoI+wr6Tu8R3DTStnSZJJgw3Hhho7OtRUPi+/RsHJ/aSF&#10;WZLzN7o3aVgUp9BZpcajsF+D8BT8V/zvLrSC2TyL++Ob+ATk9g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5V452+AAAA3QAAAA8AAAAAAAAAAAAAAAAAmAIAAGRycy9kb3ducmV2&#10;LnhtbFBLBQYAAAAABAAEAPUAAACDAwAAAAA=&#10;" path="m22,12l17,2,10,,5,2,,7,,19r10,5l17,21r2,-2l22,12xe" filled="f" strokeweight=".34678mm">
                          <v:path arrowok="t" o:connecttype="custom" o:connectlocs="22,1384;17,1374;10,1372;5,1374;0,1379;0,1391;10,1396;17,1393;19,1391;22,1384" o:connectangles="0,0,0,0,0,0,0,0,0,0"/>
                        </v:shape>
                      </v:group>
                      <v:group id="Group 1041" o:spid="_x0000_s2057" style="position:absolute;left:2378;top:1828;width:116;height:2" coordorigin="2378,1828"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1042" o:spid="_x0000_s2058" style="position:absolute;left:2378;top:1828;width:116;height: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uJKccA&#10;AADdAAAADwAAAGRycy9kb3ducmV2LnhtbESPQWvCQBCF74X+h2UKXopuGiXUNBspoiK9qUXwNmSn&#10;SWh2Ns2uJv57tyB4fLx535uXLQbTiAt1rras4G0SgSAurK65VPB9WI/fQTiPrLGxTAqu5GCRPz9l&#10;mGrb844ue1+KAGGXooLK+zaV0hUVGXQT2xIH78d2Bn2QXSl1h32Am0bGUZRIgzWHhgpbWlZU/O7P&#10;Jryx3sz1Mjkd/1bXzeF1du6nX7ZUavQyfH6A8DT4x/E9vdUK4mkSw/+agACZ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7iSnHAAAA3QAAAA8AAAAAAAAAAAAAAAAAmAIAAGRy&#10;cy9kb3ducmV2LnhtbFBLBQYAAAAABAAEAPUAAACMAwAAAAA=&#10;" path="m116,l,e" filled="f" strokeweight=".17322mm">
                          <v:path arrowok="t" o:connecttype="custom" o:connectlocs="116,0;0,0" o:connectangles="0,0"/>
                        </v:shape>
                      </v:group>
                      <v:group id="Group 1043" o:spid="_x0000_s2059" style="position:absolute;left:2239;top:1765;width:56;height:128" coordorigin="2239,1765" coordsize="56,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gO2cUAAADdAAAADwAAAGRycy9kb3ducmV2LnhtbESPQYvCMBSE7wv+h/AE&#10;b2tay8pSjSKi4kGE1QXx9miebbF5KU1s6783C8Ieh5n5hpkve1OJlhpXWlYQjyMQxJnVJecKfs/b&#10;z28QziNrrCyTgic5WC4GH3NMte34h9qTz0WAsEtRQeF9nUrpsoIMurGtiYN3s41BH2STS91gF+Cm&#10;kpMomkqDJYeFAmtaF5TdTw+jYNdht0riTXu439bP6/nreDnEpNRo2K9mIDz1/j/8bu+1gkk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YDtnFAAAA3QAA&#10;AA8AAAAAAAAAAAAAAAAAqgIAAGRycy9kb3ducmV2LnhtbFBLBQYAAAAABAAEAPoAAACcAwAAAAA=&#10;">
                        <v:shape id="Freeform 1044" o:spid="_x0000_s2060" style="position:absolute;left:2239;top:1765;width:56;height:128;visibility:visible;mso-wrap-style:square;v-text-anchor:top" coordsize="56,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rIkccA&#10;AADdAAAADwAAAGRycy9kb3ducmV2LnhtbESPW2vCQBSE3wv+h+UIfasbtViJWaW2CKUvXhEfj9mT&#10;i82eDdk1xn/fLQh9HGbmGyZZdKYSLTWutKxgOIhAEKdWl5wrOOxXL1MQziNrrCyTgjs5WMx7TwnG&#10;2t54S+3O5yJA2MWooPC+jqV0aUEG3cDWxMHLbGPQB9nkUjd4C3BTyVEUTaTBksNCgTV9FJT+7K5G&#10;QTRet6fzVS8vd71ZZdvl/vvt+KnUc797n4Hw1Pn/8KP9pRWMxpNX+HsTno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ayJHHAAAA3QAAAA8AAAAAAAAAAAAAAAAAmAIAAGRy&#10;cy9kb3ducmV2LnhtbFBLBQYAAAAABAAEAPUAAACMAwAAAAA=&#10;" path="m41,l27,8,12,22,3,39,,56,,99r3,12l7,120r10,5l27,128r12,-3l48,120r5,-9l55,99r,-24l46,60,27,56,,56e" filled="f" strokeweight=".24272mm">
                          <v:path arrowok="t" o:connecttype="custom" o:connectlocs="41,1765;27,1773;12,1787;3,1804;0,1821;0,1864;3,1876;7,1885;17,1890;27,1893;39,1890;48,1885;53,1876;55,1864;55,1840;46,1825;27,1821;0,1821" o:connectangles="0,0,0,0,0,0,0,0,0,0,0,0,0,0,0,0,0,0"/>
                        </v:shape>
                      </v:group>
                      <v:group id="Group 1045" o:spid="_x0000_s2061" style="position:absolute;left:2153;top:1715;width:226;height:228" coordorigin="2153,1715" coordsize="226,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0zNsUAAADdAAAADwAAAGRycy9kb3ducmV2LnhtbESPQYvCMBSE74L/ITxh&#10;b5pWUaRrFBGVPciCVZC9PZpnW2xeShPb+u83Cwseh5n5hlltelOJlhpXWlYQTyIQxJnVJecKrpfD&#10;eAnCeWSNlWVS8CIHm/VwsMJE247P1KY+FwHCLkEFhfd1IqXLCjLoJrYmDt7dNgZ9kE0udYNdgJtK&#10;TqNoIQ2WHBYKrGlXUPZIn0bBscNuO4v37elx371+LvPv2ykmpT5G/fYThKfev8P/7S+tYDpbzO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9MzbFAAAA3QAA&#10;AA8AAAAAAAAAAAAAAAAAqgIAAGRycy9kb3ducmV2LnhtbFBLBQYAAAAABAAEAPoAAACcAwAAAAA=&#10;">
                        <v:shape id="Freeform 1046" o:spid="_x0000_s2062" style="position:absolute;left:2153;top:1715;width:226;height:228;visibility:visible;mso-wrap-style:square;v-text-anchor:top" coordsize="22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mYtsMA&#10;AADdAAAADwAAAGRycy9kb3ducmV2LnhtbESPzYrCMBSF9wO+Q7iCuzG1QhmrUaQgDLoaR3B7ba5t&#10;sbkpScbWtzcDgsvD+fk4q81gWnEn5xvLCmbTBARxaXXDlYLT7+7zC4QPyBpby6TgQR4269HHCnNt&#10;e/6h+zFUIo6wz1FBHUKXS+nLmgz6qe2Io3e1zmCI0lVSO+zjuGllmiSZNNhwJNTYUVFTeTv+mQjp&#10;zwtOr3y5FOXtsD8MxeLkHkpNxsN2CSLQEN7hV/tbK0jnWQb/b+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mYtsMAAADdAAAADwAAAAAAAAAAAAAAAACYAgAAZHJzL2Rv&#10;d25yZXYueG1sUEsFBgAAAAAEAAQA9QAAAIgDAAAAAA==&#10;" path="m225,113l206,50,156,10,113,,91,2,33,34,2,91,,113r2,24l33,194r58,32l113,228r21,-2l194,194r29,-57l225,113xe" filled="f" strokeweight=".17322mm">
                          <v:path arrowok="t" o:connecttype="custom" o:connectlocs="225,1828;206,1765;156,1725;113,1715;91,1717;33,1749;2,1806;0,1828;2,1852;33,1909;91,1941;113,1943;134,1941;194,1909;223,1852;225,1828" o:connectangles="0,0,0,0,0,0,0,0,0,0,0,0,0,0,0,0"/>
                        </v:shape>
                      </v:group>
                      <w10:anchorlock/>
                    </v:group>
                  </w:pict>
                </mc:Fallback>
              </mc:AlternateContent>
            </w: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rPr>
                <w:color w:val="FF0000"/>
              </w:rPr>
            </w:pPr>
            <w:r>
              <w:t xml:space="preserve">                                                              </w:t>
            </w:r>
            <w:r>
              <w:rPr>
                <w:color w:val="FF0000"/>
              </w:rPr>
              <w:t>change 7 to 6</w:t>
            </w:r>
          </w:p>
          <w:p w:rsidR="000956A9" w:rsidRDefault="000956A9" w:rsidP="00961ED8">
            <w:pPr>
              <w:spacing w:before="10" w:line="220" w:lineRule="exact"/>
            </w:pPr>
            <w:r>
              <w:t xml:space="preserve">                                      G</w:t>
            </w:r>
            <w:r>
              <w:rPr>
                <w:vertAlign w:val="subscript"/>
              </w:rPr>
              <w:t>stb;d</w:t>
            </w:r>
          </w:p>
        </w:tc>
        <w:tc>
          <w:tcPr>
            <w:tcW w:w="5580" w:type="dxa"/>
          </w:tcPr>
          <w:p w:rsidR="000956A9" w:rsidRDefault="000956A9" w:rsidP="00961ED8">
            <w:pPr>
              <w:spacing w:before="10" w:line="220" w:lineRule="exact"/>
            </w:pPr>
          </w:p>
          <w:p w:rsidR="000956A9" w:rsidRDefault="000956A9" w:rsidP="00961ED8">
            <w:pPr>
              <w:spacing w:before="10" w:line="220" w:lineRule="exact"/>
            </w:pPr>
          </w:p>
          <w:p w:rsidR="000956A9" w:rsidRDefault="0019231C" w:rsidP="00961ED8">
            <w:pPr>
              <w:spacing w:before="10" w:line="220" w:lineRule="exact"/>
            </w:pPr>
            <w:r>
              <w:rPr>
                <w:noProof/>
                <w:lang w:val="en-GB" w:eastAsia="en-GB"/>
              </w:rPr>
              <mc:AlternateContent>
                <mc:Choice Requires="wps">
                  <w:drawing>
                    <wp:anchor distT="0" distB="0" distL="114300" distR="114300" simplePos="0" relativeHeight="251659264" behindDoc="0" locked="0" layoutInCell="1" allowOverlap="1">
                      <wp:simplePos x="0" y="0"/>
                      <wp:positionH relativeFrom="column">
                        <wp:posOffset>2334260</wp:posOffset>
                      </wp:positionH>
                      <wp:positionV relativeFrom="paragraph">
                        <wp:posOffset>102870</wp:posOffset>
                      </wp:positionV>
                      <wp:extent cx="776605" cy="1630680"/>
                      <wp:effectExtent l="0" t="0" r="23495" b="11430"/>
                      <wp:wrapNone/>
                      <wp:docPr id="4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1630680"/>
                              </a:xfrm>
                              <a:prstGeom prst="rect">
                                <a:avLst/>
                              </a:prstGeom>
                              <a:solidFill>
                                <a:srgbClr val="FFFFFF"/>
                              </a:solidFill>
                              <a:ln w="9525">
                                <a:solidFill>
                                  <a:srgbClr val="000000"/>
                                </a:solidFill>
                                <a:miter lim="800000"/>
                                <a:headEnd/>
                                <a:tailEnd/>
                              </a:ln>
                            </wps:spPr>
                            <wps:txbx>
                              <w:txbxContent>
                                <w:p w:rsidR="000956A9" w:rsidRPr="00953DED" w:rsidRDefault="000956A9" w:rsidP="000956A9">
                                  <w:pPr>
                                    <w:spacing w:before="10" w:line="220" w:lineRule="exact"/>
                                    <w:rPr>
                                      <w:color w:val="FF0000"/>
                                      <w:sz w:val="18"/>
                                      <w:szCs w:val="18"/>
                                    </w:rPr>
                                  </w:pPr>
                                  <w:r w:rsidRPr="00953DED">
                                    <w:rPr>
                                      <w:color w:val="FF0000"/>
                                      <w:sz w:val="18"/>
                                      <w:szCs w:val="18"/>
                                    </w:rPr>
                                    <w:t xml:space="preserve">The hatching of layer 5 (3 times) should be the same as in </w:t>
                                  </w:r>
                                </w:p>
                                <w:p w:rsidR="000956A9" w:rsidRPr="00953DED" w:rsidRDefault="000956A9" w:rsidP="000956A9">
                                  <w:pPr>
                                    <w:spacing w:before="10" w:line="220" w:lineRule="exact"/>
                                    <w:rPr>
                                      <w:color w:val="FF0000"/>
                                      <w:sz w:val="18"/>
                                      <w:szCs w:val="18"/>
                                    </w:rPr>
                                  </w:pPr>
                                  <w:r w:rsidRPr="00953DED">
                                    <w:rPr>
                                      <w:color w:val="FF0000"/>
                                      <w:sz w:val="18"/>
                                      <w:szCs w:val="18"/>
                                    </w:rPr>
                                    <w:t>fig c and e  (sand)</w:t>
                                  </w:r>
                                </w:p>
                                <w:p w:rsidR="000956A9" w:rsidRDefault="000956A9" w:rsidP="000956A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9" o:spid="_x0000_s1026" type="#_x0000_t202" style="position:absolute;margin-left:183.8pt;margin-top:8.1pt;width:61.15pt;height:128.4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">
                      <v:textbox>
                        <w:txbxContent>
                          <w:p w:rsidR="000956A9" w:rsidRPr="00953DED" w:rsidRDefault="000956A9" w:rsidP="000956A9">
                            <w:pPr>
                              <w:spacing w:before="10" w:line="220" w:lineRule="exact"/>
                              <w:rPr>
                                <w:color w:val="FF0000"/>
                                <w:sz w:val="18"/>
                                <w:szCs w:val="18"/>
                              </w:rPr>
                            </w:pPr>
                            <w:r w:rsidRPr="00953DED">
                              <w:rPr>
                                <w:color w:val="FF0000"/>
                                <w:sz w:val="18"/>
                                <w:szCs w:val="18"/>
                              </w:rPr>
                              <w:t xml:space="preserve">The hatching of layer 5 (3 times) should be the same as in </w:t>
                            </w:r>
                          </w:p>
                          <w:p w:rsidR="000956A9" w:rsidRPr="00953DED" w:rsidRDefault="000956A9" w:rsidP="000956A9">
                            <w:pPr>
                              <w:spacing w:before="10" w:line="220" w:lineRule="exact"/>
                              <w:rPr>
                                <w:color w:val="FF0000"/>
                                <w:sz w:val="18"/>
                                <w:szCs w:val="18"/>
                              </w:rPr>
                            </w:pPr>
                            <w:r w:rsidRPr="00953DED">
                              <w:rPr>
                                <w:color w:val="FF0000"/>
                                <w:sz w:val="18"/>
                                <w:szCs w:val="18"/>
                              </w:rPr>
                              <w:t>fig c and e  (sand)</w:t>
                            </w:r>
                          </w:p>
                          <w:p w:rsidR="000956A9" w:rsidRDefault="000956A9" w:rsidP="000956A9"/>
                        </w:txbxContent>
                      </v:textbox>
                    </v:shape>
                  </w:pict>
                </mc:Fallback>
              </mc:AlternateContent>
            </w: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p>
          <w:p w:rsidR="000956A9" w:rsidRDefault="000956A9" w:rsidP="00961ED8">
            <w:pPr>
              <w:spacing w:before="10" w:line="220" w:lineRule="exact"/>
            </w:pPr>
            <w:r>
              <w:t xml:space="preserve">                                                            </w:t>
            </w:r>
            <w:r w:rsidR="0019231C">
              <w:rPr>
                <w:noProof/>
                <w:lang w:val="en-GB" w:eastAsia="en-GB"/>
              </w:rPr>
              <mc:AlternateContent>
                <mc:Choice Requires="wpg">
                  <w:drawing>
                    <wp:inline distT="0" distB="0" distL="0" distR="0">
                      <wp:extent cx="2326005" cy="2027555"/>
                      <wp:effectExtent l="0" t="0" r="0" b="0"/>
                      <wp:docPr id="133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26005" cy="2027555"/>
                                <a:chOff x="6713" y="95"/>
                                <a:chExt cx="3663" cy="3193"/>
                              </a:xfrm>
                            </wpg:grpSpPr>
                            <pic:pic xmlns:pic="http://schemas.openxmlformats.org/drawingml/2006/picture">
                              <pic:nvPicPr>
                                <pic:cNvPr id="1340" name="Picture 104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6713" y="95"/>
                                  <a:ext cx="3663" cy="31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341" name="Group 1049"/>
                              <wpg:cNvGrpSpPr>
                                <a:grpSpLocks/>
                              </wpg:cNvGrpSpPr>
                              <wpg:grpSpPr bwMode="auto">
                                <a:xfrm>
                                  <a:off x="7265" y="525"/>
                                  <a:ext cx="135" cy="2"/>
                                  <a:chOff x="7265" y="525"/>
                                  <a:chExt cx="135" cy="2"/>
                                </a:xfrm>
                              </wpg:grpSpPr>
                              <wps:wsp>
                                <wps:cNvPr id="1342" name="Freeform 1050"/>
                                <wps:cNvSpPr>
                                  <a:spLocks/>
                                </wps:cNvSpPr>
                                <wps:spPr bwMode="auto">
                                  <a:xfrm>
                                    <a:off x="7265" y="525"/>
                                    <a:ext cx="135" cy="2"/>
                                  </a:xfrm>
                                  <a:custGeom>
                                    <a:avLst/>
                                    <a:gdLst>
                                      <a:gd name="T0" fmla="+- 0 7265 7265"/>
                                      <a:gd name="T1" fmla="*/ T0 w 135"/>
                                      <a:gd name="T2" fmla="+- 0 7399 7265"/>
                                      <a:gd name="T3" fmla="*/ T2 w 135"/>
                                    </a:gdLst>
                                    <a:ahLst/>
                                    <a:cxnLst>
                                      <a:cxn ang="0">
                                        <a:pos x="T1" y="0"/>
                                      </a:cxn>
                                      <a:cxn ang="0">
                                        <a:pos x="T3" y="0"/>
                                      </a:cxn>
                                    </a:cxnLst>
                                    <a:rect l="0" t="0" r="r" b="b"/>
                                    <a:pathLst>
                                      <a:path w="135">
                                        <a:moveTo>
                                          <a:pt x="0" y="0"/>
                                        </a:moveTo>
                                        <a:lnTo>
                                          <a:pt x="134"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051"/>
                              <wpg:cNvGrpSpPr>
                                <a:grpSpLocks/>
                              </wpg:cNvGrpSpPr>
                              <wpg:grpSpPr bwMode="auto">
                                <a:xfrm>
                                  <a:off x="7219" y="571"/>
                                  <a:ext cx="195" cy="2"/>
                                  <a:chOff x="7219" y="571"/>
                                  <a:chExt cx="195" cy="2"/>
                                </a:xfrm>
                              </wpg:grpSpPr>
                              <wps:wsp>
                                <wps:cNvPr id="32" name="Freeform 1052"/>
                                <wps:cNvSpPr>
                                  <a:spLocks/>
                                </wps:cNvSpPr>
                                <wps:spPr bwMode="auto">
                                  <a:xfrm>
                                    <a:off x="7219" y="571"/>
                                    <a:ext cx="195" cy="2"/>
                                  </a:xfrm>
                                  <a:custGeom>
                                    <a:avLst/>
                                    <a:gdLst>
                                      <a:gd name="T0" fmla="+- 0 7219 7219"/>
                                      <a:gd name="T1" fmla="*/ T0 w 195"/>
                                      <a:gd name="T2" fmla="+- 0 7414 7219"/>
                                      <a:gd name="T3" fmla="*/ T2 w 195"/>
                                    </a:gdLst>
                                    <a:ahLst/>
                                    <a:cxnLst>
                                      <a:cxn ang="0">
                                        <a:pos x="T1" y="0"/>
                                      </a:cxn>
                                      <a:cxn ang="0">
                                        <a:pos x="T3" y="0"/>
                                      </a:cxn>
                                    </a:cxnLst>
                                    <a:rect l="0" t="0" r="r" b="b"/>
                                    <a:pathLst>
                                      <a:path w="195">
                                        <a:moveTo>
                                          <a:pt x="0" y="0"/>
                                        </a:moveTo>
                                        <a:lnTo>
                                          <a:pt x="19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 name="Group 1053"/>
                              <wpg:cNvGrpSpPr>
                                <a:grpSpLocks/>
                              </wpg:cNvGrpSpPr>
                              <wpg:grpSpPr bwMode="auto">
                                <a:xfrm>
                                  <a:off x="7183" y="616"/>
                                  <a:ext cx="216" cy="2"/>
                                  <a:chOff x="7183" y="616"/>
                                  <a:chExt cx="216" cy="2"/>
                                </a:xfrm>
                              </wpg:grpSpPr>
                              <wps:wsp>
                                <wps:cNvPr id="34" name="Freeform 1054"/>
                                <wps:cNvSpPr>
                                  <a:spLocks/>
                                </wps:cNvSpPr>
                                <wps:spPr bwMode="auto">
                                  <a:xfrm>
                                    <a:off x="7183" y="616"/>
                                    <a:ext cx="216" cy="2"/>
                                  </a:xfrm>
                                  <a:custGeom>
                                    <a:avLst/>
                                    <a:gdLst>
                                      <a:gd name="T0" fmla="+- 0 7183 7183"/>
                                      <a:gd name="T1" fmla="*/ T0 w 216"/>
                                      <a:gd name="T2" fmla="+- 0 7399 7183"/>
                                      <a:gd name="T3" fmla="*/ T2 w 216"/>
                                    </a:gdLst>
                                    <a:ahLst/>
                                    <a:cxnLst>
                                      <a:cxn ang="0">
                                        <a:pos x="T1" y="0"/>
                                      </a:cxn>
                                      <a:cxn ang="0">
                                        <a:pos x="T3" y="0"/>
                                      </a:cxn>
                                    </a:cxnLst>
                                    <a:rect l="0" t="0" r="r" b="b"/>
                                    <a:pathLst>
                                      <a:path w="216">
                                        <a:moveTo>
                                          <a:pt x="0" y="0"/>
                                        </a:moveTo>
                                        <a:lnTo>
                                          <a:pt x="21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 name="Group 1055"/>
                              <wpg:cNvGrpSpPr>
                                <a:grpSpLocks/>
                              </wpg:cNvGrpSpPr>
                              <wpg:grpSpPr bwMode="auto">
                                <a:xfrm>
                                  <a:off x="7536" y="559"/>
                                  <a:ext cx="135" cy="2"/>
                                  <a:chOff x="7536" y="559"/>
                                  <a:chExt cx="135" cy="2"/>
                                </a:xfrm>
                              </wpg:grpSpPr>
                              <wps:wsp>
                                <wps:cNvPr id="38" name="Freeform 1056"/>
                                <wps:cNvSpPr>
                                  <a:spLocks/>
                                </wps:cNvSpPr>
                                <wps:spPr bwMode="auto">
                                  <a:xfrm>
                                    <a:off x="7536" y="559"/>
                                    <a:ext cx="135" cy="2"/>
                                  </a:xfrm>
                                  <a:custGeom>
                                    <a:avLst/>
                                    <a:gdLst>
                                      <a:gd name="T0" fmla="+- 0 7536 7536"/>
                                      <a:gd name="T1" fmla="*/ T0 w 135"/>
                                      <a:gd name="T2" fmla="+- 0 7670 7536"/>
                                      <a:gd name="T3" fmla="*/ T2 w 135"/>
                                    </a:gdLst>
                                    <a:ahLst/>
                                    <a:cxnLst>
                                      <a:cxn ang="0">
                                        <a:pos x="T1" y="0"/>
                                      </a:cxn>
                                      <a:cxn ang="0">
                                        <a:pos x="T3" y="0"/>
                                      </a:cxn>
                                    </a:cxnLst>
                                    <a:rect l="0" t="0" r="r" b="b"/>
                                    <a:pathLst>
                                      <a:path w="135">
                                        <a:moveTo>
                                          <a:pt x="0" y="0"/>
                                        </a:moveTo>
                                        <a:lnTo>
                                          <a:pt x="134"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 name="Group 1057"/>
                              <wpg:cNvGrpSpPr>
                                <a:grpSpLocks/>
                              </wpg:cNvGrpSpPr>
                              <wpg:grpSpPr bwMode="auto">
                                <a:xfrm>
                                  <a:off x="7490" y="604"/>
                                  <a:ext cx="224" cy="2"/>
                                  <a:chOff x="7490" y="604"/>
                                  <a:chExt cx="224" cy="2"/>
                                </a:xfrm>
                              </wpg:grpSpPr>
                              <wps:wsp>
                                <wps:cNvPr id="40" name="Freeform 1058"/>
                                <wps:cNvSpPr>
                                  <a:spLocks/>
                                </wps:cNvSpPr>
                                <wps:spPr bwMode="auto">
                                  <a:xfrm>
                                    <a:off x="7490" y="604"/>
                                    <a:ext cx="224" cy="2"/>
                                  </a:xfrm>
                                  <a:custGeom>
                                    <a:avLst/>
                                    <a:gdLst>
                                      <a:gd name="T0" fmla="+- 0 7490 7490"/>
                                      <a:gd name="T1" fmla="*/ T0 w 224"/>
                                      <a:gd name="T2" fmla="+- 0 7714 7490"/>
                                      <a:gd name="T3" fmla="*/ T2 w 224"/>
                                    </a:gdLst>
                                    <a:ahLst/>
                                    <a:cxnLst>
                                      <a:cxn ang="0">
                                        <a:pos x="T1" y="0"/>
                                      </a:cxn>
                                      <a:cxn ang="0">
                                        <a:pos x="T3" y="0"/>
                                      </a:cxn>
                                    </a:cxnLst>
                                    <a:rect l="0" t="0" r="r" b="b"/>
                                    <a:pathLst>
                                      <a:path w="224">
                                        <a:moveTo>
                                          <a:pt x="0" y="0"/>
                                        </a:moveTo>
                                        <a:lnTo>
                                          <a:pt x="224"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 name="Group 1059"/>
                              <wpg:cNvGrpSpPr>
                                <a:grpSpLocks/>
                              </wpg:cNvGrpSpPr>
                              <wpg:grpSpPr bwMode="auto">
                                <a:xfrm>
                                  <a:off x="7471" y="650"/>
                                  <a:ext cx="286" cy="2"/>
                                  <a:chOff x="7471" y="650"/>
                                  <a:chExt cx="286" cy="2"/>
                                </a:xfrm>
                              </wpg:grpSpPr>
                              <wps:wsp>
                                <wps:cNvPr id="42" name="Freeform 1060"/>
                                <wps:cNvSpPr>
                                  <a:spLocks/>
                                </wps:cNvSpPr>
                                <wps:spPr bwMode="auto">
                                  <a:xfrm>
                                    <a:off x="7471" y="650"/>
                                    <a:ext cx="286" cy="2"/>
                                  </a:xfrm>
                                  <a:custGeom>
                                    <a:avLst/>
                                    <a:gdLst>
                                      <a:gd name="T0" fmla="+- 0 7471 7471"/>
                                      <a:gd name="T1" fmla="*/ T0 w 286"/>
                                      <a:gd name="T2" fmla="+- 0 7757 7471"/>
                                      <a:gd name="T3" fmla="*/ T2 w 286"/>
                                    </a:gdLst>
                                    <a:ahLst/>
                                    <a:cxnLst>
                                      <a:cxn ang="0">
                                        <a:pos x="T1" y="0"/>
                                      </a:cxn>
                                      <a:cxn ang="0">
                                        <a:pos x="T3" y="0"/>
                                      </a:cxn>
                                    </a:cxnLst>
                                    <a:rect l="0" t="0" r="r" b="b"/>
                                    <a:pathLst>
                                      <a:path w="286">
                                        <a:moveTo>
                                          <a:pt x="0" y="0"/>
                                        </a:moveTo>
                                        <a:lnTo>
                                          <a:pt x="286"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 name="Group 1061"/>
                              <wpg:cNvGrpSpPr>
                                <a:grpSpLocks/>
                              </wpg:cNvGrpSpPr>
                              <wpg:grpSpPr bwMode="auto">
                                <a:xfrm>
                                  <a:off x="10150" y="539"/>
                                  <a:ext cx="118" cy="2"/>
                                  <a:chOff x="10150" y="539"/>
                                  <a:chExt cx="118" cy="2"/>
                                </a:xfrm>
                              </wpg:grpSpPr>
                              <wps:wsp>
                                <wps:cNvPr id="44" name="Freeform 1062"/>
                                <wps:cNvSpPr>
                                  <a:spLocks/>
                                </wps:cNvSpPr>
                                <wps:spPr bwMode="auto">
                                  <a:xfrm>
                                    <a:off x="10150" y="539"/>
                                    <a:ext cx="118" cy="2"/>
                                  </a:xfrm>
                                  <a:custGeom>
                                    <a:avLst/>
                                    <a:gdLst>
                                      <a:gd name="T0" fmla="+- 0 10150 10150"/>
                                      <a:gd name="T1" fmla="*/ T0 w 118"/>
                                      <a:gd name="T2" fmla="+- 0 10267 10150"/>
                                      <a:gd name="T3" fmla="*/ T2 w 118"/>
                                    </a:gdLst>
                                    <a:ahLst/>
                                    <a:cxnLst>
                                      <a:cxn ang="0">
                                        <a:pos x="T1" y="0"/>
                                      </a:cxn>
                                      <a:cxn ang="0">
                                        <a:pos x="T3" y="0"/>
                                      </a:cxn>
                                    </a:cxnLst>
                                    <a:rect l="0" t="0" r="r" b="b"/>
                                    <a:pathLst>
                                      <a:path w="118">
                                        <a:moveTo>
                                          <a:pt x="0" y="0"/>
                                        </a:moveTo>
                                        <a:lnTo>
                                          <a:pt x="117"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 name="Group 1063"/>
                              <wpg:cNvGrpSpPr>
                                <a:grpSpLocks/>
                              </wpg:cNvGrpSpPr>
                              <wpg:grpSpPr bwMode="auto">
                                <a:xfrm>
                                  <a:off x="10008" y="585"/>
                                  <a:ext cx="296" cy="2"/>
                                  <a:chOff x="10008" y="585"/>
                                  <a:chExt cx="296" cy="2"/>
                                </a:xfrm>
                              </wpg:grpSpPr>
                              <wps:wsp>
                                <wps:cNvPr id="46" name="Freeform 1064"/>
                                <wps:cNvSpPr>
                                  <a:spLocks/>
                                </wps:cNvSpPr>
                                <wps:spPr bwMode="auto">
                                  <a:xfrm>
                                    <a:off x="10008" y="585"/>
                                    <a:ext cx="296" cy="2"/>
                                  </a:xfrm>
                                  <a:custGeom>
                                    <a:avLst/>
                                    <a:gdLst>
                                      <a:gd name="T0" fmla="+- 0 10008 10008"/>
                                      <a:gd name="T1" fmla="*/ T0 w 296"/>
                                      <a:gd name="T2" fmla="+- 0 10303 10008"/>
                                      <a:gd name="T3" fmla="*/ T2 w 296"/>
                                    </a:gdLst>
                                    <a:ahLst/>
                                    <a:cxnLst>
                                      <a:cxn ang="0">
                                        <a:pos x="T1" y="0"/>
                                      </a:cxn>
                                      <a:cxn ang="0">
                                        <a:pos x="T3" y="0"/>
                                      </a:cxn>
                                    </a:cxnLst>
                                    <a:rect l="0" t="0" r="r" b="b"/>
                                    <a:pathLst>
                                      <a:path w="296">
                                        <a:moveTo>
                                          <a:pt x="0" y="0"/>
                                        </a:moveTo>
                                        <a:lnTo>
                                          <a:pt x="295"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 name="Group 1065"/>
                              <wpg:cNvGrpSpPr>
                                <a:grpSpLocks/>
                              </wpg:cNvGrpSpPr>
                              <wpg:grpSpPr bwMode="auto">
                                <a:xfrm>
                                  <a:off x="9958" y="628"/>
                                  <a:ext cx="310" cy="2"/>
                                  <a:chOff x="9958" y="628"/>
                                  <a:chExt cx="310" cy="2"/>
                                </a:xfrm>
                              </wpg:grpSpPr>
                              <wps:wsp>
                                <wps:cNvPr id="48" name="Freeform 1066"/>
                                <wps:cNvSpPr>
                                  <a:spLocks/>
                                </wps:cNvSpPr>
                                <wps:spPr bwMode="auto">
                                  <a:xfrm>
                                    <a:off x="9958" y="628"/>
                                    <a:ext cx="310" cy="2"/>
                                  </a:xfrm>
                                  <a:custGeom>
                                    <a:avLst/>
                                    <a:gdLst>
                                      <a:gd name="T0" fmla="+- 0 9958 9958"/>
                                      <a:gd name="T1" fmla="*/ T0 w 310"/>
                                      <a:gd name="T2" fmla="+- 0 10267 9958"/>
                                      <a:gd name="T3" fmla="*/ T2 w 310"/>
                                    </a:gdLst>
                                    <a:ahLst/>
                                    <a:cxnLst>
                                      <a:cxn ang="0">
                                        <a:pos x="T1" y="0"/>
                                      </a:cxn>
                                      <a:cxn ang="0">
                                        <a:pos x="T3" y="0"/>
                                      </a:cxn>
                                    </a:cxnLst>
                                    <a:rect l="0" t="0" r="r" b="b"/>
                                    <a:pathLst>
                                      <a:path w="310">
                                        <a:moveTo>
                                          <a:pt x="0" y="0"/>
                                        </a:moveTo>
                                        <a:lnTo>
                                          <a:pt x="309" y="0"/>
                                        </a:lnTo>
                                      </a:path>
                                    </a:pathLst>
                                  </a:custGeom>
                                  <a:noFill/>
                                  <a:ln w="623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9" o:spid="_x0000_s1026" style="width:183.15pt;height:159.65pt;mso-position-horizontal-relative:char;mso-position-vertical-relative:line" coordorigin="6713,95" coordsize="3663,31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">
                      <v:shape id="Picture 1048" o:spid="_x0000_s1027" type="#_x0000_t75" style="position:absolute;left:6713;top:95;width:3663;height:3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WABHIAAAA3QAAAA8AAABkcnMvZG93bnJldi54bWxEj0FLAzEQhe+C/yFMwYu0WbUWWZsWESrS&#10;g2Dbw/Y2bMbdtZtJSNLu+u+dg+BthvfmvW+W69H16kIxdZ4N3M0KUMS1tx03Bg77zfQJVMrIFnvP&#10;ZOCHEqxX11dLLK0f+JMuu9woCeFUooE251BqneqWHKaZD8SiffnoMMsaG20jDhLuen1fFAvtsGNp&#10;aDHQa0v1aXd2Bs5VzEMIb9vt5vbxu6g+qoM/zo25mYwvz6Ayjfnf/Hf9bgX/YS788o2MoFe/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h1gARyAAAAN0AAAAPAAAAAAAAAAAA&#10;AAAAAJ8CAABkcnMvZG93bnJldi54bWxQSwUGAAAAAAQABAD3AAAAlAMAAAAA&#10;">
                        <v:imagedata r:id="rId15" o:title=""/>
                      </v:shape>
                      <v:group id="Group 1049" o:spid="_x0000_s1028" style="position:absolute;left:7265;top:525;width:135;height:2" coordorigin="7265,525" coordsize="1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URMMAAADdAAAADwAAAGRycy9kb3ducmV2LnhtbERPS4vCMBC+L/gfwgje&#10;1rTqilSjiLjiQQQfIN6GZmyLzaQ02bb++82CsLf5+J6zWHWmFA3VrrCsIB5GIIhTqwvOFFwv358z&#10;EM4jaywtk4IXOVgtex8LTLRt+UTN2WcihLBLUEHufZVI6dKcDLqhrYgD97C1QR9gnUldYxvCTSlH&#10;UTSVBgsODTlWtMkpfZ5/jIJdi+16HG+bw/Oxed0vX8fbISalBv1uPQfhqfP/4rd7r8P88S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mRREwwAAAN0AAAAP&#10;AAAAAAAAAAAAAAAAAKoCAABkcnMvZG93bnJldi54bWxQSwUGAAAAAAQABAD6AAAAmgMAAAAA&#10;">
                        <v:shape id="Freeform 1050" o:spid="_x0000_s1029" style="position:absolute;left:7265;top:525;width:135;height:2;visibility:visible;mso-wrap-style:square;v-text-anchor:top" coordsize="1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S/sQA&#10;AADdAAAADwAAAGRycy9kb3ducmV2LnhtbERPS2sCMRC+F/wPYQRvNavWB6tRpCDtQVt8IHgbNuPu&#10;4mayTaJu/70RCr3Nx/ec2aIxlbiR86VlBb1uAoI4s7rkXMFhv3qdgPABWWNlmRT8kofFvPUyw1Tb&#10;O2/ptgu5iCHsU1RQhFCnUvqsIIO+a2viyJ2tMxgidLnUDu8x3FSynyQjabDk2FBgTe8FZZfd1SjQ&#10;Y7M5LX/W9mN4+B4c6y+zvrqjUp12s5yCCNSEf/Gf+1PH+YO3Pjy/iS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0v7EAAAA3QAAAA8AAAAAAAAAAAAAAAAAmAIAAGRycy9k&#10;b3ducmV2LnhtbFBLBQYAAAAABAAEAPUAAACJAwAAAAA=&#10;" path="m,l134,e" filled="f" strokeweight=".17322mm">
                          <v:path arrowok="t" o:connecttype="custom" o:connectlocs="0,0;134,0" o:connectangles="0,0"/>
                        </v:shape>
                      </v:group>
                      <v:group id="Group 1051" o:spid="_x0000_s1030" style="position:absolute;left:7219;top:571;width:195;height:2" coordorigin="7219,571" coordsize="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52" o:spid="_x0000_s1031" style="position:absolute;left:7219;top:571;width:195;height:2;visibility:visible;mso-wrap-style:square;v-text-anchor:top" coordsize="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w+sQA&#10;AADbAAAADwAAAGRycy9kb3ducmV2LnhtbESPT2vCQBTE74LfYXlCL2I2WiptdBUVCsWbqcUeH9mX&#10;P5h9G7NrjN/eFQo9DjPzG2a57k0tOmpdZVnBNIpBEGdWV1woOH5/Tt5BOI+ssbZMCu7kYL0aDpaY&#10;aHvjA3WpL0SAsEtQQel9k0jpspIMusg2xMHLbWvQB9kWUrd4C3BTy1kcz6XBisNCiQ3tSsrO6dUo&#10;MPd8ez6l21zu8ef32o2by8fmTamXUb9ZgPDU+//wX/tLK3idwfNL+AF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osPrEAAAA2wAAAA8AAAAAAAAAAAAAAAAAmAIAAGRycy9k&#10;b3ducmV2LnhtbFBLBQYAAAAABAAEAPUAAACJAwAAAAA=&#10;" path="m,l195,e" filled="f" strokeweight=".17322mm">
                          <v:path arrowok="t" o:connecttype="custom" o:connectlocs="0,0;195,0" o:connectangles="0,0"/>
                        </v:shape>
                      </v:group>
                      <v:group id="Group 1053" o:spid="_x0000_s1032" style="position:absolute;left:7183;top:616;width:216;height:2" coordorigin="7183,6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1054" o:spid="_x0000_s1033" style="position:absolute;left:7183;top:6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hp08MA&#10;AADbAAAADwAAAGRycy9kb3ducmV2LnhtbESPwWrDMBBE74X8g9hAbo3sxpTgRAkhYOpLD3V76W2x&#10;NraJtTKWYtl/XxUKPQ4z84Y5nmfTi4lG11lWkG4TEMS11R03Cr4+i+c9COeRNfaWScFCDs6n1dMR&#10;c20Df9BU+UZECLscFbTeD7mUrm7JoNvagTh6Nzsa9FGOjdQjhgg3vXxJkldpsOO40OJA15bqe/Uw&#10;CoqpnPUi06n+Dm/vTajCUGYXpTbr+XIA4Wn2/+G/dqkV7DL4/RJ/gD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hp08MAAADbAAAADwAAAAAAAAAAAAAAAACYAgAAZHJzL2Rv&#10;d25yZXYueG1sUEsFBgAAAAAEAAQA9QAAAIgDAAAAAA==&#10;" path="m,l216,e" filled="f" strokeweight=".17322mm">
                          <v:path arrowok="t" o:connecttype="custom" o:connectlocs="0,0;216,0" o:connectangles="0,0"/>
                        </v:shape>
                      </v:group>
                      <v:group id="Group 1055" o:spid="_x0000_s1034" style="position:absolute;left:7536;top:559;width:135;height:2" coordorigin="7536,559" coordsize="1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Freeform 1056" o:spid="_x0000_s1035" style="position:absolute;left:7536;top:559;width:135;height:2;visibility:visible;mso-wrap-style:square;v-text-anchor:top" coordsize="1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928EA&#10;AADbAAAADwAAAGRycy9kb3ducmV2LnhtbERPy4rCMBTdD/gP4Qqz01RlRqlGEUGchY74QHB3aa5t&#10;sbmpSdTO35uFMMvDeU9mjanEg5wvLSvodRMQxJnVJecKjodlZwTCB2SNlWVS8EceZtPWxwRTbZ+8&#10;o8c+5CKGsE9RQRFCnUrps4IM+q6tiSN3sc5giNDlUjt8xnBTyX6SfEuDJceGAmtaFJRd93ejQA/N&#10;5jy/re3q67gdnOpfs767k1Kf7WY+BhGoCf/it/tHKxjEsfFL/AF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0vdvBAAAA2wAAAA8AAAAAAAAAAAAAAAAAmAIAAGRycy9kb3du&#10;cmV2LnhtbFBLBQYAAAAABAAEAPUAAACGAwAAAAA=&#10;" path="m,l134,e" filled="f" strokeweight=".17322mm">
                          <v:path arrowok="t" o:connecttype="custom" o:connectlocs="0,0;134,0" o:connectangles="0,0"/>
                        </v:shape>
                      </v:group>
                      <v:group id="Group 1057" o:spid="_x0000_s1036" style="position:absolute;left:7490;top:604;width:224;height:2" coordorigin="7490,604" coordsize="2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Freeform 1058" o:spid="_x0000_s1037" style="position:absolute;left:7490;top:604;width:224;height:2;visibility:visible;mso-wrap-style:square;v-text-anchor:top" coordsize="2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BkX8EA&#10;AADbAAAADwAAAGRycy9kb3ducmV2LnhtbERPS2vCQBC+C/6HZQq91Y0ioqmriCDWQiE+0OuQnSap&#10;2dmQHTX9991DwePH954vO1erO7Wh8mxgOEhAEefeVlwYOB03b1NQQZAt1p7JwC8FWC76vTmm1j94&#10;T/eDFCqGcEjRQCnSpFqHvCSHYeAb4sh9+9ahRNgW2rb4iOGu1qMkmWiHFceGEhtal5RfDzdnIMuz&#10;WSafu9V5Op5sh6Prl/25iDGvL93qHZRQJ0/xv/vDGhjH9fFL/AF6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6AZF/BAAAA2wAAAA8AAAAAAAAAAAAAAAAAmAIAAGRycy9kb3du&#10;cmV2LnhtbFBLBQYAAAAABAAEAPUAAACGAwAAAAA=&#10;" path="m,l224,e" filled="f" strokeweight=".17322mm">
                          <v:path arrowok="t" o:connecttype="custom" o:connectlocs="0,0;224,0" o:connectangles="0,0"/>
                        </v:shape>
                      </v:group>
                      <v:group id="Group 1059" o:spid="_x0000_s1038" style="position:absolute;left:7471;top:650;width:286;height:2" coordorigin="7471,650" coordsize="2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060" o:spid="_x0000_s1039" style="position:absolute;left:7471;top:650;width:286;height:2;visibility:visible;mso-wrap-style:square;v-text-anchor:top" coordsize="2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vfEsYA&#10;AADbAAAADwAAAGRycy9kb3ducmV2LnhtbESPQWvCQBSE7wX/w/IEL0U3SmtLdBVbseSkNEq9PrLP&#10;JJh9G7KrSfrru4VCj8PMfMMs152pxJ0aV1pWMJ1EIIgzq0vOFZyOu/ErCOeRNVaWSUFPDtarwcMS&#10;Y21b/qR76nMRIOxiVFB4X8dSuqwgg25ia+LgXWxj0AfZ5FI32Aa4qeQsiubSYMlhocCa3gvKrunN&#10;KNg8f3y97L/PSZQ81m9tfzht+/Sq1GjYbRYgPHX+P/zXTrSCpxn8fgk/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vfEsYAAADbAAAADwAAAAAAAAAAAAAAAACYAgAAZHJz&#10;L2Rvd25yZXYueG1sUEsFBgAAAAAEAAQA9QAAAIsDAAAAAA==&#10;" path="m,l286,e" filled="f" strokeweight=".17322mm">
                          <v:path arrowok="t" o:connecttype="custom" o:connectlocs="0,0;286,0" o:connectangles="0,0"/>
                        </v:shape>
                      </v:group>
                      <v:group id="Group 1061" o:spid="_x0000_s1040" style="position:absolute;left:10150;top:539;width:118;height:2" coordorigin="10150,539" coordsize="1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1062" o:spid="_x0000_s1041" style="position:absolute;left:10150;top:539;width:118;height:2;visibility:visible;mso-wrap-style:square;v-text-anchor:top" coordsize="1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G9tMYA&#10;AADbAAAADwAAAGRycy9kb3ducmV2LnhtbESPW2vCQBSE3wv+h+UIfSm6aRGR6Bq0NFAqiJegr4fs&#10;yQWzZ9Ps1qT/vlso9HGYmW+YVTKYRtypc7VlBc/TCARxbnXNpYLsnE4WIJxH1thYJgXf5CBZjx5W&#10;GGvb85HuJ1+KAGEXo4LK+zaW0uUVGXRT2xIHr7CdQR9kV0rdYR/gppEvUTSXBmsOCxW29FpRfjt9&#10;GQVP1/0+bQ7D7qPY7grOLvM+e/tU6nE8bJYgPA3+P/zXftcKZjP4/RJ+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G9tMYAAADbAAAADwAAAAAAAAAAAAAAAACYAgAAZHJz&#10;L2Rvd25yZXYueG1sUEsFBgAAAAAEAAQA9QAAAIsDAAAAAA==&#10;" path="m,l117,e" filled="f" strokeweight=".17322mm">
                          <v:path arrowok="t" o:connecttype="custom" o:connectlocs="0,0;117,0" o:connectangles="0,0"/>
                        </v:shape>
                      </v:group>
                      <v:group id="Group 1063" o:spid="_x0000_s1042" style="position:absolute;left:10008;top:585;width:296;height:2" coordorigin="10008,585" coordsize="2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Freeform 1064" o:spid="_x0000_s1043" style="position:absolute;left:10008;top:585;width:296;height:2;visibility:visible;mso-wrap-style:square;v-text-anchor:top" coordsize="2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8HdMQA&#10;AADbAAAADwAAAGRycy9kb3ducmV2LnhtbESPT2vCQBTE74V+h+UVeim6sS1RomuogVKPNXrx9sw+&#10;k9Ds25Dd5s+3dwsFj8PM/IbZpKNpRE+dqy0rWMwjEMSF1TWXCk7Hz9kKhPPIGhvLpGAiB+n28WGD&#10;ibYDH6jPfSkChF2CCirv20RKV1Rk0M1tSxy8q+0M+iC7UuoOhwA3jXyNolgarDksVNhSVlHxk/8a&#10;BbGht8l/XVa747IvXrKz5O/oqtTz0/ixBuFp9Pfwf3uvFbzH8Pcl/AC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fB3TEAAAA2wAAAA8AAAAAAAAAAAAAAAAAmAIAAGRycy9k&#10;b3ducmV2LnhtbFBLBQYAAAAABAAEAPUAAACJAwAAAAA=&#10;" path="m,l295,e" filled="f" strokeweight=".17322mm">
                          <v:path arrowok="t" o:connecttype="custom" o:connectlocs="0,0;295,0" o:connectangles="0,0"/>
                        </v:shape>
                      </v:group>
                      <v:group id="Group 1065" o:spid="_x0000_s1044" style="position:absolute;left:9958;top:628;width:310;height:2" coordorigin="9958,628" coordsize="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066" o:spid="_x0000_s1045" style="position:absolute;left:9958;top:628;width:310;height:2;visibility:visible;mso-wrap-style:square;v-text-anchor:top" coordsize="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2jQ8MA&#10;AADbAAAADwAAAGRycy9kb3ducmV2LnhtbERPS27CMBDdI/UO1lTqpipOS4sgxYlaEFJZsGjoASbx&#10;kETE48h2INweLyqxfHr/VT6aTpzJ+daygtdpAoK4srrlWsHfYfuyAOEDssbOMim4koc8e5isMNX2&#10;wr90LkItYgj7FBU0IfSplL5qyKCf2p44ckfrDIYIXS21w0sMN518S5K5NNhybGiwp3VD1akYjIJ9&#10;OHzP+sLtZqfqWG4+5sPyWj4r9fQ4fn2CCDSGu/jf/aMVvMex8Uv8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2jQ8MAAADbAAAADwAAAAAAAAAAAAAAAACYAgAAZHJzL2Rv&#10;d25yZXYueG1sUEsFBgAAAAAEAAQA9QAAAIgDAAAAAA==&#10;" path="m,l309,e" filled="f" strokeweight=".17322mm">
                          <v:path arrowok="t" o:connecttype="custom" o:connectlocs="0,0;309,0" o:connectangles="0,0"/>
                        </v:shape>
                      </v:group>
                      <w10:anchorlock/>
                    </v:group>
                  </w:pict>
                </mc:Fallback>
              </mc:AlternateContent>
            </w:r>
          </w:p>
        </w:tc>
      </w:tr>
      <w:tr w:rsidR="000956A9" w:rsidTr="00961ED8">
        <w:tc>
          <w:tcPr>
            <w:tcW w:w="5580" w:type="dxa"/>
          </w:tcPr>
          <w:p w:rsidR="000956A9" w:rsidRDefault="000956A9" w:rsidP="00961ED8">
            <w:r>
              <w:lastRenderedPageBreak/>
              <w:t xml:space="preserve">c) </w:t>
            </w:r>
            <w:r w:rsidRPr="002C62F0">
              <w:rPr>
                <w:strike/>
                <w:color w:val="FF0000"/>
                <w:spacing w:val="-3"/>
              </w:rPr>
              <w:t>Uplift</w:t>
            </w:r>
            <w:r w:rsidRPr="002C62F0">
              <w:rPr>
                <w:strike/>
                <w:color w:val="FF0000"/>
                <w:spacing w:val="-6"/>
              </w:rPr>
              <w:t xml:space="preserve"> </w:t>
            </w:r>
            <w:r w:rsidRPr="002C62F0">
              <w:rPr>
                <w:strike/>
                <w:color w:val="FF0000"/>
                <w:spacing w:val="-4"/>
              </w:rPr>
              <w:t>of</w:t>
            </w:r>
            <w:r w:rsidRPr="002C62F0">
              <w:rPr>
                <w:strike/>
                <w:color w:val="FF0000"/>
                <w:spacing w:val="-2"/>
              </w:rPr>
              <w:t xml:space="preserve"> the</w:t>
            </w:r>
            <w:r w:rsidRPr="002C62F0">
              <w:rPr>
                <w:strike/>
                <w:color w:val="FF0000"/>
                <w:spacing w:val="-5"/>
              </w:rPr>
              <w:t xml:space="preserve"> </w:t>
            </w:r>
            <w:r>
              <w:rPr>
                <w:spacing w:val="-4"/>
              </w:rPr>
              <w:t>bottom</w:t>
            </w:r>
            <w:r>
              <w:rPr>
                <w:spacing w:val="-3"/>
              </w:rPr>
              <w:t xml:space="preserve"> </w:t>
            </w:r>
            <w:r>
              <w:rPr>
                <w:spacing w:val="-4"/>
              </w:rPr>
              <w:t>of</w:t>
            </w:r>
            <w:r>
              <w:rPr>
                <w:spacing w:val="-2"/>
              </w:rPr>
              <w:t xml:space="preserve"> </w:t>
            </w:r>
            <w:r>
              <w:rPr>
                <w:spacing w:val="-1"/>
              </w:rPr>
              <w:t>an</w:t>
            </w:r>
            <w:r>
              <w:rPr>
                <w:spacing w:val="-5"/>
              </w:rPr>
              <w:t xml:space="preserve"> </w:t>
            </w:r>
            <w:r>
              <w:rPr>
                <w:spacing w:val="-3"/>
              </w:rPr>
              <w:t>excavation</w:t>
            </w:r>
            <w:r>
              <w:t xml:space="preserve"> </w:t>
            </w:r>
          </w:p>
          <w:p w:rsidR="000956A9" w:rsidRDefault="000956A9" w:rsidP="00961ED8">
            <w:pPr>
              <w:rPr>
                <w:sz w:val="20"/>
              </w:rPr>
            </w:pPr>
            <w:r>
              <w:rPr>
                <w:sz w:val="20"/>
              </w:rPr>
              <w:t>1 groundwater table</w:t>
            </w:r>
          </w:p>
          <w:p w:rsidR="000956A9" w:rsidRDefault="000956A9" w:rsidP="00961ED8">
            <w:pPr>
              <w:rPr>
                <w:sz w:val="20"/>
              </w:rPr>
            </w:pPr>
            <w:r>
              <w:rPr>
                <w:sz w:val="20"/>
              </w:rPr>
              <w:t>4 former ground surface</w:t>
            </w:r>
          </w:p>
          <w:p w:rsidR="000956A9" w:rsidRDefault="000956A9" w:rsidP="00961ED8">
            <w:pPr>
              <w:rPr>
                <w:sz w:val="20"/>
              </w:rPr>
            </w:pPr>
            <w:r>
              <w:rPr>
                <w:sz w:val="20"/>
              </w:rPr>
              <w:t xml:space="preserve">5 sand        6 clay       7 gravel </w:t>
            </w:r>
          </w:p>
          <w:p w:rsidR="000956A9" w:rsidRDefault="000956A9" w:rsidP="00961ED8">
            <w:pPr>
              <w:rPr>
                <w:rFonts w:eastAsia="Arial"/>
              </w:rPr>
            </w:pPr>
            <w:r>
              <w:rPr>
                <w:sz w:val="20"/>
              </w:rPr>
              <w:t>12 piezometric level at the base of the clay layer</w:t>
            </w:r>
          </w:p>
        </w:tc>
        <w:tc>
          <w:tcPr>
            <w:tcW w:w="5580" w:type="dxa"/>
          </w:tcPr>
          <w:p w:rsidR="000956A9" w:rsidRDefault="000956A9" w:rsidP="00961ED8">
            <w:pPr>
              <w:rPr>
                <w:spacing w:val="-2"/>
              </w:rPr>
            </w:pPr>
            <w:r>
              <w:rPr>
                <w:spacing w:val="-2"/>
              </w:rPr>
              <w:t xml:space="preserve">d) </w:t>
            </w:r>
            <w:r w:rsidRPr="002C62F0">
              <w:rPr>
                <w:strike/>
                <w:color w:val="FF0000"/>
                <w:spacing w:val="-3"/>
              </w:rPr>
              <w:t>Execution</w:t>
            </w:r>
            <w:r w:rsidRPr="002C62F0">
              <w:rPr>
                <w:strike/>
                <w:color w:val="FF0000"/>
                <w:spacing w:val="-10"/>
              </w:rPr>
              <w:t xml:space="preserve"> </w:t>
            </w:r>
            <w:r w:rsidRPr="002C62F0">
              <w:rPr>
                <w:strike/>
                <w:color w:val="FF0000"/>
                <w:spacing w:val="-4"/>
              </w:rPr>
              <w:t>of</w:t>
            </w:r>
            <w:r w:rsidRPr="002C62F0">
              <w:rPr>
                <w:strike/>
                <w:color w:val="FF0000"/>
                <w:spacing w:val="3"/>
              </w:rPr>
              <w:t xml:space="preserve"> </w:t>
            </w:r>
            <w:r w:rsidRPr="002C62F0">
              <w:rPr>
                <w:strike/>
                <w:color w:val="FF0000"/>
              </w:rPr>
              <w:t>a</w:t>
            </w:r>
            <w:r w:rsidRPr="002C62F0">
              <w:rPr>
                <w:strike/>
                <w:color w:val="FF0000"/>
                <w:spacing w:val="-5"/>
              </w:rPr>
              <w:t xml:space="preserve"> </w:t>
            </w:r>
            <w:r>
              <w:rPr>
                <w:spacing w:val="-4"/>
              </w:rPr>
              <w:t>slab</w:t>
            </w:r>
            <w:r>
              <w:rPr>
                <w:spacing w:val="-5"/>
              </w:rPr>
              <w:t xml:space="preserve"> </w:t>
            </w:r>
            <w:r>
              <w:rPr>
                <w:spacing w:val="-2"/>
              </w:rPr>
              <w:t>below</w:t>
            </w:r>
            <w:r>
              <w:rPr>
                <w:spacing w:val="-5"/>
              </w:rPr>
              <w:t xml:space="preserve"> </w:t>
            </w:r>
            <w:r>
              <w:rPr>
                <w:spacing w:val="-4"/>
              </w:rPr>
              <w:t>water</w:t>
            </w:r>
            <w:r>
              <w:rPr>
                <w:spacing w:val="-8"/>
              </w:rPr>
              <w:t xml:space="preserve"> </w:t>
            </w:r>
            <w:r>
              <w:rPr>
                <w:spacing w:val="-4"/>
              </w:rPr>
              <w:t>level</w:t>
            </w:r>
            <w:r>
              <w:rPr>
                <w:spacing w:val="-2"/>
              </w:rPr>
              <w:t xml:space="preserve"> </w:t>
            </w:r>
          </w:p>
          <w:p w:rsidR="000956A9" w:rsidRDefault="000956A9" w:rsidP="00961ED8">
            <w:pPr>
              <w:rPr>
                <w:sz w:val="20"/>
              </w:rPr>
            </w:pPr>
            <w:r>
              <w:rPr>
                <w:sz w:val="20"/>
              </w:rPr>
              <w:t>1 groundwater table</w:t>
            </w:r>
          </w:p>
          <w:p w:rsidR="000956A9" w:rsidRDefault="000956A9" w:rsidP="00961ED8">
            <w:pPr>
              <w:rPr>
                <w:sz w:val="20"/>
              </w:rPr>
            </w:pPr>
            <w:r>
              <w:rPr>
                <w:sz w:val="20"/>
              </w:rPr>
              <w:t>8 injected sand</w:t>
            </w:r>
          </w:p>
          <w:p w:rsidR="000956A9" w:rsidRDefault="000956A9" w:rsidP="00961ED8">
            <w:pPr>
              <w:rPr>
                <w:sz w:val="20"/>
              </w:rPr>
            </w:pPr>
            <w:r>
              <w:rPr>
                <w:sz w:val="20"/>
              </w:rPr>
              <w:t xml:space="preserve">10 ground water level before the excavation </w:t>
            </w:r>
          </w:p>
          <w:p w:rsidR="000956A9" w:rsidRDefault="000956A9" w:rsidP="00961ED8">
            <w:pPr>
              <w:rPr>
                <w:sz w:val="20"/>
              </w:rPr>
            </w:pPr>
            <w:r>
              <w:rPr>
                <w:sz w:val="20"/>
              </w:rPr>
              <w:t>11 ground water level in the excavation</w:t>
            </w:r>
          </w:p>
        </w:tc>
      </w:tr>
    </w:tbl>
    <w:p w:rsidR="000956A9" w:rsidRDefault="000956A9" w:rsidP="000956A9">
      <w:pPr>
        <w:spacing w:line="200" w:lineRule="exact"/>
        <w:rPr>
          <w:sz w:val="20"/>
        </w:rPr>
      </w:pPr>
    </w:p>
    <w:tbl>
      <w:tblPr>
        <w:tblW w:w="0" w:type="auto"/>
        <w:tblLook w:val="04A0" w:firstRow="1" w:lastRow="0" w:firstColumn="1" w:lastColumn="0" w:noHBand="0" w:noVBand="1"/>
      </w:tblPr>
      <w:tblGrid>
        <w:gridCol w:w="8856"/>
      </w:tblGrid>
      <w:tr w:rsidR="000956A9" w:rsidTr="00961ED8">
        <w:tc>
          <w:tcPr>
            <w:tcW w:w="11160" w:type="dxa"/>
          </w:tcPr>
          <w:p w:rsidR="000956A9" w:rsidRDefault="0019231C" w:rsidP="00961ED8">
            <w:pPr>
              <w:jc w:val="center"/>
            </w:pPr>
            <w:r>
              <w:rPr>
                <w:noProof/>
                <w:lang w:val="en-GB" w:eastAsia="en-GB"/>
              </w:rPr>
              <mc:AlternateContent>
                <mc:Choice Requires="wps">
                  <w:drawing>
                    <wp:anchor distT="0" distB="0" distL="114300" distR="114300" simplePos="0" relativeHeight="251660288" behindDoc="0" locked="0" layoutInCell="1" allowOverlap="1">
                      <wp:simplePos x="0" y="0"/>
                      <wp:positionH relativeFrom="column">
                        <wp:posOffset>3849370</wp:posOffset>
                      </wp:positionH>
                      <wp:positionV relativeFrom="paragraph">
                        <wp:posOffset>990600</wp:posOffset>
                      </wp:positionV>
                      <wp:extent cx="2176145" cy="1047115"/>
                      <wp:effectExtent l="0" t="0" r="15240" b="20320"/>
                      <wp:wrapNone/>
                      <wp:docPr id="1338"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6145" cy="1047115"/>
                              </a:xfrm>
                              <a:prstGeom prst="rect">
                                <a:avLst/>
                              </a:prstGeom>
                              <a:solidFill>
                                <a:srgbClr val="FFFFFF"/>
                              </a:solidFill>
                              <a:ln w="9525">
                                <a:solidFill>
                                  <a:srgbClr val="000000"/>
                                </a:solidFill>
                                <a:miter lim="800000"/>
                                <a:headEnd/>
                                <a:tailEnd/>
                              </a:ln>
                            </wps:spPr>
                            <wps:txbx>
                              <w:txbxContent>
                                <w:p w:rsidR="000956A9" w:rsidRPr="00B95551" w:rsidRDefault="000956A9" w:rsidP="000956A9">
                                  <w:pPr>
                                    <w:rPr>
                                      <w:color w:val="FF0000"/>
                                    </w:rPr>
                                  </w:pPr>
                                  <w:r w:rsidRPr="00B95551">
                                    <w:rPr>
                                      <w:color w:val="FF0000"/>
                                    </w:rPr>
                                    <w:t>change T</w:t>
                                  </w:r>
                                  <w:r w:rsidRPr="00B95551">
                                    <w:rPr>
                                      <w:color w:val="FF0000"/>
                                      <w:vertAlign w:val="subscript"/>
                                    </w:rPr>
                                    <w:t>d</w:t>
                                  </w:r>
                                  <w:r w:rsidRPr="00B95551">
                                    <w:rPr>
                                      <w:color w:val="FF0000"/>
                                    </w:rPr>
                                    <w:t xml:space="preserve"> to R</w:t>
                                  </w:r>
                                  <w:r w:rsidRPr="00B95551">
                                    <w:rPr>
                                      <w:color w:val="FF0000"/>
                                      <w:vertAlign w:val="subscript"/>
                                    </w:rPr>
                                    <w:t>d</w:t>
                                  </w:r>
                                  <w:r w:rsidRPr="00B95551">
                                    <w:rPr>
                                      <w:color w:val="FF0000"/>
                                    </w:rPr>
                                    <w:t xml:space="preserve"> </w:t>
                                  </w:r>
                                  <w:r>
                                    <w:rPr>
                                      <w:color w:val="FF0000"/>
                                    </w:rPr>
                                    <w:t>(friction</w:t>
                                  </w:r>
                                  <w:r w:rsidRPr="00B95551">
                                    <w:rPr>
                                      <w:color w:val="FF0000"/>
                                    </w:rPr>
                                    <w:t>)</w:t>
                                  </w:r>
                                </w:p>
                                <w:p w:rsidR="000956A9" w:rsidRPr="00B95551" w:rsidRDefault="000956A9" w:rsidP="000956A9">
                                  <w:pPr>
                                    <w:rPr>
                                      <w:color w:val="FF0000"/>
                                    </w:rPr>
                                  </w:pPr>
                                </w:p>
                                <w:p w:rsidR="000956A9" w:rsidRPr="00B95551" w:rsidRDefault="000956A9" w:rsidP="000956A9">
                                  <w:pPr>
                                    <w:rPr>
                                      <w:color w:val="FF0000"/>
                                    </w:rPr>
                                  </w:pPr>
                                  <w:r w:rsidRPr="00B95551">
                                    <w:rPr>
                                      <w:color w:val="FF0000"/>
                                    </w:rPr>
                                    <w:t>change P to R</w:t>
                                  </w:r>
                                  <w:r w:rsidRPr="00B95551">
                                    <w:rPr>
                                      <w:color w:val="FF0000"/>
                                      <w:vertAlign w:val="subscript"/>
                                    </w:rPr>
                                    <w:t>d</w:t>
                                  </w:r>
                                  <w:r w:rsidRPr="00B95551">
                                    <w:rPr>
                                      <w:color w:val="FF0000"/>
                                    </w:rPr>
                                    <w:t xml:space="preserve"> (anchor</w:t>
                                  </w:r>
                                  <w:r>
                                    <w:rPr>
                                      <w:color w:val="FF0000"/>
                                    </w:rPr>
                                    <w:t>ing</w:t>
                                  </w:r>
                                  <w:r w:rsidRPr="00B95551">
                                    <w:rPr>
                                      <w:color w:val="FF0000"/>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307" o:spid="_x0000_s1027" type="#_x0000_t202" style="position:absolute;left:0;text-align:left;margin-left:303.1pt;margin-top:78pt;width:171.35pt;height:82.4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">
                      <v:textbox style="mso-fit-shape-to-text:t">
                        <w:txbxContent>
                          <w:p w:rsidR="000956A9" w:rsidRPr="00B95551" w:rsidRDefault="000956A9" w:rsidP="000956A9">
                            <w:pPr>
                              <w:rPr>
                                <w:color w:val="FF0000"/>
                              </w:rPr>
                            </w:pPr>
                            <w:r w:rsidRPr="00B95551">
                              <w:rPr>
                                <w:color w:val="FF0000"/>
                              </w:rPr>
                              <w:t>change T</w:t>
                            </w:r>
                            <w:r w:rsidRPr="00B95551">
                              <w:rPr>
                                <w:color w:val="FF0000"/>
                                <w:vertAlign w:val="subscript"/>
                              </w:rPr>
                              <w:t>d</w:t>
                            </w:r>
                            <w:r w:rsidRPr="00B95551">
                              <w:rPr>
                                <w:color w:val="FF0000"/>
                              </w:rPr>
                              <w:t xml:space="preserve"> to R</w:t>
                            </w:r>
                            <w:r w:rsidRPr="00B95551">
                              <w:rPr>
                                <w:color w:val="FF0000"/>
                                <w:vertAlign w:val="subscript"/>
                              </w:rPr>
                              <w:t>d</w:t>
                            </w:r>
                            <w:r w:rsidRPr="00B95551">
                              <w:rPr>
                                <w:color w:val="FF0000"/>
                              </w:rPr>
                              <w:t xml:space="preserve"> </w:t>
                            </w:r>
                            <w:r>
                              <w:rPr>
                                <w:color w:val="FF0000"/>
                              </w:rPr>
                              <w:t>(friction</w:t>
                            </w:r>
                            <w:r w:rsidRPr="00B95551">
                              <w:rPr>
                                <w:color w:val="FF0000"/>
                              </w:rPr>
                              <w:t>)</w:t>
                            </w:r>
                          </w:p>
                          <w:p w:rsidR="000956A9" w:rsidRPr="00B95551" w:rsidRDefault="000956A9" w:rsidP="000956A9">
                            <w:pPr>
                              <w:rPr>
                                <w:color w:val="FF0000"/>
                              </w:rPr>
                            </w:pPr>
                          </w:p>
                          <w:p w:rsidR="000956A9" w:rsidRPr="00B95551" w:rsidRDefault="000956A9" w:rsidP="000956A9">
                            <w:pPr>
                              <w:rPr>
                                <w:color w:val="FF0000"/>
                              </w:rPr>
                            </w:pPr>
                            <w:r w:rsidRPr="00B95551">
                              <w:rPr>
                                <w:color w:val="FF0000"/>
                              </w:rPr>
                              <w:t>change P to R</w:t>
                            </w:r>
                            <w:r w:rsidRPr="00B95551">
                              <w:rPr>
                                <w:color w:val="FF0000"/>
                                <w:vertAlign w:val="subscript"/>
                              </w:rPr>
                              <w:t>d</w:t>
                            </w:r>
                            <w:r w:rsidRPr="00B95551">
                              <w:rPr>
                                <w:color w:val="FF0000"/>
                              </w:rPr>
                              <w:t xml:space="preserve"> (anchor</w:t>
                            </w:r>
                            <w:r>
                              <w:rPr>
                                <w:color w:val="FF0000"/>
                              </w:rPr>
                              <w:t>ing</w:t>
                            </w:r>
                            <w:r w:rsidRPr="00B95551">
                              <w:rPr>
                                <w:color w:val="FF0000"/>
                              </w:rPr>
                              <w:t>)</w:t>
                            </w:r>
                          </w:p>
                        </w:txbxContent>
                      </v:textbox>
                    </v:shape>
                  </w:pict>
                </mc:Fallback>
              </mc:AlternateContent>
            </w:r>
            <w:r>
              <w:rPr>
                <w:noProof/>
                <w:lang w:val="en-GB" w:eastAsia="en-GB"/>
              </w:rPr>
              <w:drawing>
                <wp:inline distT="0" distB="0" distL="0" distR="0">
                  <wp:extent cx="2676525" cy="1924050"/>
                  <wp:effectExtent l="0" t="0" r="9525" b="0"/>
                  <wp:docPr id="13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6525" cy="1924050"/>
                          </a:xfrm>
                          <a:prstGeom prst="rect">
                            <a:avLst/>
                          </a:prstGeom>
                          <a:noFill/>
                          <a:ln>
                            <a:noFill/>
                          </a:ln>
                        </pic:spPr>
                      </pic:pic>
                    </a:graphicData>
                  </a:graphic>
                </wp:inline>
              </w:drawing>
            </w:r>
          </w:p>
        </w:tc>
      </w:tr>
      <w:tr w:rsidR="000956A9" w:rsidTr="00961ED8">
        <w:tc>
          <w:tcPr>
            <w:tcW w:w="11160" w:type="dxa"/>
          </w:tcPr>
          <w:p w:rsidR="000956A9" w:rsidRDefault="000956A9" w:rsidP="00961ED8">
            <w:pPr>
              <w:jc w:val="center"/>
            </w:pPr>
            <w:r>
              <w:t>e)</w:t>
            </w:r>
            <w:r>
              <w:tab/>
            </w:r>
            <w:r w:rsidRPr="002C62F0">
              <w:rPr>
                <w:color w:val="FF0000"/>
              </w:rPr>
              <w:t xml:space="preserve">Anchored </w:t>
            </w:r>
            <w:r>
              <w:rPr>
                <w:color w:val="FF0000"/>
              </w:rPr>
              <w:t>s</w:t>
            </w:r>
            <w:r>
              <w:t xml:space="preserve">tructure </w:t>
            </w:r>
            <w:r w:rsidRPr="002C62F0">
              <w:rPr>
                <w:strike/>
                <w:color w:val="FF0000"/>
              </w:rPr>
              <w:t xml:space="preserve">anchored to resist uplift </w:t>
            </w:r>
          </w:p>
          <w:p w:rsidR="000956A9" w:rsidRDefault="000956A9" w:rsidP="00961ED8">
            <w:pPr>
              <w:spacing w:before="1"/>
              <w:ind w:left="2265" w:right="4696"/>
              <w:jc w:val="center"/>
              <w:rPr>
                <w:rFonts w:eastAsia="Arial" w:cs="Arial"/>
                <w:sz w:val="20"/>
              </w:rPr>
            </w:pPr>
            <w:r>
              <w:rPr>
                <w:sz w:val="20"/>
              </w:rPr>
              <w:t xml:space="preserve">       9</w:t>
            </w:r>
            <w:r>
              <w:rPr>
                <w:spacing w:val="11"/>
                <w:sz w:val="20"/>
              </w:rPr>
              <w:t xml:space="preserve"> </w:t>
            </w:r>
            <w:r>
              <w:rPr>
                <w:spacing w:val="-2"/>
                <w:sz w:val="20"/>
              </w:rPr>
              <w:t>anchorage</w:t>
            </w:r>
          </w:p>
          <w:p w:rsidR="000956A9" w:rsidRDefault="000956A9" w:rsidP="00961ED8">
            <w:pPr>
              <w:jc w:val="center"/>
            </w:pPr>
          </w:p>
          <w:p w:rsidR="000956A9" w:rsidRDefault="000956A9" w:rsidP="00961ED8">
            <w:pPr>
              <w:jc w:val="center"/>
              <w:rPr>
                <w:b/>
              </w:rPr>
            </w:pPr>
            <w:r>
              <w:rPr>
                <w:b/>
                <w:spacing w:val="-1"/>
              </w:rPr>
              <w:t>Figure</w:t>
            </w:r>
            <w:r>
              <w:rPr>
                <w:b/>
              </w:rPr>
              <w:t xml:space="preserve"> </w:t>
            </w:r>
            <w:r>
              <w:rPr>
                <w:b/>
                <w:spacing w:val="-1"/>
              </w:rPr>
              <w:t>10.1</w:t>
            </w:r>
            <w:r>
              <w:rPr>
                <w:b/>
                <w:spacing w:val="-5"/>
              </w:rPr>
              <w:t xml:space="preserve"> </w:t>
            </w:r>
            <w:r>
              <w:rPr>
                <w:b/>
              </w:rPr>
              <w:t>—</w:t>
            </w:r>
            <w:r>
              <w:rPr>
                <w:b/>
                <w:spacing w:val="2"/>
              </w:rPr>
              <w:t xml:space="preserve"> </w:t>
            </w:r>
            <w:r>
              <w:rPr>
                <w:b/>
                <w:spacing w:val="-2"/>
              </w:rPr>
              <w:t>Examples</w:t>
            </w:r>
            <w:r>
              <w:rPr>
                <w:b/>
                <w:spacing w:val="-5"/>
              </w:rPr>
              <w:t xml:space="preserve"> </w:t>
            </w:r>
            <w:r>
              <w:rPr>
                <w:b/>
              </w:rPr>
              <w:t>of</w:t>
            </w:r>
            <w:r>
              <w:rPr>
                <w:b/>
                <w:spacing w:val="2"/>
              </w:rPr>
              <w:t xml:space="preserve"> </w:t>
            </w:r>
            <w:r>
              <w:rPr>
                <w:b/>
                <w:spacing w:val="-2"/>
              </w:rPr>
              <w:t>situations</w:t>
            </w:r>
            <w:r>
              <w:rPr>
                <w:b/>
                <w:spacing w:val="-5"/>
              </w:rPr>
              <w:t xml:space="preserve"> </w:t>
            </w:r>
            <w:r>
              <w:rPr>
                <w:b/>
                <w:spacing w:val="-1"/>
              </w:rPr>
              <w:t>where</w:t>
            </w:r>
            <w:r>
              <w:rPr>
                <w:b/>
              </w:rPr>
              <w:t xml:space="preserve"> </w:t>
            </w:r>
            <w:r>
              <w:rPr>
                <w:b/>
                <w:spacing w:val="-1"/>
              </w:rPr>
              <w:t>uplift</w:t>
            </w:r>
            <w:r>
              <w:rPr>
                <w:b/>
                <w:spacing w:val="-8"/>
              </w:rPr>
              <w:t xml:space="preserve"> </w:t>
            </w:r>
            <w:r>
              <w:rPr>
                <w:b/>
                <w:spacing w:val="-1"/>
              </w:rPr>
              <w:t>might</w:t>
            </w:r>
            <w:r>
              <w:rPr>
                <w:b/>
                <w:spacing w:val="-3"/>
              </w:rPr>
              <w:t xml:space="preserve"> </w:t>
            </w:r>
            <w:r>
              <w:rPr>
                <w:b/>
              </w:rPr>
              <w:t xml:space="preserve">be </w:t>
            </w:r>
            <w:r>
              <w:rPr>
                <w:b/>
                <w:spacing w:val="-2"/>
              </w:rPr>
              <w:t>critical</w:t>
            </w:r>
          </w:p>
          <w:p w:rsidR="000956A9" w:rsidRDefault="000956A9" w:rsidP="00961ED8">
            <w:pPr>
              <w:jc w:val="center"/>
            </w:pPr>
          </w:p>
        </w:tc>
      </w:tr>
    </w:tbl>
    <w:p w:rsidR="000956A9" w:rsidRDefault="000956A9" w:rsidP="000956A9">
      <w:pPr>
        <w:spacing w:before="1" w:line="220" w:lineRule="exact"/>
      </w:pPr>
    </w:p>
    <w:p w:rsidR="000956A9" w:rsidRDefault="000956A9" w:rsidP="000956A9">
      <w:pPr>
        <w:pStyle w:val="BodyText"/>
      </w:pPr>
      <w:r>
        <w:rPr>
          <w:spacing w:val="-1"/>
        </w:rPr>
        <w:t>(4)</w:t>
      </w:r>
      <w:r>
        <w:rPr>
          <w:spacing w:val="2"/>
        </w:rPr>
        <w:t xml:space="preserve"> </w:t>
      </w:r>
      <w:r w:rsidRPr="002C62F0">
        <w:rPr>
          <w:strike/>
          <w:color w:val="FF0000"/>
          <w:spacing w:val="-1"/>
        </w:rPr>
        <w:t>The</w:t>
      </w:r>
      <w:r w:rsidRPr="002C62F0">
        <w:rPr>
          <w:strike/>
          <w:color w:val="FF0000"/>
        </w:rPr>
        <w:t xml:space="preserve"> </w:t>
      </w:r>
      <w:r w:rsidRPr="002C62F0">
        <w:rPr>
          <w:strike/>
          <w:color w:val="FF0000"/>
          <w:spacing w:val="-2"/>
        </w:rPr>
        <w:t>measures</w:t>
      </w:r>
      <w:r w:rsidRPr="002C62F0">
        <w:rPr>
          <w:strike/>
          <w:color w:val="FF0000"/>
          <w:spacing w:val="-3"/>
        </w:rPr>
        <w:t xml:space="preserve"> </w:t>
      </w:r>
      <w:r w:rsidRPr="002C62F0">
        <w:rPr>
          <w:strike/>
          <w:color w:val="FF0000"/>
          <w:spacing w:val="-1"/>
        </w:rPr>
        <w:t>most</w:t>
      </w:r>
      <w:r w:rsidRPr="002C62F0">
        <w:rPr>
          <w:strike/>
          <w:color w:val="FF0000"/>
          <w:spacing w:val="3"/>
        </w:rPr>
        <w:t xml:space="preserve"> </w:t>
      </w:r>
      <w:r w:rsidRPr="002C62F0">
        <w:rPr>
          <w:strike/>
          <w:color w:val="FF0000"/>
          <w:spacing w:val="-2"/>
        </w:rPr>
        <w:t>commonly</w:t>
      </w:r>
      <w:r w:rsidRPr="002C62F0">
        <w:rPr>
          <w:strike/>
          <w:color w:val="FF0000"/>
          <w:spacing w:val="2"/>
        </w:rPr>
        <w:t xml:space="preserve"> </w:t>
      </w:r>
      <w:r w:rsidRPr="002C62F0">
        <w:rPr>
          <w:strike/>
          <w:color w:val="FF0000"/>
          <w:spacing w:val="-2"/>
        </w:rPr>
        <w:t>adopted</w:t>
      </w:r>
      <w:r w:rsidRPr="002C62F0">
        <w:rPr>
          <w:strike/>
          <w:color w:val="FF0000"/>
        </w:rPr>
        <w:t xml:space="preserve"> to </w:t>
      </w:r>
      <w:r w:rsidRPr="002C62F0">
        <w:rPr>
          <w:strike/>
          <w:color w:val="FF0000"/>
          <w:spacing w:val="-2"/>
        </w:rPr>
        <w:t xml:space="preserve">resist </w:t>
      </w:r>
      <w:r w:rsidRPr="002C62F0">
        <w:rPr>
          <w:strike/>
          <w:color w:val="FF0000"/>
          <w:spacing w:val="-1"/>
        </w:rPr>
        <w:t>failure</w:t>
      </w:r>
      <w:r w:rsidRPr="002C62F0">
        <w:rPr>
          <w:strike/>
          <w:color w:val="FF0000"/>
        </w:rPr>
        <w:t xml:space="preserve"> </w:t>
      </w:r>
      <w:r w:rsidRPr="002C62F0">
        <w:rPr>
          <w:strike/>
          <w:color w:val="FF0000"/>
          <w:spacing w:val="-1"/>
        </w:rPr>
        <w:t>by</w:t>
      </w:r>
      <w:r w:rsidRPr="002C62F0">
        <w:rPr>
          <w:strike/>
          <w:color w:val="FF0000"/>
          <w:spacing w:val="2"/>
        </w:rPr>
        <w:t xml:space="preserve"> </w:t>
      </w:r>
      <w:r w:rsidRPr="002C62F0">
        <w:rPr>
          <w:strike/>
          <w:color w:val="FF0000"/>
          <w:spacing w:val="-2"/>
        </w:rPr>
        <w:t>uplift</w:t>
      </w:r>
      <w:r w:rsidRPr="002C62F0">
        <w:rPr>
          <w:strike/>
          <w:color w:val="FF0000"/>
          <w:spacing w:val="3"/>
        </w:rPr>
        <w:t xml:space="preserve"> </w:t>
      </w:r>
      <w:r w:rsidRPr="002C62F0">
        <w:rPr>
          <w:strike/>
          <w:color w:val="FF0000"/>
          <w:spacing w:val="-2"/>
        </w:rPr>
        <w:t>are:</w:t>
      </w:r>
      <w:r w:rsidRPr="002C62F0">
        <w:rPr>
          <w:color w:val="FF0000"/>
          <w:spacing w:val="-2"/>
        </w:rPr>
        <w:t xml:space="preserve"> If necessary measures should be adopted to </w:t>
      </w:r>
      <w:r w:rsidRPr="002C62F0">
        <w:rPr>
          <w:color w:val="FF0000"/>
          <w:spacing w:val="-1"/>
        </w:rPr>
        <w:t>resist failure by uplift</w:t>
      </w:r>
      <w:r w:rsidRPr="002C62F0">
        <w:rPr>
          <w:color w:val="FF0000"/>
        </w:rPr>
        <w:t>, such as:</w:t>
      </w:r>
    </w:p>
    <w:p w:rsidR="000956A9" w:rsidRDefault="000956A9" w:rsidP="0019231C">
      <w:pPr>
        <w:pStyle w:val="BodyText"/>
        <w:widowControl w:val="0"/>
        <w:numPr>
          <w:ilvl w:val="0"/>
          <w:numId w:val="6"/>
        </w:numPr>
        <w:tabs>
          <w:tab w:val="left" w:pos="405"/>
        </w:tabs>
        <w:spacing w:line="288" w:lineRule="auto"/>
        <w:rPr>
          <w:spacing w:val="-1"/>
        </w:rPr>
      </w:pPr>
      <w:r>
        <w:rPr>
          <w:spacing w:val="-1"/>
        </w:rPr>
        <w:t>increasing the weight of the structure;</w:t>
      </w:r>
    </w:p>
    <w:p w:rsidR="000956A9" w:rsidRDefault="000956A9" w:rsidP="0019231C">
      <w:pPr>
        <w:pStyle w:val="BodyText"/>
        <w:widowControl w:val="0"/>
        <w:numPr>
          <w:ilvl w:val="0"/>
          <w:numId w:val="6"/>
        </w:numPr>
        <w:tabs>
          <w:tab w:val="left" w:pos="405"/>
        </w:tabs>
        <w:spacing w:line="288" w:lineRule="auto"/>
        <w:rPr>
          <w:spacing w:val="-1"/>
        </w:rPr>
      </w:pPr>
      <w:r>
        <w:rPr>
          <w:spacing w:val="-1"/>
        </w:rPr>
        <w:t>decreasing the water pressure below the structure by drainage;</w:t>
      </w:r>
    </w:p>
    <w:p w:rsidR="000956A9" w:rsidRDefault="000956A9" w:rsidP="0019231C">
      <w:pPr>
        <w:pStyle w:val="BodyText"/>
        <w:widowControl w:val="0"/>
        <w:numPr>
          <w:ilvl w:val="0"/>
          <w:numId w:val="6"/>
        </w:numPr>
        <w:tabs>
          <w:tab w:val="left" w:pos="405"/>
        </w:tabs>
        <w:spacing w:line="288" w:lineRule="auto"/>
        <w:rPr>
          <w:spacing w:val="-1"/>
        </w:rPr>
      </w:pPr>
      <w:r>
        <w:rPr>
          <w:spacing w:val="-1"/>
        </w:rPr>
        <w:t>anchoring the structure in the underlying strata.</w:t>
      </w:r>
    </w:p>
    <w:p w:rsidR="000956A9" w:rsidRPr="006F2CAF" w:rsidRDefault="000956A9" w:rsidP="000956A9">
      <w:pPr>
        <w:spacing w:before="19" w:line="220" w:lineRule="exact"/>
        <w:rPr>
          <w:lang w:val="en-GB"/>
        </w:rPr>
      </w:pPr>
    </w:p>
    <w:p w:rsidR="000956A9" w:rsidRPr="002C62F0" w:rsidRDefault="000956A9" w:rsidP="000956A9">
      <w:pPr>
        <w:pStyle w:val="BodyText"/>
        <w:rPr>
          <w:color w:val="FF0000"/>
        </w:rPr>
      </w:pPr>
      <w:r>
        <w:rPr>
          <w:spacing w:val="-1"/>
        </w:rPr>
        <w:t xml:space="preserve">(5)P Where piles or anchorages are used to provide resistance against failure by uplift, the design shall be checked according to 7.6.3 or 8.5, respectively. </w:t>
      </w:r>
      <w:r w:rsidRPr="002C62F0">
        <w:rPr>
          <w:color w:val="FF0000"/>
        </w:rPr>
        <w:t xml:space="preserve">For this purpose, design values of actions and action effects shall be derived in accordance with paragraph (2) above and, in a </w:t>
      </w:r>
      <w:r w:rsidRPr="002C62F0">
        <w:rPr>
          <w:color w:val="FF0000"/>
        </w:rPr>
        <w:lastRenderedPageBreak/>
        <w:t xml:space="preserve">separate calculation, also using the partial factors assigned to the limit states STR and GEO, applied to the resultant forces in the piles or anchors.  </w:t>
      </w:r>
    </w:p>
    <w:p w:rsidR="000956A9" w:rsidRPr="00A46922" w:rsidRDefault="000956A9" w:rsidP="000956A9">
      <w:pPr>
        <w:pStyle w:val="CommentText"/>
        <w:ind w:left="283"/>
        <w:rPr>
          <w:i/>
          <w:color w:val="0070C0"/>
          <w:highlight w:val="yellow"/>
          <w:u w:val="single"/>
          <w:lang w:val="en-GB"/>
        </w:rPr>
      </w:pPr>
      <w:r w:rsidRPr="002C62F0">
        <w:rPr>
          <w:i/>
          <w:color w:val="0070C0"/>
          <w:lang w:val="en-GB"/>
        </w:rPr>
        <w:t>(</w:t>
      </w:r>
      <w:r>
        <w:rPr>
          <w:i/>
          <w:color w:val="0070C0"/>
          <w:lang w:val="en-GB"/>
        </w:rPr>
        <w:t xml:space="preserve">internal </w:t>
      </w:r>
      <w:r w:rsidRPr="002C62F0">
        <w:rPr>
          <w:i/>
          <w:color w:val="0070C0"/>
          <w:lang w:val="en-GB"/>
        </w:rPr>
        <w:t>Note: This will require careful review in the light of future changes to 7.6.3 and 8.5.)</w:t>
      </w:r>
    </w:p>
    <w:p w:rsidR="000956A9" w:rsidRPr="00A46922" w:rsidRDefault="000956A9" w:rsidP="000956A9">
      <w:pPr>
        <w:spacing w:before="11" w:line="220" w:lineRule="exact"/>
        <w:rPr>
          <w:lang w:val="en-GB"/>
        </w:rPr>
      </w:pPr>
    </w:p>
    <w:p w:rsidR="000956A9" w:rsidRDefault="000956A9" w:rsidP="000956A9">
      <w:pPr>
        <w:spacing w:before="11" w:line="220" w:lineRule="exact"/>
      </w:pPr>
    </w:p>
    <w:p w:rsidR="000956A9" w:rsidRPr="00E668BB" w:rsidRDefault="000956A9" w:rsidP="000956A9">
      <w:pPr>
        <w:pStyle w:val="Heading7"/>
        <w:widowControl w:val="0"/>
        <w:tabs>
          <w:tab w:val="left" w:pos="1812"/>
        </w:tabs>
        <w:spacing w:line="240" w:lineRule="auto"/>
        <w:ind w:left="442" w:hanging="442"/>
        <w:rPr>
          <w:spacing w:val="-1"/>
        </w:rPr>
      </w:pPr>
      <w:r>
        <w:rPr>
          <w:spacing w:val="-1"/>
        </w:rPr>
        <w:t xml:space="preserve">10.3  Failure by heave </w:t>
      </w:r>
      <w:r w:rsidRPr="00E668BB">
        <w:rPr>
          <w:color w:val="FF0000"/>
          <w:spacing w:val="-1"/>
        </w:rPr>
        <w:t>(HYD)</w:t>
      </w:r>
    </w:p>
    <w:p w:rsidR="000956A9" w:rsidRDefault="000956A9" w:rsidP="000956A9">
      <w:pPr>
        <w:pStyle w:val="Heading6"/>
        <w:widowControl w:val="0"/>
        <w:tabs>
          <w:tab w:val="left" w:pos="1811"/>
        </w:tabs>
        <w:spacing w:before="72" w:line="240" w:lineRule="auto"/>
        <w:ind w:left="1152" w:firstLine="124"/>
        <w:rPr>
          <w:spacing w:val="-2"/>
        </w:rPr>
      </w:pPr>
    </w:p>
    <w:p w:rsidR="000956A9" w:rsidRPr="00045188" w:rsidRDefault="000956A9" w:rsidP="000956A9">
      <w:pPr>
        <w:pStyle w:val="BodyText"/>
        <w:ind w:right="-2"/>
        <w:rPr>
          <w:strike/>
          <w:color w:val="FF0000"/>
          <w:spacing w:val="-3"/>
        </w:rPr>
      </w:pPr>
      <w:r w:rsidRPr="00045188">
        <w:rPr>
          <w:strike/>
          <w:color w:val="FF0000"/>
          <w:spacing w:val="-1"/>
        </w:rPr>
        <w:t>(1)P</w:t>
      </w:r>
      <w:r w:rsidRPr="00045188">
        <w:rPr>
          <w:strike/>
          <w:color w:val="FF0000"/>
          <w:spacing w:val="2"/>
        </w:rPr>
        <w:t xml:space="preserve"> </w:t>
      </w:r>
      <w:r w:rsidRPr="00045188">
        <w:rPr>
          <w:strike/>
          <w:color w:val="FF0000"/>
          <w:spacing w:val="-1"/>
        </w:rPr>
        <w:t>The</w:t>
      </w:r>
      <w:r w:rsidRPr="00045188">
        <w:rPr>
          <w:strike/>
          <w:color w:val="FF0000"/>
        </w:rPr>
        <w:t xml:space="preserve"> </w:t>
      </w:r>
      <w:r w:rsidRPr="00045188">
        <w:rPr>
          <w:strike/>
          <w:color w:val="FF0000"/>
          <w:spacing w:val="-1"/>
        </w:rPr>
        <w:t>stability</w:t>
      </w:r>
      <w:r w:rsidRPr="00045188">
        <w:rPr>
          <w:strike/>
          <w:color w:val="FF0000"/>
          <w:spacing w:val="-3"/>
        </w:rPr>
        <w:t xml:space="preserve"> </w:t>
      </w:r>
      <w:r w:rsidRPr="00045188">
        <w:rPr>
          <w:strike/>
          <w:color w:val="FF0000"/>
          <w:spacing w:val="-4"/>
        </w:rPr>
        <w:t>of</w:t>
      </w:r>
      <w:r w:rsidRPr="00045188">
        <w:rPr>
          <w:strike/>
          <w:color w:val="FF0000"/>
          <w:spacing w:val="3"/>
        </w:rPr>
        <w:t xml:space="preserve"> </w:t>
      </w:r>
      <w:r w:rsidRPr="00045188">
        <w:rPr>
          <w:strike/>
          <w:color w:val="FF0000"/>
          <w:spacing w:val="-1"/>
        </w:rPr>
        <w:t>soil</w:t>
      </w:r>
      <w:r w:rsidRPr="00045188">
        <w:rPr>
          <w:strike/>
          <w:color w:val="FF0000"/>
          <w:spacing w:val="5"/>
        </w:rPr>
        <w:t xml:space="preserve"> </w:t>
      </w:r>
      <w:r w:rsidRPr="00045188">
        <w:rPr>
          <w:strike/>
          <w:color w:val="FF0000"/>
          <w:spacing w:val="-3"/>
        </w:rPr>
        <w:t>against</w:t>
      </w:r>
      <w:r w:rsidRPr="00045188">
        <w:rPr>
          <w:strike/>
          <w:color w:val="FF0000"/>
          <w:spacing w:val="3"/>
        </w:rPr>
        <w:t xml:space="preserve"> </w:t>
      </w:r>
      <w:r w:rsidRPr="00045188">
        <w:rPr>
          <w:strike/>
          <w:color w:val="FF0000"/>
          <w:spacing w:val="-1"/>
        </w:rPr>
        <w:t>heave</w:t>
      </w:r>
      <w:r w:rsidRPr="00045188">
        <w:rPr>
          <w:strike/>
          <w:color w:val="FF0000"/>
        </w:rPr>
        <w:t xml:space="preserve"> </w:t>
      </w:r>
      <w:r w:rsidRPr="00045188">
        <w:rPr>
          <w:strike/>
          <w:color w:val="FF0000"/>
          <w:spacing w:val="-3"/>
        </w:rPr>
        <w:t>shall</w:t>
      </w:r>
      <w:r w:rsidRPr="00045188">
        <w:rPr>
          <w:strike/>
          <w:color w:val="FF0000"/>
          <w:spacing w:val="5"/>
        </w:rPr>
        <w:t xml:space="preserve"> </w:t>
      </w:r>
      <w:r w:rsidRPr="00045188">
        <w:rPr>
          <w:strike/>
          <w:color w:val="FF0000"/>
          <w:spacing w:val="-1"/>
        </w:rPr>
        <w:t>be</w:t>
      </w:r>
      <w:r w:rsidRPr="00045188">
        <w:rPr>
          <w:strike/>
          <w:color w:val="FF0000"/>
        </w:rPr>
        <w:t xml:space="preserve"> </w:t>
      </w:r>
      <w:r w:rsidRPr="00045188">
        <w:rPr>
          <w:strike/>
          <w:color w:val="FF0000"/>
          <w:spacing w:val="-2"/>
        </w:rPr>
        <w:t>checked</w:t>
      </w:r>
      <w:r w:rsidRPr="00045188">
        <w:rPr>
          <w:strike/>
          <w:color w:val="FF0000"/>
        </w:rPr>
        <w:t xml:space="preserve"> </w:t>
      </w:r>
      <w:r w:rsidRPr="00045188">
        <w:rPr>
          <w:strike/>
          <w:color w:val="FF0000"/>
          <w:spacing w:val="-1"/>
        </w:rPr>
        <w:t>by</w:t>
      </w:r>
      <w:r w:rsidRPr="00045188">
        <w:rPr>
          <w:strike/>
          <w:color w:val="FF0000"/>
          <w:spacing w:val="-3"/>
        </w:rPr>
        <w:t xml:space="preserve"> </w:t>
      </w:r>
      <w:r w:rsidRPr="00045188">
        <w:rPr>
          <w:strike/>
          <w:color w:val="FF0000"/>
          <w:spacing w:val="-1"/>
        </w:rPr>
        <w:t>verifying</w:t>
      </w:r>
      <w:r w:rsidRPr="00045188">
        <w:rPr>
          <w:strike/>
          <w:color w:val="FF0000"/>
        </w:rPr>
        <w:t xml:space="preserve"> </w:t>
      </w:r>
      <w:r w:rsidRPr="00045188">
        <w:rPr>
          <w:strike/>
          <w:color w:val="FF0000"/>
          <w:spacing w:val="-2"/>
        </w:rPr>
        <w:t>either</w:t>
      </w:r>
      <w:r w:rsidRPr="00045188">
        <w:rPr>
          <w:strike/>
          <w:color w:val="FF0000"/>
          <w:spacing w:val="2"/>
        </w:rPr>
        <w:t xml:space="preserve"> </w:t>
      </w:r>
      <w:r w:rsidRPr="00045188">
        <w:rPr>
          <w:strike/>
          <w:color w:val="FF0000"/>
          <w:spacing w:val="-2"/>
        </w:rPr>
        <w:t>equation</w:t>
      </w:r>
      <w:r w:rsidRPr="00045188">
        <w:rPr>
          <w:strike/>
          <w:color w:val="FF0000"/>
        </w:rPr>
        <w:t xml:space="preserve"> </w:t>
      </w:r>
      <w:r w:rsidRPr="00045188">
        <w:rPr>
          <w:strike/>
          <w:color w:val="FF0000"/>
          <w:spacing w:val="-1"/>
        </w:rPr>
        <w:t>(2.9a)</w:t>
      </w:r>
      <w:r w:rsidRPr="00045188">
        <w:rPr>
          <w:strike/>
          <w:color w:val="FF0000"/>
          <w:spacing w:val="2"/>
        </w:rPr>
        <w:t xml:space="preserve"> </w:t>
      </w:r>
      <w:r w:rsidRPr="00045188">
        <w:rPr>
          <w:strike/>
          <w:color w:val="FF0000"/>
          <w:spacing w:val="-2"/>
        </w:rPr>
        <w:t>or</w:t>
      </w:r>
      <w:r w:rsidRPr="00045188">
        <w:rPr>
          <w:strike/>
          <w:color w:val="FF0000"/>
          <w:spacing w:val="77"/>
        </w:rPr>
        <w:t xml:space="preserve"> </w:t>
      </w:r>
      <w:r w:rsidRPr="00045188">
        <w:rPr>
          <w:strike/>
          <w:color w:val="FF0000"/>
          <w:spacing w:val="-1"/>
        </w:rPr>
        <w:t>equation</w:t>
      </w:r>
      <w:r w:rsidRPr="00045188">
        <w:rPr>
          <w:strike/>
          <w:color w:val="FF0000"/>
        </w:rPr>
        <w:t xml:space="preserve"> </w:t>
      </w:r>
      <w:r w:rsidRPr="00045188">
        <w:rPr>
          <w:strike/>
          <w:color w:val="FF0000"/>
          <w:spacing w:val="-1"/>
        </w:rPr>
        <w:t>(2.9b)</w:t>
      </w:r>
      <w:r w:rsidRPr="00045188">
        <w:rPr>
          <w:strike/>
          <w:color w:val="FF0000"/>
          <w:spacing w:val="-3"/>
        </w:rPr>
        <w:t xml:space="preserve"> </w:t>
      </w:r>
      <w:r w:rsidRPr="00045188">
        <w:rPr>
          <w:strike/>
          <w:color w:val="FF0000"/>
          <w:spacing w:val="-1"/>
        </w:rPr>
        <w:t>for</w:t>
      </w:r>
      <w:r w:rsidRPr="00045188">
        <w:rPr>
          <w:strike/>
          <w:color w:val="FF0000"/>
          <w:spacing w:val="2"/>
        </w:rPr>
        <w:t xml:space="preserve"> </w:t>
      </w:r>
      <w:r w:rsidRPr="00045188">
        <w:rPr>
          <w:strike/>
          <w:color w:val="FF0000"/>
          <w:spacing w:val="-1"/>
        </w:rPr>
        <w:t>every</w:t>
      </w:r>
      <w:r w:rsidRPr="00045188">
        <w:rPr>
          <w:strike/>
          <w:color w:val="FF0000"/>
          <w:spacing w:val="-3"/>
        </w:rPr>
        <w:t xml:space="preserve"> </w:t>
      </w:r>
      <w:r w:rsidRPr="00045188">
        <w:rPr>
          <w:strike/>
          <w:color w:val="FF0000"/>
          <w:spacing w:val="-1"/>
        </w:rPr>
        <w:t>relevant</w:t>
      </w:r>
      <w:r w:rsidRPr="00045188">
        <w:rPr>
          <w:strike/>
          <w:color w:val="FF0000"/>
          <w:spacing w:val="-2"/>
        </w:rPr>
        <w:t xml:space="preserve"> </w:t>
      </w:r>
      <w:r w:rsidRPr="00045188">
        <w:rPr>
          <w:strike/>
          <w:color w:val="FF0000"/>
          <w:spacing w:val="-1"/>
        </w:rPr>
        <w:t>soil</w:t>
      </w:r>
      <w:r w:rsidRPr="00045188">
        <w:rPr>
          <w:strike/>
          <w:color w:val="FF0000"/>
        </w:rPr>
        <w:t xml:space="preserve"> </w:t>
      </w:r>
      <w:r w:rsidRPr="00045188">
        <w:rPr>
          <w:strike/>
          <w:color w:val="FF0000"/>
          <w:spacing w:val="-2"/>
        </w:rPr>
        <w:t>column.</w:t>
      </w:r>
      <w:r w:rsidRPr="00045188">
        <w:rPr>
          <w:strike/>
          <w:color w:val="FF0000"/>
          <w:spacing w:val="3"/>
        </w:rPr>
        <w:t xml:space="preserve"> </w:t>
      </w:r>
      <w:r w:rsidRPr="00045188">
        <w:rPr>
          <w:strike/>
          <w:color w:val="FF0000"/>
          <w:spacing w:val="-2"/>
        </w:rPr>
        <w:t>Equation</w:t>
      </w:r>
      <w:r w:rsidRPr="00045188">
        <w:rPr>
          <w:strike/>
          <w:color w:val="FF0000"/>
        </w:rPr>
        <w:t xml:space="preserve"> </w:t>
      </w:r>
      <w:r w:rsidRPr="00045188">
        <w:rPr>
          <w:strike/>
          <w:color w:val="FF0000"/>
          <w:spacing w:val="-1"/>
        </w:rPr>
        <w:t>(2.9a)</w:t>
      </w:r>
      <w:r w:rsidRPr="00045188">
        <w:rPr>
          <w:strike/>
          <w:color w:val="FF0000"/>
          <w:spacing w:val="2"/>
        </w:rPr>
        <w:t xml:space="preserve"> </w:t>
      </w:r>
      <w:r w:rsidRPr="00045188">
        <w:rPr>
          <w:strike/>
          <w:color w:val="FF0000"/>
          <w:spacing w:val="-2"/>
        </w:rPr>
        <w:t>expresses</w:t>
      </w:r>
      <w:r w:rsidRPr="00045188">
        <w:rPr>
          <w:strike/>
          <w:color w:val="FF0000"/>
          <w:spacing w:val="-3"/>
        </w:rPr>
        <w:t xml:space="preserve"> </w:t>
      </w:r>
      <w:r w:rsidRPr="00045188">
        <w:rPr>
          <w:strike/>
          <w:color w:val="FF0000"/>
          <w:spacing w:val="-1"/>
        </w:rPr>
        <w:t>the</w:t>
      </w:r>
      <w:r w:rsidRPr="00045188">
        <w:rPr>
          <w:strike/>
          <w:color w:val="FF0000"/>
        </w:rPr>
        <w:t xml:space="preserve"> </w:t>
      </w:r>
      <w:r w:rsidRPr="00045188">
        <w:rPr>
          <w:strike/>
          <w:color w:val="FF0000"/>
          <w:spacing w:val="-1"/>
        </w:rPr>
        <w:t>condition</w:t>
      </w:r>
      <w:r w:rsidRPr="00045188">
        <w:rPr>
          <w:strike/>
          <w:color w:val="FF0000"/>
        </w:rPr>
        <w:t xml:space="preserve"> for</w:t>
      </w:r>
      <w:r w:rsidRPr="00045188">
        <w:rPr>
          <w:strike/>
          <w:color w:val="FF0000"/>
          <w:spacing w:val="61"/>
        </w:rPr>
        <w:t xml:space="preserve"> </w:t>
      </w:r>
      <w:r w:rsidRPr="00045188">
        <w:rPr>
          <w:strike/>
          <w:color w:val="FF0000"/>
          <w:spacing w:val="-1"/>
        </w:rPr>
        <w:t>stability</w:t>
      </w:r>
      <w:r w:rsidRPr="00045188">
        <w:rPr>
          <w:strike/>
          <w:color w:val="FF0000"/>
          <w:spacing w:val="-3"/>
        </w:rPr>
        <w:t xml:space="preserve"> </w:t>
      </w:r>
      <w:r w:rsidRPr="00045188">
        <w:rPr>
          <w:strike/>
          <w:color w:val="FF0000"/>
          <w:spacing w:val="1"/>
        </w:rPr>
        <w:t>in</w:t>
      </w:r>
      <w:r w:rsidRPr="00045188">
        <w:rPr>
          <w:strike/>
          <w:color w:val="FF0000"/>
        </w:rPr>
        <w:t xml:space="preserve"> </w:t>
      </w:r>
      <w:r w:rsidRPr="00045188">
        <w:rPr>
          <w:strike/>
          <w:color w:val="FF0000"/>
          <w:spacing w:val="-1"/>
        </w:rPr>
        <w:t>terms</w:t>
      </w:r>
      <w:r w:rsidRPr="00045188">
        <w:rPr>
          <w:strike/>
          <w:color w:val="FF0000"/>
          <w:spacing w:val="-3"/>
        </w:rPr>
        <w:t xml:space="preserve"> </w:t>
      </w:r>
      <w:r w:rsidRPr="00045188">
        <w:rPr>
          <w:strike/>
          <w:color w:val="FF0000"/>
          <w:spacing w:val="-4"/>
        </w:rPr>
        <w:t>of</w:t>
      </w:r>
      <w:r w:rsidRPr="00045188">
        <w:rPr>
          <w:strike/>
          <w:color w:val="FF0000"/>
          <w:spacing w:val="8"/>
        </w:rPr>
        <w:t xml:space="preserve"> </w:t>
      </w:r>
      <w:r w:rsidRPr="00045188">
        <w:rPr>
          <w:strike/>
          <w:color w:val="FF0000"/>
          <w:spacing w:val="-2"/>
        </w:rPr>
        <w:t>pore-water</w:t>
      </w:r>
      <w:r w:rsidRPr="00045188">
        <w:rPr>
          <w:strike/>
          <w:color w:val="FF0000"/>
          <w:spacing w:val="2"/>
        </w:rPr>
        <w:t xml:space="preserve"> </w:t>
      </w:r>
      <w:r w:rsidRPr="00045188">
        <w:rPr>
          <w:strike/>
          <w:color w:val="FF0000"/>
          <w:spacing w:val="-2"/>
        </w:rPr>
        <w:t>pressures</w:t>
      </w:r>
      <w:r w:rsidRPr="00045188">
        <w:rPr>
          <w:strike/>
          <w:color w:val="FF0000"/>
          <w:spacing w:val="-3"/>
        </w:rPr>
        <w:t xml:space="preserve"> </w:t>
      </w:r>
      <w:r w:rsidRPr="00045188">
        <w:rPr>
          <w:strike/>
          <w:color w:val="FF0000"/>
          <w:spacing w:val="-2"/>
        </w:rPr>
        <w:t>and</w:t>
      </w:r>
      <w:r w:rsidRPr="00045188">
        <w:rPr>
          <w:strike/>
          <w:color w:val="FF0000"/>
        </w:rPr>
        <w:t xml:space="preserve"> </w:t>
      </w:r>
      <w:r w:rsidRPr="00045188">
        <w:rPr>
          <w:strike/>
          <w:color w:val="FF0000"/>
          <w:spacing w:val="-1"/>
        </w:rPr>
        <w:t>total</w:t>
      </w:r>
      <w:r w:rsidRPr="00045188">
        <w:rPr>
          <w:strike/>
          <w:color w:val="FF0000"/>
          <w:spacing w:val="5"/>
        </w:rPr>
        <w:t xml:space="preserve"> </w:t>
      </w:r>
      <w:r w:rsidRPr="00045188">
        <w:rPr>
          <w:strike/>
          <w:color w:val="FF0000"/>
          <w:spacing w:val="-2"/>
        </w:rPr>
        <w:t>stresses.</w:t>
      </w:r>
      <w:r w:rsidRPr="00045188">
        <w:rPr>
          <w:strike/>
          <w:color w:val="FF0000"/>
          <w:spacing w:val="3"/>
        </w:rPr>
        <w:t xml:space="preserve"> </w:t>
      </w:r>
      <w:r w:rsidRPr="00045188">
        <w:rPr>
          <w:strike/>
          <w:color w:val="FF0000"/>
          <w:spacing w:val="-1"/>
        </w:rPr>
        <w:t>Equation</w:t>
      </w:r>
      <w:r w:rsidRPr="00045188">
        <w:rPr>
          <w:strike/>
          <w:color w:val="FF0000"/>
        </w:rPr>
        <w:t xml:space="preserve"> </w:t>
      </w:r>
      <w:r w:rsidRPr="00045188">
        <w:rPr>
          <w:strike/>
          <w:color w:val="FF0000"/>
          <w:spacing w:val="-1"/>
        </w:rPr>
        <w:t>(2.9b)</w:t>
      </w:r>
      <w:r w:rsidRPr="00045188">
        <w:rPr>
          <w:strike/>
          <w:color w:val="FF0000"/>
          <w:spacing w:val="-3"/>
        </w:rPr>
        <w:t xml:space="preserve"> </w:t>
      </w:r>
      <w:r w:rsidRPr="00045188">
        <w:rPr>
          <w:strike/>
          <w:color w:val="FF0000"/>
          <w:spacing w:val="-2"/>
        </w:rPr>
        <w:t>expresses</w:t>
      </w:r>
      <w:r w:rsidRPr="00045188">
        <w:rPr>
          <w:strike/>
          <w:color w:val="FF0000"/>
          <w:spacing w:val="-3"/>
        </w:rPr>
        <w:t xml:space="preserve"> </w:t>
      </w:r>
      <w:r w:rsidRPr="00045188">
        <w:rPr>
          <w:strike/>
          <w:color w:val="FF0000"/>
          <w:spacing w:val="-1"/>
        </w:rPr>
        <w:t>the</w:t>
      </w:r>
      <w:r w:rsidRPr="00045188">
        <w:rPr>
          <w:strike/>
          <w:color w:val="FF0000"/>
          <w:spacing w:val="67"/>
        </w:rPr>
        <w:t xml:space="preserve"> </w:t>
      </w:r>
      <w:r w:rsidRPr="00045188">
        <w:rPr>
          <w:strike/>
          <w:color w:val="FF0000"/>
          <w:spacing w:val="-1"/>
        </w:rPr>
        <w:t>same</w:t>
      </w:r>
      <w:r w:rsidRPr="00045188">
        <w:rPr>
          <w:strike/>
          <w:color w:val="FF0000"/>
        </w:rPr>
        <w:t xml:space="preserve"> </w:t>
      </w:r>
      <w:r w:rsidRPr="00045188">
        <w:rPr>
          <w:strike/>
          <w:color w:val="FF0000"/>
          <w:spacing w:val="-1"/>
        </w:rPr>
        <w:t>condition</w:t>
      </w:r>
      <w:r w:rsidRPr="00045188">
        <w:rPr>
          <w:strike/>
          <w:color w:val="FF0000"/>
        </w:rPr>
        <w:t xml:space="preserve"> </w:t>
      </w:r>
      <w:r w:rsidRPr="00045188">
        <w:rPr>
          <w:strike/>
          <w:color w:val="FF0000"/>
          <w:spacing w:val="1"/>
        </w:rPr>
        <w:t>in</w:t>
      </w:r>
      <w:r w:rsidRPr="00045188">
        <w:rPr>
          <w:strike/>
          <w:color w:val="FF0000"/>
        </w:rPr>
        <w:t xml:space="preserve"> </w:t>
      </w:r>
      <w:r w:rsidRPr="00045188">
        <w:rPr>
          <w:strike/>
          <w:color w:val="FF0000"/>
          <w:spacing w:val="-1"/>
        </w:rPr>
        <w:t>terms</w:t>
      </w:r>
      <w:r w:rsidRPr="00045188">
        <w:rPr>
          <w:strike/>
          <w:color w:val="FF0000"/>
          <w:spacing w:val="-3"/>
        </w:rPr>
        <w:t xml:space="preserve"> </w:t>
      </w:r>
      <w:r w:rsidRPr="00045188">
        <w:rPr>
          <w:strike/>
          <w:color w:val="FF0000"/>
          <w:spacing w:val="-4"/>
        </w:rPr>
        <w:t>of</w:t>
      </w:r>
      <w:r w:rsidRPr="00045188">
        <w:rPr>
          <w:strike/>
          <w:color w:val="FF0000"/>
          <w:spacing w:val="8"/>
        </w:rPr>
        <w:t xml:space="preserve"> </w:t>
      </w:r>
      <w:r w:rsidRPr="00045188">
        <w:rPr>
          <w:strike/>
          <w:color w:val="FF0000"/>
          <w:spacing w:val="-3"/>
        </w:rPr>
        <w:t>seepage</w:t>
      </w:r>
      <w:r w:rsidRPr="00045188">
        <w:rPr>
          <w:strike/>
          <w:color w:val="FF0000"/>
        </w:rPr>
        <w:t xml:space="preserve"> forces</w:t>
      </w:r>
      <w:r w:rsidRPr="00045188">
        <w:rPr>
          <w:strike/>
          <w:color w:val="FF0000"/>
          <w:spacing w:val="-3"/>
        </w:rPr>
        <w:t xml:space="preserve"> </w:t>
      </w:r>
      <w:r w:rsidRPr="00045188">
        <w:rPr>
          <w:strike/>
          <w:color w:val="FF0000"/>
          <w:spacing w:val="-2"/>
        </w:rPr>
        <w:t>and</w:t>
      </w:r>
      <w:r w:rsidRPr="00045188">
        <w:rPr>
          <w:strike/>
          <w:color w:val="FF0000"/>
        </w:rPr>
        <w:t xml:space="preserve"> </w:t>
      </w:r>
      <w:r w:rsidRPr="00045188">
        <w:rPr>
          <w:strike/>
          <w:color w:val="FF0000"/>
          <w:spacing w:val="-2"/>
        </w:rPr>
        <w:t>submerged</w:t>
      </w:r>
      <w:r w:rsidRPr="00045188">
        <w:rPr>
          <w:strike/>
          <w:color w:val="FF0000"/>
        </w:rPr>
        <w:t xml:space="preserve"> </w:t>
      </w:r>
      <w:r w:rsidRPr="00045188">
        <w:rPr>
          <w:strike/>
          <w:color w:val="FF0000"/>
          <w:spacing w:val="-2"/>
        </w:rPr>
        <w:t>weights.</w:t>
      </w:r>
      <w:r w:rsidRPr="00045188">
        <w:rPr>
          <w:strike/>
          <w:color w:val="FF0000"/>
          <w:spacing w:val="3"/>
        </w:rPr>
        <w:t xml:space="preserve"> </w:t>
      </w:r>
      <w:r w:rsidRPr="00045188">
        <w:rPr>
          <w:strike/>
          <w:color w:val="FF0000"/>
        </w:rPr>
        <w:t xml:space="preserve">An </w:t>
      </w:r>
      <w:r w:rsidRPr="00045188">
        <w:rPr>
          <w:strike/>
          <w:color w:val="FF0000"/>
          <w:spacing w:val="-1"/>
        </w:rPr>
        <w:t>example</w:t>
      </w:r>
      <w:r w:rsidRPr="00045188">
        <w:rPr>
          <w:strike/>
          <w:color w:val="FF0000"/>
        </w:rPr>
        <w:t xml:space="preserve"> </w:t>
      </w:r>
      <w:r w:rsidRPr="00045188">
        <w:rPr>
          <w:strike/>
          <w:color w:val="FF0000"/>
          <w:spacing w:val="-4"/>
        </w:rPr>
        <w:t>of</w:t>
      </w:r>
      <w:r w:rsidRPr="00045188">
        <w:rPr>
          <w:strike/>
          <w:color w:val="FF0000"/>
          <w:spacing w:val="3"/>
        </w:rPr>
        <w:t xml:space="preserve"> a </w:t>
      </w:r>
      <w:r w:rsidRPr="00045188">
        <w:rPr>
          <w:strike/>
          <w:color w:val="FF0000"/>
          <w:spacing w:val="-2"/>
        </w:rPr>
        <w:t>situations</w:t>
      </w:r>
      <w:r w:rsidRPr="00045188">
        <w:rPr>
          <w:strike/>
          <w:color w:val="FF0000"/>
          <w:spacing w:val="67"/>
        </w:rPr>
        <w:t xml:space="preserve"> </w:t>
      </w:r>
      <w:r w:rsidRPr="00045188">
        <w:rPr>
          <w:strike/>
          <w:color w:val="FF0000"/>
          <w:spacing w:val="-3"/>
        </w:rPr>
        <w:t>where</w:t>
      </w:r>
      <w:r w:rsidRPr="00045188">
        <w:rPr>
          <w:strike/>
          <w:color w:val="FF0000"/>
        </w:rPr>
        <w:t xml:space="preserve"> heave </w:t>
      </w:r>
      <w:r w:rsidRPr="00045188">
        <w:rPr>
          <w:strike/>
          <w:color w:val="FF0000"/>
          <w:spacing w:val="-2"/>
        </w:rPr>
        <w:t>shall</w:t>
      </w:r>
      <w:r w:rsidRPr="00045188">
        <w:rPr>
          <w:strike/>
          <w:color w:val="FF0000"/>
        </w:rPr>
        <w:t xml:space="preserve"> </w:t>
      </w:r>
      <w:r w:rsidRPr="00045188">
        <w:rPr>
          <w:strike/>
          <w:color w:val="FF0000"/>
          <w:spacing w:val="-1"/>
        </w:rPr>
        <w:t>be</w:t>
      </w:r>
      <w:r w:rsidRPr="00045188">
        <w:rPr>
          <w:strike/>
          <w:color w:val="FF0000"/>
        </w:rPr>
        <w:t xml:space="preserve"> </w:t>
      </w:r>
      <w:r w:rsidRPr="00045188">
        <w:rPr>
          <w:strike/>
          <w:color w:val="FF0000"/>
          <w:spacing w:val="-1"/>
        </w:rPr>
        <w:t>checked</w:t>
      </w:r>
      <w:r w:rsidRPr="00045188">
        <w:rPr>
          <w:strike/>
          <w:color w:val="FF0000"/>
        </w:rPr>
        <w:t xml:space="preserve"> </w:t>
      </w:r>
      <w:r w:rsidRPr="00045188">
        <w:rPr>
          <w:strike/>
          <w:color w:val="FF0000"/>
          <w:spacing w:val="1"/>
        </w:rPr>
        <w:t>is</w:t>
      </w:r>
      <w:r w:rsidRPr="00045188">
        <w:rPr>
          <w:strike/>
          <w:color w:val="FF0000"/>
          <w:spacing w:val="-3"/>
        </w:rPr>
        <w:t xml:space="preserve"> </w:t>
      </w:r>
      <w:r w:rsidRPr="00045188">
        <w:rPr>
          <w:strike/>
          <w:color w:val="FF0000"/>
          <w:spacing w:val="-1"/>
        </w:rPr>
        <w:t>given</w:t>
      </w:r>
      <w:r w:rsidRPr="00045188">
        <w:rPr>
          <w:strike/>
          <w:color w:val="FF0000"/>
        </w:rPr>
        <w:t xml:space="preserve"> </w:t>
      </w:r>
      <w:r w:rsidRPr="00045188">
        <w:rPr>
          <w:strike/>
          <w:color w:val="FF0000"/>
          <w:spacing w:val="1"/>
        </w:rPr>
        <w:t>in</w:t>
      </w:r>
      <w:r w:rsidRPr="00045188">
        <w:rPr>
          <w:strike/>
          <w:color w:val="FF0000"/>
        </w:rPr>
        <w:t xml:space="preserve"> Figure </w:t>
      </w:r>
      <w:r w:rsidRPr="00045188">
        <w:rPr>
          <w:strike/>
          <w:color w:val="FF0000"/>
          <w:spacing w:val="-3"/>
        </w:rPr>
        <w:t>10.2.</w:t>
      </w:r>
    </w:p>
    <w:p w:rsidR="000956A9" w:rsidRPr="0061416B" w:rsidRDefault="000956A9" w:rsidP="000956A9">
      <w:pPr>
        <w:spacing w:after="120"/>
        <w:rPr>
          <w:color w:val="FF0000"/>
          <w:lang w:val="en-GB"/>
        </w:rPr>
      </w:pPr>
      <w:r w:rsidRPr="0061416B">
        <w:rPr>
          <w:color w:val="FF0000"/>
          <w:lang w:val="en-GB"/>
        </w:rPr>
        <w:t xml:space="preserve">(1)P </w:t>
      </w:r>
      <w:r w:rsidRPr="0061416B">
        <w:rPr>
          <w:color w:val="FF0000"/>
        </w:rPr>
        <w:t xml:space="preserve">The </w:t>
      </w:r>
      <w:r w:rsidRPr="0061416B">
        <w:rPr>
          <w:color w:val="FF0000"/>
          <w:spacing w:val="-1"/>
        </w:rPr>
        <w:t>stability</w:t>
      </w:r>
      <w:r w:rsidRPr="0061416B">
        <w:rPr>
          <w:color w:val="FF0000"/>
          <w:spacing w:val="-3"/>
        </w:rPr>
        <w:t xml:space="preserve"> </w:t>
      </w:r>
      <w:r w:rsidRPr="0061416B">
        <w:rPr>
          <w:color w:val="FF0000"/>
          <w:spacing w:val="-4"/>
        </w:rPr>
        <w:t>of</w:t>
      </w:r>
      <w:r w:rsidRPr="0061416B">
        <w:rPr>
          <w:color w:val="FF0000"/>
          <w:spacing w:val="3"/>
        </w:rPr>
        <w:t xml:space="preserve"> </w:t>
      </w:r>
      <w:r w:rsidRPr="0061416B">
        <w:rPr>
          <w:color w:val="FF0000"/>
          <w:spacing w:val="-1"/>
        </w:rPr>
        <w:t>soil</w:t>
      </w:r>
      <w:r w:rsidRPr="0061416B">
        <w:rPr>
          <w:color w:val="FF0000"/>
          <w:spacing w:val="5"/>
        </w:rPr>
        <w:t xml:space="preserve"> </w:t>
      </w:r>
      <w:r w:rsidRPr="0061416B">
        <w:rPr>
          <w:color w:val="FF0000"/>
          <w:spacing w:val="-3"/>
        </w:rPr>
        <w:t>against</w:t>
      </w:r>
      <w:r w:rsidRPr="0061416B">
        <w:rPr>
          <w:color w:val="FF0000"/>
          <w:spacing w:val="3"/>
        </w:rPr>
        <w:t xml:space="preserve"> </w:t>
      </w:r>
      <w:r w:rsidRPr="0061416B">
        <w:rPr>
          <w:color w:val="FF0000"/>
          <w:spacing w:val="-1"/>
        </w:rPr>
        <w:t>heave</w:t>
      </w:r>
      <w:r w:rsidRPr="0061416B">
        <w:rPr>
          <w:color w:val="FF0000"/>
        </w:rPr>
        <w:t xml:space="preserve"> </w:t>
      </w:r>
      <w:r w:rsidRPr="0061416B">
        <w:rPr>
          <w:color w:val="FF0000"/>
          <w:spacing w:val="-3"/>
        </w:rPr>
        <w:t>shall</w:t>
      </w:r>
      <w:r w:rsidRPr="0061416B">
        <w:rPr>
          <w:color w:val="FF0000"/>
          <w:spacing w:val="5"/>
        </w:rPr>
        <w:t xml:space="preserve"> </w:t>
      </w:r>
      <w:r w:rsidRPr="0061416B">
        <w:rPr>
          <w:color w:val="FF0000"/>
          <w:spacing w:val="-1"/>
        </w:rPr>
        <w:t>be</w:t>
      </w:r>
      <w:r w:rsidRPr="0061416B">
        <w:rPr>
          <w:color w:val="FF0000"/>
        </w:rPr>
        <w:t xml:space="preserve"> </w:t>
      </w:r>
      <w:r w:rsidRPr="0061416B">
        <w:rPr>
          <w:color w:val="FF0000"/>
          <w:spacing w:val="-2"/>
        </w:rPr>
        <w:t>checked</w:t>
      </w:r>
      <w:r w:rsidRPr="0061416B">
        <w:rPr>
          <w:color w:val="FF0000"/>
        </w:rPr>
        <w:t xml:space="preserve"> in terms of seepage forces and buoyant weights or in terms of stresses and pore-water pressures.</w:t>
      </w:r>
      <w:r w:rsidRPr="0061416B">
        <w:rPr>
          <w:color w:val="FF0000"/>
          <w:lang w:val="en-GB"/>
        </w:rPr>
        <w:t xml:space="preserve"> </w:t>
      </w:r>
    </w:p>
    <w:p w:rsidR="000956A9" w:rsidRPr="0061416B" w:rsidRDefault="000956A9" w:rsidP="000956A9">
      <w:pPr>
        <w:pStyle w:val="Note"/>
        <w:ind w:left="142"/>
        <w:rPr>
          <w:color w:val="FF0000"/>
          <w:sz w:val="20"/>
        </w:rPr>
      </w:pPr>
      <w:r w:rsidRPr="0061416B">
        <w:rPr>
          <w:color w:val="FF0000"/>
          <w:sz w:val="20"/>
        </w:rPr>
        <w:t xml:space="preserve">NOTE: Examples of situations where heave shall be checked is given in Figure 10.2. </w:t>
      </w:r>
    </w:p>
    <w:tbl>
      <w:tblPr>
        <w:tblW w:w="9845" w:type="dxa"/>
        <w:tblInd w:w="142" w:type="dxa"/>
        <w:tblLayout w:type="fixed"/>
        <w:tblLook w:val="04A0" w:firstRow="1" w:lastRow="0" w:firstColumn="1" w:lastColumn="0" w:noHBand="0" w:noVBand="1"/>
      </w:tblPr>
      <w:tblGrid>
        <w:gridCol w:w="4786"/>
        <w:gridCol w:w="5059"/>
      </w:tblGrid>
      <w:tr w:rsidR="000956A9" w:rsidTr="00961ED8">
        <w:tc>
          <w:tcPr>
            <w:tcW w:w="4786" w:type="dxa"/>
            <w:shd w:val="clear" w:color="auto" w:fill="auto"/>
          </w:tcPr>
          <w:p w:rsidR="000956A9" w:rsidRPr="00320C49" w:rsidRDefault="0019231C" w:rsidP="00961ED8">
            <w:pPr>
              <w:pStyle w:val="Note"/>
              <w:rPr>
                <w:color w:val="7030A0"/>
                <w:sz w:val="20"/>
              </w:rPr>
            </w:pPr>
            <w:r>
              <w:rPr>
                <w:noProof/>
                <w:lang w:eastAsia="en-GB"/>
              </w:rPr>
              <w:drawing>
                <wp:inline distT="0" distB="0" distL="0" distR="0">
                  <wp:extent cx="2867025" cy="1771650"/>
                  <wp:effectExtent l="0" t="0" r="9525" b="0"/>
                  <wp:docPr id="13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67025" cy="1771650"/>
                          </a:xfrm>
                          <a:prstGeom prst="rect">
                            <a:avLst/>
                          </a:prstGeom>
                          <a:noFill/>
                          <a:ln>
                            <a:noFill/>
                          </a:ln>
                        </pic:spPr>
                      </pic:pic>
                    </a:graphicData>
                  </a:graphic>
                </wp:inline>
              </w:drawing>
            </w:r>
          </w:p>
        </w:tc>
        <w:tc>
          <w:tcPr>
            <w:tcW w:w="5059" w:type="dxa"/>
            <w:shd w:val="clear" w:color="auto" w:fill="auto"/>
          </w:tcPr>
          <w:p w:rsidR="000956A9" w:rsidRPr="00320C49" w:rsidRDefault="0019231C" w:rsidP="00961ED8">
            <w:pPr>
              <w:pStyle w:val="Note"/>
              <w:rPr>
                <w:color w:val="7030A0"/>
                <w:sz w:val="20"/>
              </w:rPr>
            </w:pPr>
            <w:r>
              <w:rPr>
                <w:noProof/>
                <w:lang w:eastAsia="en-GB"/>
              </w:rPr>
              <w:drawing>
                <wp:inline distT="0" distB="0" distL="0" distR="0">
                  <wp:extent cx="2895600" cy="1781175"/>
                  <wp:effectExtent l="0" t="0" r="0" b="9525"/>
                  <wp:docPr id="13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95600" cy="1781175"/>
                          </a:xfrm>
                          <a:prstGeom prst="rect">
                            <a:avLst/>
                          </a:prstGeom>
                          <a:noFill/>
                          <a:ln>
                            <a:noFill/>
                          </a:ln>
                        </pic:spPr>
                      </pic:pic>
                    </a:graphicData>
                  </a:graphic>
                </wp:inline>
              </w:drawing>
            </w:r>
          </w:p>
        </w:tc>
      </w:tr>
      <w:tr w:rsidR="000956A9" w:rsidRPr="00BB57EE" w:rsidTr="00961ED8">
        <w:tc>
          <w:tcPr>
            <w:tcW w:w="9845" w:type="dxa"/>
            <w:gridSpan w:val="2"/>
            <w:shd w:val="clear" w:color="auto" w:fill="auto"/>
          </w:tcPr>
          <w:p w:rsidR="000956A9" w:rsidRPr="00320C49" w:rsidRDefault="000956A9" w:rsidP="00961ED8">
            <w:pPr>
              <w:pStyle w:val="Heading7"/>
              <w:jc w:val="center"/>
            </w:pPr>
            <w:r w:rsidRPr="0061416B">
              <w:rPr>
                <w:spacing w:val="-1"/>
              </w:rPr>
              <w:t>Figure</w:t>
            </w:r>
            <w:r w:rsidRPr="0061416B">
              <w:t xml:space="preserve"> </w:t>
            </w:r>
            <w:r w:rsidRPr="0061416B">
              <w:rPr>
                <w:spacing w:val="-1"/>
              </w:rPr>
              <w:t>10.2</w:t>
            </w:r>
            <w:r w:rsidRPr="00BB57EE">
              <w:rPr>
                <w:spacing w:val="-5"/>
              </w:rPr>
              <w:t xml:space="preserve"> </w:t>
            </w:r>
            <w:r w:rsidRPr="00BB57EE">
              <w:t>—</w:t>
            </w:r>
            <w:r w:rsidRPr="00BB57EE">
              <w:rPr>
                <w:spacing w:val="2"/>
              </w:rPr>
              <w:t xml:space="preserve"> </w:t>
            </w:r>
            <w:r w:rsidRPr="00BB57EE">
              <w:rPr>
                <w:spacing w:val="-2"/>
              </w:rPr>
              <w:t>Example</w:t>
            </w:r>
            <w:r w:rsidRPr="0061416B">
              <w:rPr>
                <w:color w:val="FF0000"/>
                <w:spacing w:val="-2"/>
              </w:rPr>
              <w:t>s</w:t>
            </w:r>
            <w:r w:rsidRPr="00BB57EE">
              <w:rPr>
                <w:spacing w:val="-5"/>
              </w:rPr>
              <w:t xml:space="preserve"> </w:t>
            </w:r>
            <w:r w:rsidRPr="00BB57EE">
              <w:t>of</w:t>
            </w:r>
            <w:r w:rsidRPr="00BB57EE">
              <w:rPr>
                <w:spacing w:val="2"/>
              </w:rPr>
              <w:t xml:space="preserve"> </w:t>
            </w:r>
            <w:r w:rsidRPr="00BB57EE">
              <w:rPr>
                <w:spacing w:val="-2"/>
              </w:rPr>
              <w:t>situation</w:t>
            </w:r>
            <w:r>
              <w:rPr>
                <w:spacing w:val="-2"/>
              </w:rPr>
              <w:t>s</w:t>
            </w:r>
            <w:r w:rsidRPr="00BB57EE">
              <w:rPr>
                <w:spacing w:val="-2"/>
              </w:rPr>
              <w:t xml:space="preserve"> </w:t>
            </w:r>
            <w:r w:rsidRPr="00BB57EE">
              <w:rPr>
                <w:spacing w:val="-1"/>
              </w:rPr>
              <w:t>where</w:t>
            </w:r>
            <w:r w:rsidRPr="00BB57EE">
              <w:rPr>
                <w:spacing w:val="-5"/>
              </w:rPr>
              <w:t xml:space="preserve"> </w:t>
            </w:r>
            <w:r w:rsidRPr="00BB57EE">
              <w:rPr>
                <w:spacing w:val="-1"/>
              </w:rPr>
              <w:t>heave</w:t>
            </w:r>
            <w:r w:rsidRPr="00BB57EE">
              <w:t xml:space="preserve"> </w:t>
            </w:r>
            <w:r w:rsidRPr="00BB57EE">
              <w:rPr>
                <w:spacing w:val="-1"/>
              </w:rPr>
              <w:t>might</w:t>
            </w:r>
            <w:r w:rsidRPr="00BB57EE">
              <w:rPr>
                <w:spacing w:val="-3"/>
              </w:rPr>
              <w:t xml:space="preserve"> </w:t>
            </w:r>
            <w:r w:rsidRPr="00BB57EE">
              <w:t xml:space="preserve">be </w:t>
            </w:r>
            <w:r w:rsidRPr="00BB57EE">
              <w:rPr>
                <w:spacing w:val="-2"/>
              </w:rPr>
              <w:t>critical</w:t>
            </w:r>
            <w:r>
              <w:rPr>
                <w:spacing w:val="-2"/>
              </w:rPr>
              <w:t>:</w:t>
            </w:r>
            <w:r w:rsidRPr="00320C49">
              <w:t xml:space="preserve"> </w:t>
            </w:r>
            <w:r w:rsidRPr="0061416B">
              <w:rPr>
                <w:color w:val="FF0000"/>
              </w:rPr>
              <w:t>groundwater flow to an enclosed excavation   a: homogeneous aquifer  b: stratified (layered) aquifer</w:t>
            </w:r>
          </w:p>
        </w:tc>
      </w:tr>
    </w:tbl>
    <w:p w:rsidR="000956A9" w:rsidRPr="00A9295F" w:rsidRDefault="000956A9" w:rsidP="000956A9">
      <w:pPr>
        <w:pStyle w:val="Note"/>
        <w:ind w:left="142"/>
        <w:rPr>
          <w:sz w:val="20"/>
        </w:rPr>
      </w:pPr>
    </w:p>
    <w:p w:rsidR="000956A9" w:rsidRPr="0061416B" w:rsidRDefault="000956A9" w:rsidP="000956A9">
      <w:pPr>
        <w:pStyle w:val="BodyText"/>
        <w:ind w:right="215"/>
        <w:rPr>
          <w:color w:val="FF0000"/>
        </w:rPr>
      </w:pPr>
      <w:r w:rsidRPr="0061416B">
        <w:rPr>
          <w:color w:val="FF0000"/>
          <w:spacing w:val="-2"/>
        </w:rPr>
        <w:t xml:space="preserve">(1a) If </w:t>
      </w:r>
      <w:r w:rsidRPr="0061416B">
        <w:rPr>
          <w:color w:val="FF0000"/>
          <w:lang w:val="en-GB"/>
        </w:rPr>
        <w:t>t</w:t>
      </w:r>
      <w:r w:rsidRPr="0061416B">
        <w:rPr>
          <w:color w:val="FF0000"/>
        </w:rPr>
        <w:t xml:space="preserve">he </w:t>
      </w:r>
      <w:r w:rsidRPr="0061416B">
        <w:rPr>
          <w:color w:val="FF0000"/>
          <w:spacing w:val="-1"/>
        </w:rPr>
        <w:t>stability</w:t>
      </w:r>
      <w:r w:rsidRPr="0061416B">
        <w:rPr>
          <w:color w:val="FF0000"/>
          <w:spacing w:val="-3"/>
        </w:rPr>
        <w:t xml:space="preserve"> </w:t>
      </w:r>
      <w:r w:rsidRPr="0061416B">
        <w:rPr>
          <w:color w:val="FF0000"/>
          <w:spacing w:val="-4"/>
        </w:rPr>
        <w:t>of</w:t>
      </w:r>
      <w:r w:rsidRPr="0061416B">
        <w:rPr>
          <w:color w:val="FF0000"/>
          <w:spacing w:val="3"/>
        </w:rPr>
        <w:t xml:space="preserve"> </w:t>
      </w:r>
      <w:r w:rsidRPr="0061416B">
        <w:rPr>
          <w:color w:val="FF0000"/>
          <w:spacing w:val="-1"/>
        </w:rPr>
        <w:t>soil</w:t>
      </w:r>
      <w:r w:rsidRPr="0061416B">
        <w:rPr>
          <w:color w:val="FF0000"/>
          <w:spacing w:val="5"/>
        </w:rPr>
        <w:t xml:space="preserve"> </w:t>
      </w:r>
      <w:r w:rsidRPr="0061416B">
        <w:rPr>
          <w:color w:val="FF0000"/>
          <w:spacing w:val="-3"/>
        </w:rPr>
        <w:t>against</w:t>
      </w:r>
      <w:r w:rsidRPr="0061416B">
        <w:rPr>
          <w:color w:val="FF0000"/>
          <w:spacing w:val="3"/>
        </w:rPr>
        <w:t xml:space="preserve"> </w:t>
      </w:r>
      <w:r w:rsidRPr="0061416B">
        <w:rPr>
          <w:color w:val="FF0000"/>
          <w:spacing w:val="-1"/>
        </w:rPr>
        <w:t>heave</w:t>
      </w:r>
      <w:r w:rsidRPr="0061416B">
        <w:rPr>
          <w:color w:val="FF0000"/>
        </w:rPr>
        <w:t xml:space="preserve"> is checked in terms of seepage forces and buoyant weights of soil blocks, </w:t>
      </w:r>
      <w:r w:rsidRPr="0061416B">
        <w:rPr>
          <w:color w:val="FF0000"/>
          <w:spacing w:val="-3"/>
        </w:rPr>
        <w:t xml:space="preserve">the design value of the buoyant weight of a soil block </w:t>
      </w:r>
      <w:r w:rsidRPr="0061416B">
        <w:rPr>
          <w:rFonts w:cs="Arial"/>
          <w:color w:val="FF0000"/>
          <w:spacing w:val="-3"/>
        </w:rPr>
        <w:t>G'</w:t>
      </w:r>
      <w:r w:rsidRPr="0061416B">
        <w:rPr>
          <w:rFonts w:cs="Arial"/>
          <w:color w:val="FF0000"/>
          <w:spacing w:val="-3"/>
          <w:vertAlign w:val="subscript"/>
        </w:rPr>
        <w:t>d</w:t>
      </w:r>
      <w:r w:rsidRPr="0061416B">
        <w:rPr>
          <w:rFonts w:cs="Arial"/>
          <w:color w:val="FF0000"/>
          <w:spacing w:val="-3"/>
        </w:rPr>
        <w:t xml:space="preserve"> </w:t>
      </w:r>
      <w:r w:rsidRPr="0061416B">
        <w:rPr>
          <w:color w:val="FF0000"/>
          <w:spacing w:val="-3"/>
        </w:rPr>
        <w:t xml:space="preserve">shall be calculated using the design value of the buoyant weight density of the ground </w:t>
      </w:r>
      <w:r w:rsidRPr="0061416B">
        <w:rPr>
          <w:rFonts w:ascii="Symbol" w:hAnsi="Symbol"/>
          <w:color w:val="FF0000"/>
          <w:spacing w:val="-3"/>
        </w:rPr>
        <w:t></w:t>
      </w:r>
      <w:r w:rsidRPr="0061416B">
        <w:rPr>
          <w:rFonts w:cs="Arial"/>
          <w:color w:val="FF0000"/>
          <w:spacing w:val="-3"/>
        </w:rPr>
        <w:t>'</w:t>
      </w:r>
      <w:r w:rsidRPr="0061416B">
        <w:rPr>
          <w:rFonts w:cs="Arial"/>
          <w:color w:val="FF0000"/>
          <w:spacing w:val="-3"/>
          <w:vertAlign w:val="subscript"/>
        </w:rPr>
        <w:t>d</w:t>
      </w:r>
    </w:p>
    <w:p w:rsidR="000956A9" w:rsidRPr="0061416B" w:rsidRDefault="000956A9" w:rsidP="000956A9">
      <w:pPr>
        <w:pStyle w:val="BodyText"/>
        <w:ind w:right="215"/>
        <w:rPr>
          <w:i/>
          <w:color w:val="FF0000"/>
        </w:rPr>
      </w:pPr>
      <w:r w:rsidRPr="0061416B">
        <w:rPr>
          <w:color w:val="FF0000"/>
          <w:spacing w:val="-3"/>
        </w:rPr>
        <w:tab/>
      </w:r>
      <w:r w:rsidRPr="0061416B">
        <w:rPr>
          <w:rFonts w:ascii="Symbol" w:hAnsi="Symbol"/>
          <w:color w:val="FF0000"/>
          <w:spacing w:val="-3"/>
        </w:rPr>
        <w:t></w:t>
      </w:r>
      <w:r w:rsidRPr="0061416B">
        <w:rPr>
          <w:rFonts w:cs="Arial"/>
          <w:color w:val="FF0000"/>
          <w:spacing w:val="-3"/>
        </w:rPr>
        <w:t>'</w:t>
      </w:r>
      <w:r w:rsidRPr="0061416B">
        <w:rPr>
          <w:rFonts w:cs="Arial"/>
          <w:color w:val="FF0000"/>
          <w:spacing w:val="-3"/>
          <w:vertAlign w:val="subscript"/>
        </w:rPr>
        <w:t>d</w:t>
      </w:r>
      <w:r w:rsidRPr="0061416B">
        <w:rPr>
          <w:rFonts w:cs="Arial"/>
          <w:color w:val="FF0000"/>
          <w:spacing w:val="-3"/>
        </w:rPr>
        <w:t xml:space="preserve"> = </w:t>
      </w:r>
      <w:r w:rsidRPr="0061416B">
        <w:rPr>
          <w:color w:val="FF0000"/>
        </w:rPr>
        <w:t xml:space="preserve"> </w:t>
      </w:r>
      <w:r w:rsidRPr="0061416B">
        <w:rPr>
          <w:rFonts w:ascii="Symbol" w:hAnsi="Symbol"/>
          <w:color w:val="FF0000"/>
          <w:spacing w:val="-3"/>
        </w:rPr>
        <w:t></w:t>
      </w:r>
      <w:r w:rsidRPr="0061416B">
        <w:rPr>
          <w:rFonts w:cs="Arial"/>
          <w:color w:val="FF0000"/>
          <w:spacing w:val="-3"/>
        </w:rPr>
        <w:t>'</w:t>
      </w:r>
      <w:r w:rsidRPr="0061416B">
        <w:rPr>
          <w:rFonts w:cs="Arial"/>
          <w:color w:val="FF0000"/>
          <w:spacing w:val="-3"/>
          <w:vertAlign w:val="subscript"/>
        </w:rPr>
        <w:t>k</w:t>
      </w:r>
      <w:r w:rsidRPr="0061416B">
        <w:rPr>
          <w:rFonts w:ascii="Courier New" w:hAnsi="Courier New" w:cs="Courier New"/>
          <w:color w:val="FF0000"/>
        </w:rPr>
        <w:t>∙</w:t>
      </w:r>
      <w:r w:rsidRPr="0061416B">
        <w:rPr>
          <w:color w:val="FF0000"/>
          <w:lang w:val="en-GB"/>
        </w:rPr>
        <w:sym w:font="Symbol" w:char="F067"/>
      </w:r>
      <w:r w:rsidRPr="0061416B">
        <w:rPr>
          <w:color w:val="FF0000"/>
          <w:vertAlign w:val="subscript"/>
          <w:lang w:val="en-GB"/>
        </w:rPr>
        <w:t>G;</w:t>
      </w:r>
      <w:r w:rsidRPr="0061416B">
        <w:rPr>
          <w:color w:val="FF0000"/>
          <w:vertAlign w:val="subscript"/>
        </w:rPr>
        <w:t>stb</w:t>
      </w:r>
      <w:r w:rsidRPr="0061416B">
        <w:rPr>
          <w:color w:val="FF0000"/>
        </w:rPr>
        <w:t xml:space="preserve">                                                                                             (10.Xa)</w:t>
      </w:r>
    </w:p>
    <w:p w:rsidR="000956A9" w:rsidRPr="0061416B" w:rsidRDefault="000956A9" w:rsidP="000956A9">
      <w:pPr>
        <w:spacing w:after="120"/>
        <w:rPr>
          <w:dstrike/>
          <w:color w:val="FF0000"/>
        </w:rPr>
      </w:pPr>
      <w:r w:rsidRPr="0061416B">
        <w:rPr>
          <w:color w:val="FF0000"/>
        </w:rPr>
        <w:t xml:space="preserve">(1b) The value of the partial factor </w:t>
      </w:r>
      <w:r w:rsidRPr="0061416B">
        <w:rPr>
          <w:rFonts w:ascii="Symbol" w:hAnsi="Symbol"/>
          <w:color w:val="FF0000"/>
        </w:rPr>
        <w:t></w:t>
      </w:r>
      <w:r w:rsidRPr="0061416B">
        <w:rPr>
          <w:rFonts w:cs="Arial"/>
          <w:color w:val="FF0000"/>
          <w:vertAlign w:val="subscript"/>
        </w:rPr>
        <w:t>G;stb</w:t>
      </w:r>
      <w:r w:rsidRPr="0061416B">
        <w:rPr>
          <w:color w:val="FF0000"/>
        </w:rPr>
        <w:t xml:space="preserve"> is given in A.5 </w:t>
      </w:r>
    </w:p>
    <w:p w:rsidR="000956A9" w:rsidRPr="0061416B" w:rsidRDefault="000956A9" w:rsidP="000956A9">
      <w:pPr>
        <w:pStyle w:val="Note"/>
        <w:ind w:left="142"/>
        <w:rPr>
          <w:color w:val="FF0000"/>
          <w:sz w:val="20"/>
        </w:rPr>
      </w:pPr>
      <w:r w:rsidRPr="0061416B">
        <w:rPr>
          <w:color w:val="FF0000"/>
          <w:sz w:val="20"/>
        </w:rPr>
        <w:t xml:space="preserve">NOTE:  The value of the partial factor </w:t>
      </w:r>
      <w:r w:rsidRPr="0061416B">
        <w:rPr>
          <w:rFonts w:ascii="Symbol" w:hAnsi="Symbol"/>
          <w:color w:val="FF0000"/>
          <w:lang w:val="en-US"/>
        </w:rPr>
        <w:t></w:t>
      </w:r>
      <w:r w:rsidRPr="0061416B">
        <w:rPr>
          <w:rFonts w:cs="Arial"/>
          <w:color w:val="FF0000"/>
          <w:vertAlign w:val="subscript"/>
          <w:lang w:val="en-US"/>
        </w:rPr>
        <w:t>G;stb</w:t>
      </w:r>
      <w:r w:rsidRPr="0061416B">
        <w:rPr>
          <w:color w:val="FF0000"/>
          <w:sz w:val="20"/>
        </w:rPr>
        <w:t xml:space="preserve"> may be set by the National annex. Table A.17 gives the recommended value.</w:t>
      </w:r>
    </w:p>
    <w:p w:rsidR="000956A9" w:rsidRPr="0061416B" w:rsidRDefault="000956A9" w:rsidP="000956A9">
      <w:pPr>
        <w:spacing w:after="120"/>
        <w:rPr>
          <w:color w:val="FF0000"/>
          <w:lang w:val="en-GB"/>
        </w:rPr>
      </w:pPr>
      <w:r w:rsidRPr="0061416B">
        <w:rPr>
          <w:color w:val="FF0000"/>
          <w:lang w:val="en-GB"/>
        </w:rPr>
        <w:t xml:space="preserve">(1c)P </w:t>
      </w:r>
      <w:r w:rsidRPr="0061416B">
        <w:rPr>
          <w:color w:val="FF0000"/>
        </w:rPr>
        <w:t xml:space="preserve">The </w:t>
      </w:r>
      <w:r w:rsidRPr="0061416B">
        <w:rPr>
          <w:color w:val="FF0000"/>
          <w:spacing w:val="-1"/>
        </w:rPr>
        <w:t>stability</w:t>
      </w:r>
      <w:r w:rsidRPr="0061416B">
        <w:rPr>
          <w:color w:val="FF0000"/>
          <w:spacing w:val="-3"/>
        </w:rPr>
        <w:t xml:space="preserve"> </w:t>
      </w:r>
      <w:r w:rsidRPr="0061416B">
        <w:rPr>
          <w:color w:val="FF0000"/>
          <w:spacing w:val="-4"/>
        </w:rPr>
        <w:t>of</w:t>
      </w:r>
      <w:r w:rsidRPr="0061416B">
        <w:rPr>
          <w:color w:val="FF0000"/>
          <w:spacing w:val="3"/>
        </w:rPr>
        <w:t xml:space="preserve"> </w:t>
      </w:r>
      <w:r w:rsidRPr="0061416B">
        <w:rPr>
          <w:color w:val="FF0000"/>
          <w:spacing w:val="-1"/>
        </w:rPr>
        <w:t>soil</w:t>
      </w:r>
      <w:r w:rsidRPr="0061416B">
        <w:rPr>
          <w:color w:val="FF0000"/>
          <w:spacing w:val="5"/>
        </w:rPr>
        <w:t xml:space="preserve"> </w:t>
      </w:r>
      <w:r w:rsidRPr="0061416B">
        <w:rPr>
          <w:color w:val="FF0000"/>
          <w:spacing w:val="-3"/>
        </w:rPr>
        <w:t>against</w:t>
      </w:r>
      <w:r w:rsidRPr="0061416B">
        <w:rPr>
          <w:color w:val="FF0000"/>
          <w:spacing w:val="3"/>
        </w:rPr>
        <w:t xml:space="preserve"> </w:t>
      </w:r>
      <w:r w:rsidRPr="0061416B">
        <w:rPr>
          <w:color w:val="FF0000"/>
          <w:spacing w:val="-1"/>
        </w:rPr>
        <w:t>heave</w:t>
      </w:r>
      <w:r w:rsidRPr="0061416B">
        <w:rPr>
          <w:color w:val="FF0000"/>
        </w:rPr>
        <w:t xml:space="preserve"> may</w:t>
      </w:r>
      <w:r w:rsidRPr="0061416B">
        <w:rPr>
          <w:color w:val="FF0000"/>
          <w:spacing w:val="5"/>
        </w:rPr>
        <w:t xml:space="preserve"> </w:t>
      </w:r>
      <w:r w:rsidRPr="0061416B">
        <w:rPr>
          <w:color w:val="FF0000"/>
          <w:spacing w:val="-1"/>
        </w:rPr>
        <w:t>be</w:t>
      </w:r>
      <w:r w:rsidRPr="0061416B">
        <w:rPr>
          <w:color w:val="FF0000"/>
        </w:rPr>
        <w:t xml:space="preserve"> </w:t>
      </w:r>
      <w:r w:rsidRPr="0061416B">
        <w:rPr>
          <w:color w:val="FF0000"/>
          <w:spacing w:val="-2"/>
        </w:rPr>
        <w:t>checked</w:t>
      </w:r>
      <w:r w:rsidRPr="0061416B">
        <w:rPr>
          <w:color w:val="FF0000"/>
        </w:rPr>
        <w:t xml:space="preserve"> by verifying for every relevant soil body: </w:t>
      </w:r>
    </w:p>
    <w:p w:rsidR="000956A9" w:rsidRPr="0061416B" w:rsidRDefault="000956A9" w:rsidP="000956A9">
      <w:pPr>
        <w:tabs>
          <w:tab w:val="left" w:pos="9121"/>
        </w:tabs>
        <w:ind w:left="1643"/>
        <w:rPr>
          <w:rFonts w:eastAsia="Arial" w:cs="Arial"/>
          <w:color w:val="FF0000"/>
          <w:spacing w:val="-2"/>
          <w:w w:val="90"/>
          <w:position w:val="3"/>
          <w:sz w:val="20"/>
        </w:rPr>
      </w:pPr>
      <w:r w:rsidRPr="0061416B">
        <w:rPr>
          <w:rFonts w:eastAsia="Arial" w:cs="Arial"/>
          <w:color w:val="FF0000"/>
          <w:spacing w:val="-1"/>
          <w:w w:val="90"/>
          <w:position w:val="3"/>
        </w:rPr>
        <w:lastRenderedPageBreak/>
        <w:t>S</w:t>
      </w:r>
      <w:r w:rsidRPr="0061416B">
        <w:rPr>
          <w:color w:val="FF0000"/>
          <w:spacing w:val="-2"/>
          <w:vertAlign w:val="subscript"/>
          <w:lang w:val="nl-NL"/>
        </w:rPr>
        <w:t xml:space="preserve">dst;d </w:t>
      </w:r>
      <w:r w:rsidRPr="0061416B">
        <w:rPr>
          <w:rFonts w:eastAsia="Arial" w:cs="Arial"/>
          <w:color w:val="FF0000"/>
          <w:spacing w:val="27"/>
          <w:w w:val="90"/>
        </w:rPr>
        <w:t xml:space="preserve"> </w:t>
      </w:r>
      <w:r w:rsidRPr="0061416B">
        <w:rPr>
          <w:rFonts w:ascii="Symbol" w:eastAsia="Symbol" w:hAnsi="Symbol" w:cs="Symbol"/>
          <w:color w:val="FF0000"/>
          <w:w w:val="85"/>
          <w:position w:val="3"/>
        </w:rPr>
        <w:t></w:t>
      </w:r>
      <w:r w:rsidRPr="0061416B">
        <w:rPr>
          <w:rFonts w:ascii="Symbol" w:eastAsia="Symbol" w:hAnsi="Symbol" w:cs="Symbol"/>
          <w:color w:val="FF0000"/>
          <w:w w:val="85"/>
          <w:position w:val="3"/>
        </w:rPr>
        <w:t></w:t>
      </w:r>
      <w:r w:rsidRPr="0061416B">
        <w:rPr>
          <w:rFonts w:ascii="Symbol" w:eastAsia="Symbol" w:hAnsi="Symbol" w:cs="Symbol"/>
          <w:color w:val="FF0000"/>
          <w:spacing w:val="26"/>
          <w:w w:val="85"/>
          <w:position w:val="3"/>
        </w:rPr>
        <w:t></w:t>
      </w:r>
      <w:r w:rsidRPr="0061416B">
        <w:rPr>
          <w:rFonts w:eastAsia="Arial" w:cs="Arial"/>
          <w:color w:val="FF0000"/>
          <w:spacing w:val="-1"/>
          <w:w w:val="90"/>
          <w:position w:val="3"/>
        </w:rPr>
        <w:t>G´</w:t>
      </w:r>
      <w:r w:rsidRPr="0061416B">
        <w:rPr>
          <w:color w:val="FF0000"/>
          <w:spacing w:val="-2"/>
          <w:vertAlign w:val="subscript"/>
          <w:lang w:val="nl-NL"/>
        </w:rPr>
        <w:t>stb;d</w:t>
      </w:r>
      <w:r w:rsidRPr="0061416B">
        <w:rPr>
          <w:rFonts w:eastAsia="Arial" w:cs="Arial"/>
          <w:color w:val="FF0000"/>
          <w:spacing w:val="-1"/>
          <w:w w:val="90"/>
        </w:rPr>
        <w:t xml:space="preserve"> </w:t>
      </w:r>
      <w:r w:rsidRPr="0061416B">
        <w:rPr>
          <w:color w:val="FF0000"/>
          <w:spacing w:val="-2"/>
          <w:lang w:val="nl-NL"/>
        </w:rPr>
        <w:t xml:space="preserve">+ </w:t>
      </w:r>
      <w:r w:rsidRPr="0061416B">
        <w:rPr>
          <w:rFonts w:eastAsia="Arial" w:cs="Arial"/>
          <w:color w:val="FF0000"/>
          <w:spacing w:val="-1"/>
          <w:w w:val="90"/>
          <w:position w:val="3"/>
        </w:rPr>
        <w:t>R</w:t>
      </w:r>
      <w:r w:rsidRPr="0061416B">
        <w:rPr>
          <w:color w:val="FF0000"/>
          <w:spacing w:val="-2"/>
          <w:vertAlign w:val="subscript"/>
          <w:lang w:val="nl-NL"/>
        </w:rPr>
        <w:t>d</w:t>
      </w:r>
      <w:r w:rsidRPr="0061416B">
        <w:rPr>
          <w:rFonts w:eastAsia="Arial" w:cs="Arial"/>
          <w:color w:val="FF0000"/>
          <w:spacing w:val="-1"/>
          <w:w w:val="90"/>
        </w:rPr>
        <w:t xml:space="preserve">                                                                                </w:t>
      </w:r>
      <w:r w:rsidRPr="0061416B">
        <w:rPr>
          <w:rFonts w:eastAsia="Arial" w:cs="Arial"/>
          <w:color w:val="FF0000"/>
          <w:spacing w:val="-2"/>
          <w:w w:val="90"/>
          <w:position w:val="3"/>
        </w:rPr>
        <w:t>(10.Xb)</w:t>
      </w:r>
    </w:p>
    <w:p w:rsidR="000956A9" w:rsidRPr="0061416B" w:rsidRDefault="000956A9" w:rsidP="000956A9">
      <w:pPr>
        <w:pStyle w:val="zzzEUTITL2"/>
        <w:spacing w:after="240"/>
        <w:rPr>
          <w:color w:val="FF0000"/>
          <w:lang w:val="en-GB"/>
        </w:rPr>
      </w:pPr>
      <w:r w:rsidRPr="0061416B">
        <w:rPr>
          <w:color w:val="FF0000"/>
          <w:lang w:val="en-GB"/>
        </w:rPr>
        <w:t>with</w:t>
      </w:r>
    </w:p>
    <w:p w:rsidR="000956A9" w:rsidRPr="0061416B" w:rsidRDefault="000956A9" w:rsidP="000956A9">
      <w:pPr>
        <w:pStyle w:val="Formula"/>
        <w:spacing w:after="120" w:line="288" w:lineRule="auto"/>
        <w:ind w:left="403"/>
        <w:rPr>
          <w:color w:val="FF0000"/>
          <w:sz w:val="22"/>
          <w:szCs w:val="22"/>
        </w:rPr>
      </w:pPr>
      <w:r w:rsidRPr="0061416B">
        <w:rPr>
          <w:color w:val="FF0000"/>
          <w:sz w:val="22"/>
          <w:szCs w:val="22"/>
        </w:rPr>
        <w:t>S</w:t>
      </w:r>
      <w:r w:rsidRPr="0061416B">
        <w:rPr>
          <w:color w:val="FF0000"/>
          <w:sz w:val="22"/>
          <w:szCs w:val="22"/>
          <w:vertAlign w:val="subscript"/>
        </w:rPr>
        <w:t xml:space="preserve">dst;d </w:t>
      </w:r>
      <w:r w:rsidRPr="0061416B">
        <w:rPr>
          <w:color w:val="FF0000"/>
          <w:sz w:val="22"/>
          <w:szCs w:val="22"/>
        </w:rPr>
        <w:t>: seepage force due to</w:t>
      </w:r>
      <w:r w:rsidRPr="0061416B">
        <w:rPr>
          <w:color w:val="FF0000"/>
          <w:spacing w:val="-1"/>
          <w:sz w:val="22"/>
          <w:szCs w:val="22"/>
          <w:lang w:val="en-US"/>
        </w:rPr>
        <w:t xml:space="preserve"> ultimate limit state design value of ground water pressure </w:t>
      </w:r>
    </w:p>
    <w:p w:rsidR="000956A9" w:rsidRPr="0061416B" w:rsidRDefault="000956A9" w:rsidP="000956A9">
      <w:pPr>
        <w:pStyle w:val="Einrck1"/>
        <w:numPr>
          <w:ilvl w:val="0"/>
          <w:numId w:val="0"/>
        </w:numPr>
        <w:spacing w:after="120"/>
        <w:ind w:left="357"/>
        <w:rPr>
          <w:color w:val="FF0000"/>
          <w:lang w:val="en-US"/>
        </w:rPr>
      </w:pPr>
      <w:r w:rsidRPr="0061416B">
        <w:rPr>
          <w:bCs/>
          <w:color w:val="FF0000"/>
          <w:lang w:val="en-GB"/>
        </w:rPr>
        <w:t>R</w:t>
      </w:r>
      <w:r w:rsidRPr="0061416B">
        <w:rPr>
          <w:bCs/>
          <w:color w:val="FF0000"/>
          <w:vertAlign w:val="subscript"/>
          <w:lang w:val="en-GB"/>
        </w:rPr>
        <w:t>d</w:t>
      </w:r>
      <w:r w:rsidRPr="0061416B">
        <w:rPr>
          <w:color w:val="FF0000"/>
          <w:lang w:val="en-US"/>
        </w:rPr>
        <w:t xml:space="preserve">          design value of shear resistance at the sides of an investigated soil column; only components of shear resistance that are independent of S</w:t>
      </w:r>
      <w:r w:rsidRPr="0061416B">
        <w:rPr>
          <w:color w:val="FF0000"/>
          <w:vertAlign w:val="subscript"/>
          <w:lang w:val="en-US"/>
        </w:rPr>
        <w:t>dst</w:t>
      </w:r>
      <w:r w:rsidRPr="0061416B">
        <w:rPr>
          <w:color w:val="FF0000"/>
          <w:lang w:val="en-US"/>
        </w:rPr>
        <w:t xml:space="preserve"> may be used.</w:t>
      </w:r>
    </w:p>
    <w:p w:rsidR="000956A9" w:rsidRPr="0061416B" w:rsidRDefault="000956A9" w:rsidP="000956A9">
      <w:pPr>
        <w:pStyle w:val="Note"/>
        <w:ind w:left="142"/>
        <w:rPr>
          <w:color w:val="FF0000"/>
          <w:sz w:val="20"/>
        </w:rPr>
      </w:pPr>
      <w:r w:rsidRPr="0061416B">
        <w:rPr>
          <w:color w:val="FF0000"/>
          <w:sz w:val="20"/>
        </w:rPr>
        <w:t>NOTE: In many cases involving homogeneous soils, this means that only effective cohesive strength of the ground, c', may be used in calculating R</w:t>
      </w:r>
      <w:r w:rsidRPr="0061416B">
        <w:rPr>
          <w:color w:val="FF0000"/>
          <w:sz w:val="20"/>
          <w:vertAlign w:val="subscript"/>
        </w:rPr>
        <w:t>d</w:t>
      </w:r>
      <w:r w:rsidRPr="0061416B">
        <w:rPr>
          <w:color w:val="FF0000"/>
          <w:sz w:val="20"/>
        </w:rPr>
        <w:t>.  More complicated considerations could apply where soils of high and low permeability are interlayered.</w:t>
      </w:r>
    </w:p>
    <w:p w:rsidR="000956A9" w:rsidRPr="0061416B" w:rsidRDefault="000956A9" w:rsidP="000956A9">
      <w:pPr>
        <w:spacing w:after="120"/>
        <w:rPr>
          <w:color w:val="FF0000"/>
          <w:lang w:val="en-GB"/>
        </w:rPr>
      </w:pPr>
      <w:r w:rsidRPr="0061416B">
        <w:rPr>
          <w:color w:val="FF0000"/>
          <w:lang w:val="en-GB"/>
        </w:rPr>
        <w:t>(1d) As a conservative simplification R</w:t>
      </w:r>
      <w:r w:rsidRPr="0061416B">
        <w:rPr>
          <w:color w:val="FF0000"/>
          <w:vertAlign w:val="subscript"/>
          <w:lang w:val="en-GB"/>
        </w:rPr>
        <w:t>d</w:t>
      </w:r>
      <w:r w:rsidRPr="0061416B">
        <w:rPr>
          <w:color w:val="FF0000"/>
          <w:lang w:val="en-GB"/>
        </w:rPr>
        <w:t xml:space="preserve"> may be omitted from calculations.</w:t>
      </w:r>
    </w:p>
    <w:p w:rsidR="000956A9" w:rsidRPr="0061416B" w:rsidRDefault="000956A9" w:rsidP="000956A9">
      <w:pPr>
        <w:spacing w:after="120"/>
        <w:rPr>
          <w:color w:val="FF0000"/>
          <w:lang w:val="en-GB"/>
        </w:rPr>
      </w:pPr>
      <w:r w:rsidRPr="0061416B">
        <w:rPr>
          <w:color w:val="FF0000"/>
          <w:lang w:val="en-GB"/>
        </w:rPr>
        <w:t xml:space="preserve">(1e) A sample method for HYD verifications based on Terzaghi's block is given in Annex HY.1 and may be used in </w:t>
      </w:r>
      <w:r w:rsidRPr="0061416B">
        <w:rPr>
          <w:color w:val="FF0000"/>
          <w:spacing w:val="-3"/>
        </w:rPr>
        <w:t>cohesionless soils in conditions of steady state seepage</w:t>
      </w:r>
      <w:r w:rsidRPr="0061416B">
        <w:rPr>
          <w:color w:val="FF0000"/>
          <w:lang w:val="en-GB"/>
        </w:rPr>
        <w:t xml:space="preserve"> .</w:t>
      </w:r>
    </w:p>
    <w:p w:rsidR="000956A9" w:rsidRDefault="000956A9" w:rsidP="000956A9">
      <w:pPr>
        <w:pStyle w:val="BodyText"/>
      </w:pPr>
      <w:r>
        <w:rPr>
          <w:spacing w:val="-1"/>
        </w:rPr>
        <w:t>(2)P</w:t>
      </w:r>
      <w:r>
        <w:rPr>
          <w:spacing w:val="2"/>
        </w:rPr>
        <w:t xml:space="preserve"> </w:t>
      </w:r>
      <w:r>
        <w:rPr>
          <w:spacing w:val="-1"/>
        </w:rPr>
        <w:t>The</w:t>
      </w:r>
      <w:r>
        <w:t xml:space="preserve"> </w:t>
      </w:r>
      <w:r>
        <w:rPr>
          <w:spacing w:val="-2"/>
        </w:rPr>
        <w:t>determination</w:t>
      </w:r>
      <w:r>
        <w:t xml:space="preserve"> </w:t>
      </w:r>
      <w:r>
        <w:rPr>
          <w:spacing w:val="-4"/>
        </w:rPr>
        <w:t>of</w:t>
      </w:r>
      <w:r>
        <w:rPr>
          <w:spacing w:val="3"/>
        </w:rPr>
        <w:t xml:space="preserve"> </w:t>
      </w:r>
      <w:r>
        <w:rPr>
          <w:spacing w:val="-1"/>
        </w:rPr>
        <w:t>the</w:t>
      </w:r>
      <w:r>
        <w:t xml:space="preserve"> </w:t>
      </w:r>
      <w:r w:rsidRPr="0061416B">
        <w:rPr>
          <w:color w:val="FF0000"/>
        </w:rPr>
        <w:t>design</w:t>
      </w:r>
      <w:r>
        <w:rPr>
          <w:color w:val="0070C0"/>
        </w:rPr>
        <w:t xml:space="preserve"> </w:t>
      </w:r>
      <w:r>
        <w:rPr>
          <w:spacing w:val="-2"/>
        </w:rPr>
        <w:t>pore-water</w:t>
      </w:r>
      <w:r>
        <w:rPr>
          <w:spacing w:val="2"/>
        </w:rPr>
        <w:t xml:space="preserve"> </w:t>
      </w:r>
      <w:r>
        <w:rPr>
          <w:spacing w:val="-1"/>
        </w:rPr>
        <w:t>pressure</w:t>
      </w:r>
      <w:r>
        <w:t xml:space="preserve"> </w:t>
      </w:r>
      <w:r w:rsidRPr="0061416B">
        <w:rPr>
          <w:color w:val="FF0000"/>
        </w:rPr>
        <w:t xml:space="preserve">distribution for </w:t>
      </w:r>
      <w:r w:rsidRPr="0061416B">
        <w:rPr>
          <w:color w:val="FF0000"/>
          <w:spacing w:val="-1"/>
          <w:szCs w:val="22"/>
        </w:rPr>
        <w:t>ultimate limit state design</w:t>
      </w:r>
      <w:r>
        <w:rPr>
          <w:color w:val="0070C0"/>
          <w:spacing w:val="-1"/>
          <w:szCs w:val="22"/>
        </w:rPr>
        <w:t xml:space="preserve"> </w:t>
      </w:r>
      <w:r>
        <w:rPr>
          <w:spacing w:val="-2"/>
        </w:rPr>
        <w:t>shall</w:t>
      </w:r>
      <w:r>
        <w:rPr>
          <w:spacing w:val="5"/>
        </w:rPr>
        <w:t xml:space="preserve"> </w:t>
      </w:r>
      <w:r>
        <w:rPr>
          <w:spacing w:val="-1"/>
        </w:rPr>
        <w:t>take</w:t>
      </w:r>
      <w:r>
        <w:t xml:space="preserve"> into</w:t>
      </w:r>
      <w:r>
        <w:rPr>
          <w:spacing w:val="87"/>
        </w:rPr>
        <w:t xml:space="preserve"> </w:t>
      </w:r>
      <w:r>
        <w:rPr>
          <w:spacing w:val="-2"/>
        </w:rPr>
        <w:t>account</w:t>
      </w:r>
      <w:r>
        <w:rPr>
          <w:spacing w:val="3"/>
        </w:rPr>
        <w:t xml:space="preserve"> </w:t>
      </w:r>
      <w:r>
        <w:rPr>
          <w:spacing w:val="-2"/>
        </w:rPr>
        <w:t>all</w:t>
      </w:r>
      <w:r>
        <w:rPr>
          <w:spacing w:val="5"/>
        </w:rPr>
        <w:t xml:space="preserve"> </w:t>
      </w:r>
      <w:r>
        <w:rPr>
          <w:spacing w:val="-2"/>
        </w:rPr>
        <w:t>possible</w:t>
      </w:r>
      <w:r>
        <w:t xml:space="preserve"> </w:t>
      </w:r>
      <w:r>
        <w:rPr>
          <w:spacing w:val="-1"/>
        </w:rPr>
        <w:t>unfavourable</w:t>
      </w:r>
      <w:r>
        <w:t xml:space="preserve"> </w:t>
      </w:r>
      <w:r>
        <w:rPr>
          <w:spacing w:val="-2"/>
        </w:rPr>
        <w:t>conditions</w:t>
      </w:r>
      <w:r w:rsidRPr="0061416B">
        <w:rPr>
          <w:color w:val="FF0000"/>
          <w:spacing w:val="-2"/>
        </w:rPr>
        <w:t>,</w:t>
      </w:r>
      <w:r w:rsidRPr="0061416B">
        <w:rPr>
          <w:color w:val="FF0000"/>
          <w:spacing w:val="3"/>
        </w:rPr>
        <w:t xml:space="preserve"> see 2.4.6.1 (6a),</w:t>
      </w:r>
      <w:r>
        <w:rPr>
          <w:spacing w:val="3"/>
        </w:rPr>
        <w:t xml:space="preserve"> </w:t>
      </w:r>
      <w:r>
        <w:rPr>
          <w:spacing w:val="-2"/>
        </w:rPr>
        <w:t>such</w:t>
      </w:r>
      <w:r>
        <w:t xml:space="preserve"> </w:t>
      </w:r>
      <w:r>
        <w:rPr>
          <w:spacing w:val="-3"/>
        </w:rPr>
        <w:t>as:</w:t>
      </w:r>
    </w:p>
    <w:p w:rsidR="000956A9" w:rsidRDefault="000956A9" w:rsidP="0019231C">
      <w:pPr>
        <w:pStyle w:val="BodyText"/>
        <w:widowControl w:val="0"/>
        <w:numPr>
          <w:ilvl w:val="0"/>
          <w:numId w:val="4"/>
        </w:numPr>
        <w:spacing w:line="288" w:lineRule="auto"/>
        <w:ind w:left="568"/>
        <w:jc w:val="both"/>
        <w:rPr>
          <w:spacing w:val="-1"/>
        </w:rPr>
      </w:pPr>
      <w:r>
        <w:rPr>
          <w:spacing w:val="-1"/>
        </w:rPr>
        <w:t xml:space="preserve">thin layers of soil of low permeability </w:t>
      </w:r>
      <w:r w:rsidRPr="0061416B">
        <w:rPr>
          <w:color w:val="FF0000"/>
          <w:spacing w:val="-1"/>
        </w:rPr>
        <w:t xml:space="preserve">and </w:t>
      </w:r>
      <w:r w:rsidRPr="0061416B">
        <w:rPr>
          <w:color w:val="FF0000"/>
        </w:rPr>
        <w:t>anisotropic or inhomogeneous distribution of permeability</w:t>
      </w:r>
      <w:r>
        <w:rPr>
          <w:spacing w:val="-1"/>
        </w:rPr>
        <w:t>;</w:t>
      </w:r>
    </w:p>
    <w:p w:rsidR="000956A9" w:rsidRDefault="000956A9" w:rsidP="0019231C">
      <w:pPr>
        <w:pStyle w:val="BodyText"/>
        <w:widowControl w:val="0"/>
        <w:numPr>
          <w:ilvl w:val="0"/>
          <w:numId w:val="4"/>
        </w:numPr>
        <w:spacing w:line="288" w:lineRule="auto"/>
        <w:ind w:left="568"/>
        <w:jc w:val="both"/>
        <w:rPr>
          <w:spacing w:val="-1"/>
        </w:rPr>
      </w:pPr>
      <w:r>
        <w:rPr>
          <w:spacing w:val="-1"/>
        </w:rPr>
        <w:t xml:space="preserve">spatial effects </w:t>
      </w:r>
      <w:r w:rsidRPr="0061416B">
        <w:rPr>
          <w:strike/>
          <w:color w:val="FF0000"/>
          <w:spacing w:val="-1"/>
        </w:rPr>
        <w:t>due to</w:t>
      </w:r>
      <w:r>
        <w:rPr>
          <w:color w:val="0070C0"/>
          <w:spacing w:val="-1"/>
        </w:rPr>
        <w:t xml:space="preserve"> </w:t>
      </w:r>
      <w:r w:rsidRPr="0061416B">
        <w:rPr>
          <w:color w:val="FF0000"/>
          <w:spacing w:val="-1"/>
        </w:rPr>
        <w:t>such as enclosed</w:t>
      </w:r>
      <w:r>
        <w:rPr>
          <w:spacing w:val="-1"/>
        </w:rPr>
        <w:t xml:space="preserve"> excavations below water level,</w:t>
      </w:r>
      <w:r w:rsidRPr="0061416B">
        <w:rPr>
          <w:color w:val="FF0000"/>
          <w:spacing w:val="-1"/>
        </w:rPr>
        <w:t xml:space="preserve"> including the variations in seepage gradient at different plan locations around the perimeter of excavation supports.</w:t>
      </w:r>
    </w:p>
    <w:p w:rsidR="000956A9" w:rsidRPr="00172847" w:rsidRDefault="000956A9" w:rsidP="000956A9">
      <w:pPr>
        <w:pStyle w:val="Note"/>
        <w:ind w:left="142"/>
        <w:rPr>
          <w:strike/>
          <w:color w:val="FF0000"/>
          <w:sz w:val="20"/>
        </w:rPr>
      </w:pPr>
      <w:r w:rsidRPr="00172847">
        <w:rPr>
          <w:strike/>
          <w:color w:val="FF0000"/>
          <w:sz w:val="20"/>
        </w:rPr>
        <w:t>NOTE 1</w:t>
      </w:r>
      <w:r w:rsidRPr="00172847">
        <w:rPr>
          <w:strike/>
          <w:color w:val="FF0000"/>
          <w:sz w:val="20"/>
        </w:rPr>
        <w:tab/>
        <w:t xml:space="preserve">Where the soil has a significant cohesive shear resistance, the mode of failure changes from failure by heave to failure by uplift. The stability is then checked by using the provisions of 10.2 where additional resisting forces may be added to the weight. </w:t>
      </w:r>
    </w:p>
    <w:p w:rsidR="000956A9" w:rsidRPr="0061416B" w:rsidRDefault="000956A9" w:rsidP="000956A9">
      <w:pPr>
        <w:pStyle w:val="Note"/>
        <w:ind w:left="142"/>
        <w:rPr>
          <w:color w:val="FF0000"/>
          <w:sz w:val="20"/>
        </w:rPr>
      </w:pPr>
      <w:r w:rsidRPr="0061416B">
        <w:rPr>
          <w:color w:val="FF0000"/>
          <w:sz w:val="20"/>
        </w:rPr>
        <w:t xml:space="preserve">NOTE:  </w:t>
      </w:r>
      <w:r w:rsidRPr="0061416B">
        <w:rPr>
          <w:strike/>
          <w:color w:val="FF0000"/>
          <w:sz w:val="20"/>
        </w:rPr>
        <w:t>2</w:t>
      </w:r>
      <w:r w:rsidRPr="0061416B">
        <w:rPr>
          <w:color w:val="FF0000"/>
          <w:sz w:val="20"/>
        </w:rPr>
        <w:tab/>
        <w:t>Stability against heave will not necessarily prevent internal erosion, which should be checked independently, when relevant.</w:t>
      </w:r>
    </w:p>
    <w:p w:rsidR="000956A9" w:rsidRDefault="000956A9" w:rsidP="000956A9">
      <w:pPr>
        <w:spacing w:before="12" w:line="220" w:lineRule="exact"/>
      </w:pPr>
    </w:p>
    <w:p w:rsidR="000956A9" w:rsidRDefault="000956A9" w:rsidP="000956A9">
      <w:pPr>
        <w:pStyle w:val="BodyText"/>
      </w:pPr>
      <w:r>
        <w:rPr>
          <w:spacing w:val="-1"/>
        </w:rPr>
        <w:t>(3)</w:t>
      </w:r>
      <w:r>
        <w:rPr>
          <w:spacing w:val="2"/>
        </w:rPr>
        <w:t xml:space="preserve"> </w:t>
      </w:r>
      <w:r w:rsidRPr="00953DED">
        <w:rPr>
          <w:strike/>
          <w:color w:val="FF0000"/>
          <w:spacing w:val="-1"/>
        </w:rPr>
        <w:t>The</w:t>
      </w:r>
      <w:r w:rsidRPr="00953DED">
        <w:rPr>
          <w:strike/>
          <w:color w:val="FF0000"/>
        </w:rPr>
        <w:t xml:space="preserve"> </w:t>
      </w:r>
      <w:r w:rsidRPr="00953DED">
        <w:rPr>
          <w:strike/>
          <w:color w:val="FF0000"/>
          <w:spacing w:val="-2"/>
        </w:rPr>
        <w:t>measures</w:t>
      </w:r>
      <w:r w:rsidRPr="00953DED">
        <w:rPr>
          <w:strike/>
          <w:color w:val="FF0000"/>
          <w:spacing w:val="-3"/>
        </w:rPr>
        <w:t xml:space="preserve"> </w:t>
      </w:r>
      <w:r w:rsidRPr="00953DED">
        <w:rPr>
          <w:strike/>
          <w:color w:val="FF0000"/>
          <w:spacing w:val="-1"/>
        </w:rPr>
        <w:t>most</w:t>
      </w:r>
      <w:r w:rsidRPr="00953DED">
        <w:rPr>
          <w:strike/>
          <w:color w:val="FF0000"/>
          <w:spacing w:val="3"/>
        </w:rPr>
        <w:t xml:space="preserve"> </w:t>
      </w:r>
      <w:r w:rsidRPr="00953DED">
        <w:rPr>
          <w:strike/>
          <w:color w:val="FF0000"/>
          <w:spacing w:val="-2"/>
        </w:rPr>
        <w:t>commonly</w:t>
      </w:r>
      <w:r w:rsidRPr="00953DED">
        <w:rPr>
          <w:strike/>
          <w:color w:val="FF0000"/>
          <w:spacing w:val="2"/>
        </w:rPr>
        <w:t xml:space="preserve"> </w:t>
      </w:r>
      <w:r w:rsidRPr="00953DED">
        <w:rPr>
          <w:strike/>
          <w:color w:val="FF0000"/>
          <w:spacing w:val="-2"/>
        </w:rPr>
        <w:t>adopted</w:t>
      </w:r>
      <w:r w:rsidRPr="00953DED">
        <w:rPr>
          <w:strike/>
          <w:color w:val="FF0000"/>
        </w:rPr>
        <w:t xml:space="preserve"> to </w:t>
      </w:r>
      <w:r w:rsidRPr="00953DED">
        <w:rPr>
          <w:strike/>
          <w:color w:val="FF0000"/>
          <w:spacing w:val="-2"/>
        </w:rPr>
        <w:t xml:space="preserve">resist </w:t>
      </w:r>
      <w:r w:rsidRPr="00953DED">
        <w:rPr>
          <w:strike/>
          <w:color w:val="FF0000"/>
          <w:spacing w:val="-1"/>
        </w:rPr>
        <w:t>failure</w:t>
      </w:r>
      <w:r w:rsidRPr="00953DED">
        <w:rPr>
          <w:strike/>
          <w:color w:val="FF0000"/>
        </w:rPr>
        <w:t xml:space="preserve"> </w:t>
      </w:r>
      <w:r w:rsidRPr="00953DED">
        <w:rPr>
          <w:strike/>
          <w:color w:val="FF0000"/>
          <w:spacing w:val="-1"/>
        </w:rPr>
        <w:t>by</w:t>
      </w:r>
      <w:r w:rsidRPr="00953DED">
        <w:rPr>
          <w:strike/>
          <w:color w:val="FF0000"/>
          <w:spacing w:val="2"/>
        </w:rPr>
        <w:t xml:space="preserve"> </w:t>
      </w:r>
      <w:r w:rsidRPr="00953DED">
        <w:rPr>
          <w:strike/>
          <w:color w:val="FF0000"/>
          <w:spacing w:val="-1"/>
        </w:rPr>
        <w:t>heave</w:t>
      </w:r>
      <w:r w:rsidRPr="00953DED">
        <w:rPr>
          <w:strike/>
          <w:color w:val="FF0000"/>
        </w:rPr>
        <w:t xml:space="preserve"> </w:t>
      </w:r>
      <w:r w:rsidRPr="00953DED">
        <w:rPr>
          <w:strike/>
          <w:color w:val="FF0000"/>
          <w:spacing w:val="-2"/>
        </w:rPr>
        <w:t>are:</w:t>
      </w:r>
      <w:r w:rsidRPr="00953DED">
        <w:rPr>
          <w:color w:val="FF0000"/>
          <w:spacing w:val="-2"/>
        </w:rPr>
        <w:t xml:space="preserve"> If necessary measures should be adopted to </w:t>
      </w:r>
      <w:r w:rsidRPr="00953DED">
        <w:rPr>
          <w:color w:val="FF0000"/>
          <w:spacing w:val="-1"/>
        </w:rPr>
        <w:t>resist failure by heave</w:t>
      </w:r>
      <w:r w:rsidRPr="00953DED">
        <w:rPr>
          <w:color w:val="FF0000"/>
        </w:rPr>
        <w:t>, such as:</w:t>
      </w:r>
    </w:p>
    <w:p w:rsidR="000956A9" w:rsidRDefault="000956A9" w:rsidP="0019231C">
      <w:pPr>
        <w:pStyle w:val="BodyText"/>
        <w:widowControl w:val="0"/>
        <w:numPr>
          <w:ilvl w:val="0"/>
          <w:numId w:val="6"/>
        </w:numPr>
        <w:tabs>
          <w:tab w:val="left" w:pos="405"/>
        </w:tabs>
        <w:spacing w:line="288" w:lineRule="auto"/>
        <w:rPr>
          <w:spacing w:val="-1"/>
        </w:rPr>
      </w:pPr>
      <w:r>
        <w:rPr>
          <w:spacing w:val="-1"/>
        </w:rPr>
        <w:t>decreasing the water pressure below the soil mass subjected to heave;</w:t>
      </w:r>
    </w:p>
    <w:p w:rsidR="000956A9" w:rsidRDefault="000956A9" w:rsidP="0019231C">
      <w:pPr>
        <w:pStyle w:val="BodyText"/>
        <w:widowControl w:val="0"/>
        <w:numPr>
          <w:ilvl w:val="0"/>
          <w:numId w:val="6"/>
        </w:numPr>
        <w:tabs>
          <w:tab w:val="left" w:pos="405"/>
        </w:tabs>
        <w:spacing w:line="288" w:lineRule="auto"/>
        <w:rPr>
          <w:spacing w:val="-1"/>
        </w:rPr>
      </w:pPr>
      <w:r>
        <w:rPr>
          <w:spacing w:val="-1"/>
        </w:rPr>
        <w:t>increasing the resisting weight</w:t>
      </w:r>
      <w:r>
        <w:rPr>
          <w:color w:val="7030A0"/>
          <w:spacing w:val="-1"/>
        </w:rPr>
        <w:t xml:space="preserve"> </w:t>
      </w:r>
      <w:r w:rsidRPr="00FD2475">
        <w:rPr>
          <w:color w:val="FF0000"/>
          <w:spacing w:val="-1"/>
        </w:rPr>
        <w:t>by adding a further layer of permeable soil.</w:t>
      </w:r>
    </w:p>
    <w:p w:rsidR="000956A9" w:rsidRDefault="000956A9" w:rsidP="000956A9">
      <w:pPr>
        <w:rPr>
          <w:lang w:val="en-GB"/>
        </w:rPr>
      </w:pPr>
    </w:p>
    <w:p w:rsidR="000956A9" w:rsidRDefault="000956A9" w:rsidP="000956A9">
      <w:pPr>
        <w:pStyle w:val="Heading6"/>
        <w:widowControl w:val="0"/>
        <w:spacing w:line="240" w:lineRule="auto"/>
        <w:ind w:left="1276" w:hanging="1276"/>
        <w:rPr>
          <w:b w:val="0"/>
          <w:bCs w:val="0"/>
        </w:rPr>
      </w:pPr>
      <w:r>
        <w:rPr>
          <w:spacing w:val="-1"/>
        </w:rPr>
        <w:t>10.4  Internal</w:t>
      </w:r>
      <w:r>
        <w:rPr>
          <w:spacing w:val="-3"/>
        </w:rPr>
        <w:t xml:space="preserve"> </w:t>
      </w:r>
      <w:r>
        <w:rPr>
          <w:spacing w:val="-1"/>
        </w:rPr>
        <w:t xml:space="preserve">erosion   </w:t>
      </w:r>
    </w:p>
    <w:p w:rsidR="000956A9" w:rsidRDefault="000956A9" w:rsidP="000956A9">
      <w:pPr>
        <w:spacing w:before="6" w:line="240" w:lineRule="exact"/>
        <w:rPr>
          <w:sz w:val="24"/>
          <w:szCs w:val="24"/>
        </w:rPr>
      </w:pPr>
    </w:p>
    <w:p w:rsidR="000956A9" w:rsidRDefault="000956A9" w:rsidP="000956A9">
      <w:pPr>
        <w:pStyle w:val="BodyText"/>
        <w:ind w:left="1244" w:hanging="1244"/>
      </w:pPr>
      <w:r>
        <w:rPr>
          <w:spacing w:val="-1"/>
        </w:rPr>
        <w:t>(1)P</w:t>
      </w:r>
      <w:r>
        <w:rPr>
          <w:spacing w:val="2"/>
        </w:rPr>
        <w:t xml:space="preserve"> </w:t>
      </w:r>
      <w:r>
        <w:rPr>
          <w:spacing w:val="-1"/>
        </w:rPr>
        <w:t>Filter</w:t>
      </w:r>
      <w:r>
        <w:rPr>
          <w:spacing w:val="-3"/>
        </w:rPr>
        <w:t xml:space="preserve"> </w:t>
      </w:r>
      <w:r>
        <w:rPr>
          <w:spacing w:val="-1"/>
        </w:rPr>
        <w:t>criteria</w:t>
      </w:r>
      <w:r>
        <w:t xml:space="preserve"> </w:t>
      </w:r>
      <w:r>
        <w:rPr>
          <w:spacing w:val="-2"/>
        </w:rPr>
        <w:t>shall</w:t>
      </w:r>
      <w:r>
        <w:t xml:space="preserve"> </w:t>
      </w:r>
      <w:r>
        <w:rPr>
          <w:spacing w:val="-1"/>
        </w:rPr>
        <w:t>be</w:t>
      </w:r>
      <w:r>
        <w:t xml:space="preserve"> </w:t>
      </w:r>
      <w:r>
        <w:rPr>
          <w:spacing w:val="-3"/>
        </w:rPr>
        <w:t>used</w:t>
      </w:r>
      <w:r>
        <w:t xml:space="preserve"> to </w:t>
      </w:r>
      <w:r>
        <w:rPr>
          <w:spacing w:val="-2"/>
        </w:rPr>
        <w:t>limit</w:t>
      </w:r>
      <w:r>
        <w:rPr>
          <w:spacing w:val="3"/>
        </w:rPr>
        <w:t xml:space="preserve"> </w:t>
      </w:r>
      <w:r>
        <w:rPr>
          <w:spacing w:val="-1"/>
        </w:rPr>
        <w:t>the</w:t>
      </w:r>
      <w:r>
        <w:t xml:space="preserve"> </w:t>
      </w:r>
      <w:r>
        <w:rPr>
          <w:spacing w:val="-2"/>
        </w:rPr>
        <w:t>danger</w:t>
      </w:r>
      <w:r>
        <w:rPr>
          <w:spacing w:val="2"/>
        </w:rPr>
        <w:t xml:space="preserve"> </w:t>
      </w:r>
      <w:r>
        <w:rPr>
          <w:spacing w:val="-4"/>
        </w:rPr>
        <w:t>of</w:t>
      </w:r>
      <w:r>
        <w:rPr>
          <w:spacing w:val="-2"/>
        </w:rPr>
        <w:t xml:space="preserve"> </w:t>
      </w:r>
      <w:r>
        <w:rPr>
          <w:spacing w:val="-1"/>
        </w:rPr>
        <w:t>material</w:t>
      </w:r>
      <w:r>
        <w:rPr>
          <w:spacing w:val="5"/>
        </w:rPr>
        <w:t xml:space="preserve"> </w:t>
      </w:r>
      <w:r>
        <w:rPr>
          <w:spacing w:val="-2"/>
        </w:rPr>
        <w:t>transport</w:t>
      </w:r>
      <w:r>
        <w:rPr>
          <w:spacing w:val="3"/>
        </w:rPr>
        <w:t xml:space="preserve"> </w:t>
      </w:r>
      <w:r>
        <w:rPr>
          <w:spacing w:val="-1"/>
        </w:rPr>
        <w:t>by</w:t>
      </w:r>
      <w:r>
        <w:rPr>
          <w:spacing w:val="2"/>
        </w:rPr>
        <w:t xml:space="preserve"> </w:t>
      </w:r>
      <w:r>
        <w:rPr>
          <w:spacing w:val="-2"/>
        </w:rPr>
        <w:t>internal</w:t>
      </w:r>
      <w:r>
        <w:rPr>
          <w:spacing w:val="5"/>
        </w:rPr>
        <w:t xml:space="preserve"> </w:t>
      </w:r>
      <w:r>
        <w:rPr>
          <w:spacing w:val="-2"/>
        </w:rPr>
        <w:t>erosion.</w:t>
      </w:r>
    </w:p>
    <w:p w:rsidR="000956A9" w:rsidRDefault="000956A9" w:rsidP="000956A9">
      <w:pPr>
        <w:pStyle w:val="BodyText"/>
        <w:spacing w:before="74"/>
        <w:ind w:right="-2"/>
      </w:pPr>
      <w:r>
        <w:rPr>
          <w:spacing w:val="-1"/>
        </w:rPr>
        <w:t>(2)P</w:t>
      </w:r>
      <w:r>
        <w:rPr>
          <w:spacing w:val="-3"/>
        </w:rPr>
        <w:t xml:space="preserve"> </w:t>
      </w:r>
      <w:r>
        <w:t xml:space="preserve">Where </w:t>
      </w:r>
      <w:r>
        <w:rPr>
          <w:spacing w:val="-1"/>
        </w:rPr>
        <w:t>an</w:t>
      </w:r>
      <w:r>
        <w:t xml:space="preserve"> </w:t>
      </w:r>
      <w:r>
        <w:rPr>
          <w:spacing w:val="-1"/>
        </w:rPr>
        <w:t>ultimate</w:t>
      </w:r>
      <w:r>
        <w:t xml:space="preserve"> </w:t>
      </w:r>
      <w:r>
        <w:rPr>
          <w:spacing w:val="-1"/>
        </w:rPr>
        <w:t>limit</w:t>
      </w:r>
      <w:r>
        <w:rPr>
          <w:spacing w:val="3"/>
        </w:rPr>
        <w:t xml:space="preserve"> </w:t>
      </w:r>
      <w:r>
        <w:rPr>
          <w:spacing w:val="-1"/>
        </w:rPr>
        <w:t>state</w:t>
      </w:r>
      <w:r>
        <w:t xml:space="preserve"> </w:t>
      </w:r>
      <w:r>
        <w:rPr>
          <w:spacing w:val="-2"/>
        </w:rPr>
        <w:t>due</w:t>
      </w:r>
      <w:r>
        <w:t xml:space="preserve"> to </w:t>
      </w:r>
      <w:r>
        <w:rPr>
          <w:spacing w:val="-2"/>
        </w:rPr>
        <w:t>internal</w:t>
      </w:r>
      <w:r>
        <w:rPr>
          <w:spacing w:val="5"/>
        </w:rPr>
        <w:t xml:space="preserve"> </w:t>
      </w:r>
      <w:r>
        <w:rPr>
          <w:spacing w:val="-2"/>
        </w:rPr>
        <w:t>erosion</w:t>
      </w:r>
      <w:r>
        <w:t xml:space="preserve"> </w:t>
      </w:r>
      <w:r>
        <w:rPr>
          <w:spacing w:val="-1"/>
        </w:rPr>
        <w:t>can</w:t>
      </w:r>
      <w:r>
        <w:t xml:space="preserve"> </w:t>
      </w:r>
      <w:r>
        <w:rPr>
          <w:spacing w:val="-1"/>
        </w:rPr>
        <w:t>occur,</w:t>
      </w:r>
      <w:r>
        <w:rPr>
          <w:spacing w:val="-2"/>
        </w:rPr>
        <w:t xml:space="preserve"> measures</w:t>
      </w:r>
      <w:r>
        <w:rPr>
          <w:spacing w:val="2"/>
        </w:rPr>
        <w:t xml:space="preserve"> </w:t>
      </w:r>
      <w:r>
        <w:rPr>
          <w:spacing w:val="-2"/>
        </w:rPr>
        <w:t>such</w:t>
      </w:r>
      <w:r>
        <w:t xml:space="preserve"> </w:t>
      </w:r>
      <w:r>
        <w:rPr>
          <w:spacing w:val="1"/>
        </w:rPr>
        <w:t>as</w:t>
      </w:r>
      <w:r>
        <w:rPr>
          <w:spacing w:val="-3"/>
        </w:rPr>
        <w:t xml:space="preserve"> </w:t>
      </w:r>
      <w:r>
        <w:rPr>
          <w:spacing w:val="-1"/>
        </w:rPr>
        <w:t>filter</w:t>
      </w:r>
      <w:r>
        <w:rPr>
          <w:spacing w:val="75"/>
        </w:rPr>
        <w:t xml:space="preserve"> </w:t>
      </w:r>
      <w:r>
        <w:rPr>
          <w:spacing w:val="-1"/>
        </w:rPr>
        <w:t>protection</w:t>
      </w:r>
      <w:r>
        <w:t xml:space="preserve"> </w:t>
      </w:r>
      <w:r>
        <w:rPr>
          <w:spacing w:val="-3"/>
        </w:rPr>
        <w:t>shall</w:t>
      </w:r>
      <w:r>
        <w:rPr>
          <w:spacing w:val="5"/>
        </w:rPr>
        <w:t xml:space="preserve"> </w:t>
      </w:r>
      <w:r>
        <w:rPr>
          <w:spacing w:val="-1"/>
        </w:rPr>
        <w:t>be</w:t>
      </w:r>
      <w:r>
        <w:t xml:space="preserve"> </w:t>
      </w:r>
      <w:r>
        <w:rPr>
          <w:spacing w:val="-1"/>
        </w:rPr>
        <w:t>applied</w:t>
      </w:r>
      <w:r>
        <w:t xml:space="preserve"> </w:t>
      </w:r>
      <w:r>
        <w:rPr>
          <w:spacing w:val="-4"/>
        </w:rPr>
        <w:t>at</w:t>
      </w:r>
      <w:r>
        <w:rPr>
          <w:spacing w:val="3"/>
        </w:rPr>
        <w:t xml:space="preserve"> </w:t>
      </w:r>
      <w:r>
        <w:rPr>
          <w:spacing w:val="-1"/>
        </w:rPr>
        <w:t>the</w:t>
      </w:r>
      <w:r>
        <w:rPr>
          <w:spacing w:val="-10"/>
        </w:rPr>
        <w:t xml:space="preserve"> </w:t>
      </w:r>
      <w:r>
        <w:rPr>
          <w:spacing w:val="1"/>
        </w:rPr>
        <w:t>free</w:t>
      </w:r>
      <w:r>
        <w:t xml:space="preserve"> </w:t>
      </w:r>
      <w:r>
        <w:rPr>
          <w:spacing w:val="-2"/>
        </w:rPr>
        <w:t>surface</w:t>
      </w:r>
      <w:r>
        <w:t xml:space="preserve"> </w:t>
      </w:r>
      <w:r>
        <w:rPr>
          <w:spacing w:val="-4"/>
        </w:rPr>
        <w:t>of</w:t>
      </w:r>
      <w:r>
        <w:rPr>
          <w:spacing w:val="3"/>
        </w:rPr>
        <w:t xml:space="preserve"> </w:t>
      </w:r>
      <w:r>
        <w:rPr>
          <w:spacing w:val="-1"/>
        </w:rPr>
        <w:t>the</w:t>
      </w:r>
      <w:r>
        <w:t xml:space="preserve"> </w:t>
      </w:r>
      <w:r>
        <w:rPr>
          <w:spacing w:val="-3"/>
        </w:rPr>
        <w:t>ground.</w:t>
      </w:r>
    </w:p>
    <w:p w:rsidR="000956A9" w:rsidRDefault="000956A9" w:rsidP="000956A9">
      <w:pPr>
        <w:pStyle w:val="BodyText"/>
        <w:spacing w:before="74"/>
        <w:ind w:right="-2"/>
        <w:rPr>
          <w:spacing w:val="-1"/>
        </w:rPr>
      </w:pPr>
      <w:r>
        <w:rPr>
          <w:spacing w:val="-1"/>
        </w:rPr>
        <w:lastRenderedPageBreak/>
        <w:t xml:space="preserve">(3)  Filter protection should generally be provided by use of </w:t>
      </w:r>
      <w:r w:rsidRPr="00953DED">
        <w:rPr>
          <w:strike/>
          <w:color w:val="FF0000"/>
          <w:spacing w:val="-1"/>
        </w:rPr>
        <w:t>non-cohesive</w:t>
      </w:r>
      <w:r>
        <w:rPr>
          <w:spacing w:val="-1"/>
        </w:rPr>
        <w:t xml:space="preserve"> soil that fulfil</w:t>
      </w:r>
      <w:r w:rsidRPr="00FE4853">
        <w:rPr>
          <w:color w:val="FF0000"/>
          <w:spacing w:val="-1"/>
        </w:rPr>
        <w:t>l</w:t>
      </w:r>
      <w:r>
        <w:rPr>
          <w:spacing w:val="-1"/>
        </w:rPr>
        <w:t>s adequate design criteria for filter materials. In some cases, more than one filter layer may be necessary to ensure that the particle size distribution changes in a stepwise fashion to obtain sufficient protection both for the soil and the filter layers.</w:t>
      </w:r>
    </w:p>
    <w:p w:rsidR="000956A9" w:rsidRDefault="000956A9" w:rsidP="000956A9">
      <w:pPr>
        <w:pStyle w:val="BodyText"/>
        <w:spacing w:before="74"/>
        <w:ind w:right="-2"/>
        <w:rPr>
          <w:spacing w:val="-1"/>
        </w:rPr>
      </w:pPr>
      <w:r>
        <w:rPr>
          <w:spacing w:val="-1"/>
        </w:rPr>
        <w:t>(4)  Alternatively, artificial filter sheets such as geotextiles may be used provided it can be established that they sufficiently prevent transport of fines.</w:t>
      </w:r>
    </w:p>
    <w:p w:rsidR="000956A9" w:rsidRPr="00953DED" w:rsidRDefault="000956A9" w:rsidP="000956A9">
      <w:pPr>
        <w:pStyle w:val="BodyText"/>
        <w:spacing w:before="74"/>
        <w:ind w:right="-2"/>
        <w:rPr>
          <w:spacing w:val="-1"/>
        </w:rPr>
      </w:pPr>
      <w:r>
        <w:rPr>
          <w:spacing w:val="-1"/>
        </w:rPr>
        <w:t xml:space="preserve">(5)P If the filter criteria are not satisfied, it shall be verified that the design value of the </w:t>
      </w:r>
      <w:r w:rsidRPr="00953DED">
        <w:rPr>
          <w:strike/>
          <w:color w:val="FF0000"/>
          <w:spacing w:val="-1"/>
        </w:rPr>
        <w:t xml:space="preserve">hydraulic gradient </w:t>
      </w:r>
      <w:r w:rsidRPr="00953DED">
        <w:rPr>
          <w:color w:val="FF0000"/>
          <w:spacing w:val="-1"/>
        </w:rPr>
        <w:t>seepage velocity</w:t>
      </w:r>
      <w:r>
        <w:rPr>
          <w:spacing w:val="-1"/>
        </w:rPr>
        <w:t xml:space="preserve"> is well below the critical </w:t>
      </w:r>
      <w:r w:rsidRPr="00953DED">
        <w:rPr>
          <w:strike/>
          <w:color w:val="FF0000"/>
          <w:spacing w:val="-1"/>
        </w:rPr>
        <w:t>hydraulic gradient</w:t>
      </w:r>
      <w:r w:rsidRPr="00953DED">
        <w:rPr>
          <w:color w:val="FF0000"/>
          <w:spacing w:val="-1"/>
        </w:rPr>
        <w:t xml:space="preserve"> seepage velocity</w:t>
      </w:r>
      <w:r w:rsidRPr="00953DED">
        <w:rPr>
          <w:spacing w:val="-1"/>
        </w:rPr>
        <w:t xml:space="preserve"> at which soil particles begin to move.</w:t>
      </w:r>
    </w:p>
    <w:p w:rsidR="000956A9" w:rsidRDefault="000956A9" w:rsidP="000956A9">
      <w:pPr>
        <w:pStyle w:val="BodyText"/>
        <w:spacing w:before="74"/>
        <w:ind w:right="-2"/>
        <w:rPr>
          <w:spacing w:val="-1"/>
        </w:rPr>
      </w:pPr>
      <w:r w:rsidRPr="00953DED">
        <w:rPr>
          <w:spacing w:val="-1"/>
        </w:rPr>
        <w:t xml:space="preserve"> (6)P The critical </w:t>
      </w:r>
      <w:r w:rsidRPr="00953DED">
        <w:rPr>
          <w:strike/>
          <w:color w:val="FF0000"/>
          <w:spacing w:val="-1"/>
        </w:rPr>
        <w:t>hydraulic gradient</w:t>
      </w:r>
      <w:r w:rsidRPr="00953DED">
        <w:rPr>
          <w:color w:val="FF0000"/>
          <w:spacing w:val="-1"/>
        </w:rPr>
        <w:t xml:space="preserve"> seepage velocity</w:t>
      </w:r>
      <w:r w:rsidRPr="00953DED">
        <w:rPr>
          <w:spacing w:val="-1"/>
        </w:rPr>
        <w:t xml:space="preserve"> for internal erosion shall be established tak</w:t>
      </w:r>
      <w:r>
        <w:rPr>
          <w:spacing w:val="-1"/>
        </w:rPr>
        <w:t>ing into consideration at least the following aspects:</w:t>
      </w:r>
    </w:p>
    <w:p w:rsidR="000956A9" w:rsidRDefault="000956A9" w:rsidP="0019231C">
      <w:pPr>
        <w:pStyle w:val="BodyText"/>
        <w:widowControl w:val="0"/>
        <w:numPr>
          <w:ilvl w:val="0"/>
          <w:numId w:val="6"/>
        </w:numPr>
        <w:tabs>
          <w:tab w:val="left" w:pos="405"/>
        </w:tabs>
        <w:spacing w:line="288" w:lineRule="auto"/>
        <w:rPr>
          <w:spacing w:val="-1"/>
        </w:rPr>
      </w:pPr>
      <w:r>
        <w:rPr>
          <w:spacing w:val="-1"/>
        </w:rPr>
        <w:t>direction of flow;</w:t>
      </w:r>
    </w:p>
    <w:p w:rsidR="000956A9" w:rsidRDefault="000956A9" w:rsidP="0019231C">
      <w:pPr>
        <w:pStyle w:val="BodyText"/>
        <w:widowControl w:val="0"/>
        <w:numPr>
          <w:ilvl w:val="0"/>
          <w:numId w:val="6"/>
        </w:numPr>
        <w:tabs>
          <w:tab w:val="left" w:pos="405"/>
        </w:tabs>
        <w:spacing w:line="288" w:lineRule="auto"/>
        <w:rPr>
          <w:spacing w:val="-1"/>
        </w:rPr>
      </w:pPr>
      <w:r>
        <w:rPr>
          <w:spacing w:val="-1"/>
        </w:rPr>
        <w:t>grain size distribution and shape of grains;</w:t>
      </w:r>
    </w:p>
    <w:p w:rsidR="000956A9" w:rsidRDefault="000956A9" w:rsidP="0019231C">
      <w:pPr>
        <w:pStyle w:val="BodyText"/>
        <w:widowControl w:val="0"/>
        <w:numPr>
          <w:ilvl w:val="0"/>
          <w:numId w:val="6"/>
        </w:numPr>
        <w:tabs>
          <w:tab w:val="left" w:pos="405"/>
        </w:tabs>
        <w:spacing w:line="288" w:lineRule="auto"/>
        <w:rPr>
          <w:spacing w:val="-1"/>
        </w:rPr>
      </w:pPr>
      <w:r>
        <w:rPr>
          <w:spacing w:val="-1"/>
        </w:rPr>
        <w:t>stratification of the soil.</w:t>
      </w:r>
    </w:p>
    <w:p w:rsidR="000956A9" w:rsidRDefault="000956A9" w:rsidP="000956A9">
      <w:pPr>
        <w:spacing w:line="200" w:lineRule="exact"/>
        <w:rPr>
          <w:sz w:val="20"/>
        </w:rPr>
      </w:pPr>
    </w:p>
    <w:p w:rsidR="000956A9" w:rsidRDefault="000956A9" w:rsidP="000956A9">
      <w:pPr>
        <w:spacing w:line="200" w:lineRule="exact"/>
        <w:rPr>
          <w:sz w:val="20"/>
        </w:rPr>
      </w:pPr>
    </w:p>
    <w:p w:rsidR="000956A9" w:rsidRDefault="000956A9" w:rsidP="000956A9">
      <w:pPr>
        <w:pStyle w:val="Heading6"/>
        <w:widowControl w:val="0"/>
        <w:spacing w:line="240" w:lineRule="auto"/>
        <w:ind w:left="1152" w:hanging="1152"/>
        <w:rPr>
          <w:b w:val="0"/>
          <w:bCs w:val="0"/>
        </w:rPr>
      </w:pPr>
      <w:r>
        <w:rPr>
          <w:spacing w:val="-2"/>
        </w:rPr>
        <w:t>10.5  Failure</w:t>
      </w:r>
      <w:r>
        <w:rPr>
          <w:spacing w:val="3"/>
        </w:rPr>
        <w:t xml:space="preserve"> </w:t>
      </w:r>
      <w:r>
        <w:rPr>
          <w:spacing w:val="-1"/>
        </w:rPr>
        <w:t>by</w:t>
      </w:r>
      <w:r>
        <w:rPr>
          <w:spacing w:val="-2"/>
        </w:rPr>
        <w:t xml:space="preserve"> piping</w:t>
      </w:r>
    </w:p>
    <w:p w:rsidR="000956A9" w:rsidRDefault="000956A9" w:rsidP="000956A9">
      <w:pPr>
        <w:spacing w:before="1" w:line="240" w:lineRule="exact"/>
      </w:pPr>
    </w:p>
    <w:p w:rsidR="000956A9" w:rsidRDefault="000956A9" w:rsidP="000956A9">
      <w:pPr>
        <w:pStyle w:val="BodyText"/>
        <w:ind w:right="-2"/>
        <w:rPr>
          <w:spacing w:val="-1"/>
        </w:rPr>
      </w:pPr>
      <w:r>
        <w:rPr>
          <w:spacing w:val="-1"/>
        </w:rPr>
        <w:t>(1)P</w:t>
      </w:r>
      <w:r>
        <w:rPr>
          <w:spacing w:val="-3"/>
        </w:rPr>
        <w:t xml:space="preserve"> </w:t>
      </w:r>
      <w:r>
        <w:t xml:space="preserve">Where </w:t>
      </w:r>
      <w:r>
        <w:rPr>
          <w:spacing w:val="-1"/>
        </w:rPr>
        <w:t>prevailing</w:t>
      </w:r>
      <w:r>
        <w:t xml:space="preserve"> </w:t>
      </w:r>
      <w:r>
        <w:rPr>
          <w:spacing w:val="-1"/>
        </w:rPr>
        <w:t>hydraulic</w:t>
      </w:r>
      <w:r>
        <w:rPr>
          <w:spacing w:val="2"/>
        </w:rPr>
        <w:t xml:space="preserve"> </w:t>
      </w:r>
      <w:r>
        <w:rPr>
          <w:spacing w:val="-2"/>
        </w:rPr>
        <w:t>and</w:t>
      </w:r>
      <w:r>
        <w:t xml:space="preserve"> </w:t>
      </w:r>
      <w:r>
        <w:rPr>
          <w:spacing w:val="-3"/>
        </w:rPr>
        <w:t>soil</w:t>
      </w:r>
      <w:r>
        <w:rPr>
          <w:spacing w:val="5"/>
        </w:rPr>
        <w:t xml:space="preserve"> </w:t>
      </w:r>
      <w:r>
        <w:rPr>
          <w:spacing w:val="-2"/>
        </w:rPr>
        <w:t>conditions</w:t>
      </w:r>
      <w:r>
        <w:rPr>
          <w:spacing w:val="-3"/>
        </w:rPr>
        <w:t xml:space="preserve"> </w:t>
      </w:r>
      <w:r>
        <w:rPr>
          <w:spacing w:val="-1"/>
        </w:rPr>
        <w:t>can</w:t>
      </w:r>
      <w:r>
        <w:t xml:space="preserve"> </w:t>
      </w:r>
      <w:r>
        <w:rPr>
          <w:spacing w:val="-1"/>
        </w:rPr>
        <w:t>lead</w:t>
      </w:r>
      <w:r>
        <w:t xml:space="preserve"> to </w:t>
      </w:r>
      <w:r>
        <w:rPr>
          <w:spacing w:val="-1"/>
        </w:rPr>
        <w:t>the</w:t>
      </w:r>
      <w:r>
        <w:t xml:space="preserve"> </w:t>
      </w:r>
      <w:r>
        <w:rPr>
          <w:spacing w:val="-2"/>
        </w:rPr>
        <w:t>occurrence</w:t>
      </w:r>
      <w:r>
        <w:t xml:space="preserve"> </w:t>
      </w:r>
      <w:r>
        <w:rPr>
          <w:spacing w:val="-4"/>
        </w:rPr>
        <w:t>of</w:t>
      </w:r>
      <w:r>
        <w:rPr>
          <w:spacing w:val="8"/>
        </w:rPr>
        <w:t xml:space="preserve"> </w:t>
      </w:r>
      <w:r>
        <w:rPr>
          <w:spacing w:val="-1"/>
        </w:rPr>
        <w:t>piping</w:t>
      </w:r>
      <w:r>
        <w:t xml:space="preserve"> </w:t>
      </w:r>
      <w:r>
        <w:rPr>
          <w:spacing w:val="-3"/>
        </w:rPr>
        <w:t>(see</w:t>
      </w:r>
      <w:r>
        <w:rPr>
          <w:spacing w:val="73"/>
        </w:rPr>
        <w:t xml:space="preserve"> </w:t>
      </w:r>
      <w:r>
        <w:t xml:space="preserve">figure </w:t>
      </w:r>
      <w:r>
        <w:rPr>
          <w:spacing w:val="-2"/>
        </w:rPr>
        <w:t>10.3),</w:t>
      </w:r>
      <w:r>
        <w:rPr>
          <w:spacing w:val="3"/>
        </w:rPr>
        <w:t xml:space="preserve"> </w:t>
      </w:r>
      <w:r>
        <w:rPr>
          <w:spacing w:val="-2"/>
        </w:rPr>
        <w:t>and</w:t>
      </w:r>
      <w:r>
        <w:t xml:space="preserve"> </w:t>
      </w:r>
      <w:r>
        <w:rPr>
          <w:spacing w:val="-3"/>
        </w:rPr>
        <w:t>where</w:t>
      </w:r>
      <w:r>
        <w:t xml:space="preserve"> piping </w:t>
      </w:r>
      <w:r>
        <w:rPr>
          <w:spacing w:val="-2"/>
        </w:rPr>
        <w:t>endangers</w:t>
      </w:r>
      <w:r>
        <w:rPr>
          <w:spacing w:val="-3"/>
        </w:rPr>
        <w:t xml:space="preserve"> </w:t>
      </w:r>
      <w:r>
        <w:rPr>
          <w:spacing w:val="-1"/>
        </w:rPr>
        <w:t>the</w:t>
      </w:r>
      <w:r>
        <w:t xml:space="preserve"> </w:t>
      </w:r>
      <w:r>
        <w:rPr>
          <w:spacing w:val="-1"/>
        </w:rPr>
        <w:t>stability</w:t>
      </w:r>
      <w:r>
        <w:rPr>
          <w:spacing w:val="-3"/>
        </w:rPr>
        <w:t xml:space="preserve"> </w:t>
      </w:r>
      <w:r>
        <w:rPr>
          <w:spacing w:val="-4"/>
        </w:rPr>
        <w:t>or</w:t>
      </w:r>
      <w:r>
        <w:rPr>
          <w:spacing w:val="2"/>
        </w:rPr>
        <w:t xml:space="preserve"> </w:t>
      </w:r>
      <w:r>
        <w:rPr>
          <w:spacing w:val="-1"/>
        </w:rPr>
        <w:t>serviceability</w:t>
      </w:r>
      <w:r>
        <w:rPr>
          <w:spacing w:val="-3"/>
        </w:rPr>
        <w:t xml:space="preserve"> </w:t>
      </w:r>
      <w:r>
        <w:rPr>
          <w:spacing w:val="-4"/>
        </w:rPr>
        <w:t>of</w:t>
      </w:r>
      <w:r>
        <w:rPr>
          <w:spacing w:val="3"/>
        </w:rPr>
        <w:t xml:space="preserve"> </w:t>
      </w:r>
      <w:r>
        <w:rPr>
          <w:spacing w:val="-1"/>
        </w:rPr>
        <w:t>the</w:t>
      </w:r>
      <w:r>
        <w:t xml:space="preserve"> </w:t>
      </w:r>
      <w:r>
        <w:rPr>
          <w:spacing w:val="-1"/>
        </w:rPr>
        <w:t>hydraulic</w:t>
      </w:r>
      <w:r>
        <w:rPr>
          <w:spacing w:val="59"/>
        </w:rPr>
        <w:t xml:space="preserve"> </w:t>
      </w:r>
      <w:r>
        <w:rPr>
          <w:spacing w:val="-1"/>
        </w:rPr>
        <w:t>structure,</w:t>
      </w:r>
      <w:r>
        <w:rPr>
          <w:spacing w:val="3"/>
        </w:rPr>
        <w:t xml:space="preserve"> </w:t>
      </w:r>
      <w:r>
        <w:rPr>
          <w:spacing w:val="-1"/>
        </w:rPr>
        <w:t>prescriptive</w:t>
      </w:r>
      <w:r>
        <w:t xml:space="preserve"> </w:t>
      </w:r>
      <w:r>
        <w:rPr>
          <w:spacing w:val="-2"/>
        </w:rPr>
        <w:t>measures</w:t>
      </w:r>
      <w:r>
        <w:rPr>
          <w:spacing w:val="-3"/>
        </w:rPr>
        <w:t xml:space="preserve"> </w:t>
      </w:r>
      <w:r>
        <w:rPr>
          <w:spacing w:val="-2"/>
        </w:rPr>
        <w:t>shall</w:t>
      </w:r>
      <w:r>
        <w:rPr>
          <w:spacing w:val="5"/>
        </w:rPr>
        <w:t xml:space="preserve"> </w:t>
      </w:r>
      <w:r>
        <w:rPr>
          <w:spacing w:val="-1"/>
        </w:rPr>
        <w:t>be</w:t>
      </w:r>
      <w:r>
        <w:t xml:space="preserve"> </w:t>
      </w:r>
      <w:r>
        <w:rPr>
          <w:spacing w:val="-1"/>
        </w:rPr>
        <w:t>taken</w:t>
      </w:r>
      <w:r>
        <w:t xml:space="preserve"> to </w:t>
      </w:r>
      <w:r>
        <w:rPr>
          <w:spacing w:val="-2"/>
        </w:rPr>
        <w:t>prevent</w:t>
      </w:r>
      <w:r>
        <w:rPr>
          <w:spacing w:val="3"/>
        </w:rPr>
        <w:t xml:space="preserve"> </w:t>
      </w:r>
      <w:r>
        <w:rPr>
          <w:spacing w:val="-1"/>
        </w:rPr>
        <w:t>the</w:t>
      </w:r>
      <w:r>
        <w:t xml:space="preserve"> </w:t>
      </w:r>
      <w:r>
        <w:rPr>
          <w:spacing w:val="-3"/>
        </w:rPr>
        <w:t>onset</w:t>
      </w:r>
      <w:r>
        <w:rPr>
          <w:spacing w:val="3"/>
        </w:rPr>
        <w:t xml:space="preserve"> </w:t>
      </w:r>
      <w:r>
        <w:rPr>
          <w:spacing w:val="-4"/>
        </w:rPr>
        <w:t>of</w:t>
      </w:r>
      <w:r>
        <w:rPr>
          <w:spacing w:val="3"/>
        </w:rPr>
        <w:t xml:space="preserve"> </w:t>
      </w:r>
      <w:r>
        <w:rPr>
          <w:spacing w:val="-1"/>
        </w:rPr>
        <w:t>the</w:t>
      </w:r>
      <w:r>
        <w:t xml:space="preserve"> </w:t>
      </w:r>
      <w:r>
        <w:rPr>
          <w:spacing w:val="-1"/>
        </w:rPr>
        <w:t>piping</w:t>
      </w:r>
      <w:r>
        <w:t xml:space="preserve"> </w:t>
      </w:r>
      <w:r>
        <w:rPr>
          <w:spacing w:val="-2"/>
        </w:rPr>
        <w:t>process,</w:t>
      </w:r>
      <w:r>
        <w:rPr>
          <w:spacing w:val="55"/>
        </w:rPr>
        <w:t xml:space="preserve"> </w:t>
      </w:r>
      <w:r>
        <w:rPr>
          <w:spacing w:val="-1"/>
        </w:rPr>
        <w:t>either</w:t>
      </w:r>
      <w:r>
        <w:rPr>
          <w:spacing w:val="2"/>
        </w:rPr>
        <w:t xml:space="preserve"> </w:t>
      </w:r>
      <w:r>
        <w:rPr>
          <w:spacing w:val="-1"/>
        </w:rPr>
        <w:t>by</w:t>
      </w:r>
      <w:r>
        <w:rPr>
          <w:spacing w:val="-3"/>
        </w:rPr>
        <w:t xml:space="preserve"> </w:t>
      </w:r>
      <w:r>
        <w:rPr>
          <w:spacing w:val="-1"/>
        </w:rPr>
        <w:t>the</w:t>
      </w:r>
      <w:r>
        <w:t xml:space="preserve"> </w:t>
      </w:r>
      <w:r>
        <w:rPr>
          <w:spacing w:val="-1"/>
        </w:rPr>
        <w:t>application</w:t>
      </w:r>
      <w:r>
        <w:t xml:space="preserve"> </w:t>
      </w:r>
      <w:r>
        <w:rPr>
          <w:spacing w:val="-4"/>
        </w:rPr>
        <w:t>of</w:t>
      </w:r>
      <w:r>
        <w:rPr>
          <w:spacing w:val="-2"/>
        </w:rPr>
        <w:t xml:space="preserve"> </w:t>
      </w:r>
      <w:r>
        <w:t>filters</w:t>
      </w:r>
      <w:r>
        <w:rPr>
          <w:spacing w:val="-3"/>
        </w:rPr>
        <w:t xml:space="preserve"> </w:t>
      </w:r>
      <w:r>
        <w:rPr>
          <w:spacing w:val="-1"/>
        </w:rPr>
        <w:t>or</w:t>
      </w:r>
      <w:r>
        <w:rPr>
          <w:spacing w:val="2"/>
        </w:rPr>
        <w:t xml:space="preserve"> </w:t>
      </w:r>
      <w:r>
        <w:rPr>
          <w:spacing w:val="-1"/>
        </w:rPr>
        <w:t>by</w:t>
      </w:r>
      <w:r>
        <w:rPr>
          <w:spacing w:val="-3"/>
        </w:rPr>
        <w:t xml:space="preserve"> </w:t>
      </w:r>
      <w:r>
        <w:rPr>
          <w:spacing w:val="-1"/>
        </w:rPr>
        <w:t>taking</w:t>
      </w:r>
      <w:r>
        <w:t xml:space="preserve"> </w:t>
      </w:r>
      <w:r>
        <w:rPr>
          <w:spacing w:val="-2"/>
        </w:rPr>
        <w:t>structural</w:t>
      </w:r>
      <w:r>
        <w:t xml:space="preserve"> </w:t>
      </w:r>
      <w:r>
        <w:rPr>
          <w:spacing w:val="-2"/>
        </w:rPr>
        <w:t>measures</w:t>
      </w:r>
      <w:r>
        <w:rPr>
          <w:spacing w:val="-3"/>
        </w:rPr>
        <w:t xml:space="preserve"> </w:t>
      </w:r>
      <w:r>
        <w:t xml:space="preserve">to </w:t>
      </w:r>
      <w:r>
        <w:rPr>
          <w:spacing w:val="-1"/>
        </w:rPr>
        <w:t>control</w:t>
      </w:r>
      <w:r>
        <w:t xml:space="preserve"> </w:t>
      </w:r>
      <w:r>
        <w:rPr>
          <w:spacing w:val="-1"/>
        </w:rPr>
        <w:t>or</w:t>
      </w:r>
      <w:r>
        <w:rPr>
          <w:spacing w:val="2"/>
        </w:rPr>
        <w:t xml:space="preserve"> </w:t>
      </w:r>
      <w:r>
        <w:t xml:space="preserve">to </w:t>
      </w:r>
      <w:r>
        <w:rPr>
          <w:spacing w:val="-1"/>
        </w:rPr>
        <w:t>block</w:t>
      </w:r>
      <w:r>
        <w:rPr>
          <w:spacing w:val="-3"/>
        </w:rPr>
        <w:t xml:space="preserve"> </w:t>
      </w:r>
      <w:r>
        <w:rPr>
          <w:spacing w:val="-1"/>
        </w:rPr>
        <w:t>the</w:t>
      </w:r>
      <w:r>
        <w:rPr>
          <w:spacing w:val="61"/>
        </w:rPr>
        <w:t xml:space="preserve"> </w:t>
      </w:r>
      <w:r>
        <w:rPr>
          <w:spacing w:val="-2"/>
        </w:rPr>
        <w:t>ground-water</w:t>
      </w:r>
      <w:r>
        <w:rPr>
          <w:spacing w:val="2"/>
        </w:rPr>
        <w:t xml:space="preserve"> </w:t>
      </w:r>
      <w:r>
        <w:rPr>
          <w:spacing w:val="-1"/>
        </w:rPr>
        <w:t>flow.</w:t>
      </w:r>
    </w:p>
    <w:p w:rsidR="000956A9" w:rsidRDefault="000956A9" w:rsidP="000956A9">
      <w:pPr>
        <w:pStyle w:val="BodyText"/>
        <w:ind w:right="-2"/>
        <w:rPr>
          <w:spacing w:val="-1"/>
        </w:rPr>
      </w:pPr>
    </w:p>
    <w:tbl>
      <w:tblPr>
        <w:tblW w:w="0" w:type="auto"/>
        <w:tblLook w:val="04A0" w:firstRow="1" w:lastRow="0" w:firstColumn="1" w:lastColumn="0" w:noHBand="0" w:noVBand="1"/>
      </w:tblPr>
      <w:tblGrid>
        <w:gridCol w:w="8856"/>
      </w:tblGrid>
      <w:tr w:rsidR="000956A9" w:rsidRPr="0020516F" w:rsidTr="00961ED8">
        <w:tc>
          <w:tcPr>
            <w:tcW w:w="9210" w:type="dxa"/>
            <w:shd w:val="clear" w:color="auto" w:fill="auto"/>
          </w:tcPr>
          <w:p w:rsidR="000956A9" w:rsidRPr="0020516F" w:rsidRDefault="0019231C" w:rsidP="00961ED8">
            <w:pPr>
              <w:pStyle w:val="BodyText"/>
              <w:ind w:right="-2"/>
            </w:pPr>
            <w:r>
              <w:rPr>
                <w:noProof/>
                <w:lang w:val="en-GB" w:eastAsia="en-GB"/>
              </w:rPr>
              <w:drawing>
                <wp:inline distT="0" distB="0" distL="0" distR="0">
                  <wp:extent cx="5638800" cy="1724025"/>
                  <wp:effectExtent l="0" t="0" r="0" b="9525"/>
                  <wp:docPr id="13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38800" cy="1724025"/>
                          </a:xfrm>
                          <a:prstGeom prst="rect">
                            <a:avLst/>
                          </a:prstGeom>
                          <a:noFill/>
                          <a:ln>
                            <a:noFill/>
                          </a:ln>
                        </pic:spPr>
                      </pic:pic>
                    </a:graphicData>
                  </a:graphic>
                </wp:inline>
              </w:drawing>
            </w:r>
          </w:p>
        </w:tc>
      </w:tr>
      <w:tr w:rsidR="000956A9" w:rsidRPr="0020516F" w:rsidTr="00961ED8">
        <w:tc>
          <w:tcPr>
            <w:tcW w:w="9210" w:type="dxa"/>
            <w:shd w:val="clear" w:color="auto" w:fill="auto"/>
          </w:tcPr>
          <w:p w:rsidR="000956A9" w:rsidRPr="0020516F" w:rsidRDefault="000956A9" w:rsidP="00961ED8">
            <w:pPr>
              <w:pStyle w:val="BodyText"/>
              <w:ind w:right="-2"/>
            </w:pPr>
            <w:r w:rsidRPr="0020516F">
              <w:t>1 free water level</w:t>
            </w:r>
            <w:r w:rsidRPr="0020516F">
              <w:br/>
              <w:t>2 piezometric level directly under the low permeable soil</w:t>
            </w:r>
            <w:r w:rsidRPr="0020516F">
              <w:br/>
              <w:t>3 low permeable soil</w:t>
            </w:r>
            <w:r w:rsidRPr="0020516F">
              <w:br/>
              <w:t>4 permeable subsoil</w:t>
            </w:r>
            <w:r w:rsidRPr="0020516F">
              <w:br/>
              <w:t xml:space="preserve">5 pipe caused by soil material transport </w:t>
            </w:r>
            <w:r w:rsidRPr="0020516F">
              <w:br/>
              <w:t>6 seal which could have leakages</w:t>
            </w:r>
          </w:p>
          <w:p w:rsidR="000956A9" w:rsidRPr="0020516F" w:rsidRDefault="000956A9" w:rsidP="00961ED8">
            <w:pPr>
              <w:pStyle w:val="Heading7"/>
              <w:ind w:right="613"/>
              <w:jc w:val="center"/>
              <w:rPr>
                <w:color w:val="FF0000"/>
              </w:rPr>
            </w:pPr>
            <w:r w:rsidRPr="0020516F">
              <w:rPr>
                <w:color w:val="FF0000"/>
                <w:spacing w:val="-1"/>
              </w:rPr>
              <w:t>Figure</w:t>
            </w:r>
            <w:r w:rsidRPr="0020516F">
              <w:rPr>
                <w:color w:val="FF0000"/>
              </w:rPr>
              <w:t xml:space="preserve"> </w:t>
            </w:r>
            <w:r w:rsidRPr="0020516F">
              <w:rPr>
                <w:color w:val="FF0000"/>
                <w:spacing w:val="-1"/>
              </w:rPr>
              <w:t>10.3</w:t>
            </w:r>
            <w:r w:rsidRPr="0020516F">
              <w:rPr>
                <w:color w:val="FF0000"/>
                <w:spacing w:val="-5"/>
              </w:rPr>
              <w:t xml:space="preserve"> </w:t>
            </w:r>
            <w:r w:rsidRPr="0020516F">
              <w:rPr>
                <w:color w:val="FF0000"/>
              </w:rPr>
              <w:t>—</w:t>
            </w:r>
            <w:r w:rsidRPr="0020516F">
              <w:rPr>
                <w:color w:val="FF0000"/>
                <w:spacing w:val="2"/>
              </w:rPr>
              <w:t xml:space="preserve"> </w:t>
            </w:r>
            <w:r w:rsidRPr="0020516F">
              <w:rPr>
                <w:color w:val="FF0000"/>
                <w:spacing w:val="-2"/>
              </w:rPr>
              <w:t>Example</w:t>
            </w:r>
            <w:r w:rsidRPr="0020516F">
              <w:rPr>
                <w:color w:val="FF0000"/>
                <w:spacing w:val="-5"/>
              </w:rPr>
              <w:t xml:space="preserve"> </w:t>
            </w:r>
            <w:r w:rsidRPr="0020516F">
              <w:rPr>
                <w:color w:val="FF0000"/>
              </w:rPr>
              <w:t>of</w:t>
            </w:r>
            <w:r w:rsidRPr="0020516F">
              <w:rPr>
                <w:color w:val="FF0000"/>
                <w:spacing w:val="2"/>
              </w:rPr>
              <w:t xml:space="preserve"> </w:t>
            </w:r>
            <w:r w:rsidRPr="0020516F">
              <w:rPr>
                <w:color w:val="FF0000"/>
                <w:spacing w:val="-1"/>
              </w:rPr>
              <w:t>piping</w:t>
            </w:r>
          </w:p>
        </w:tc>
      </w:tr>
    </w:tbl>
    <w:p w:rsidR="000956A9" w:rsidRDefault="000956A9" w:rsidP="000956A9">
      <w:pPr>
        <w:spacing w:line="200" w:lineRule="exact"/>
        <w:rPr>
          <w:sz w:val="20"/>
        </w:rPr>
      </w:pPr>
    </w:p>
    <w:p w:rsidR="000956A9" w:rsidRDefault="000956A9" w:rsidP="000956A9">
      <w:pPr>
        <w:spacing w:line="200" w:lineRule="exact"/>
        <w:rPr>
          <w:sz w:val="20"/>
        </w:rPr>
      </w:pPr>
    </w:p>
    <w:p w:rsidR="000956A9" w:rsidRDefault="000956A9" w:rsidP="000956A9">
      <w:pPr>
        <w:tabs>
          <w:tab w:val="left" w:pos="1955"/>
        </w:tabs>
        <w:spacing w:before="78"/>
        <w:ind w:left="142"/>
        <w:rPr>
          <w:rFonts w:eastAsia="Arial" w:cs="Arial"/>
          <w:sz w:val="20"/>
        </w:rPr>
      </w:pPr>
      <w:r>
        <w:rPr>
          <w:spacing w:val="-1"/>
          <w:sz w:val="20"/>
        </w:rPr>
        <w:t>NOTE:  Suitable</w:t>
      </w:r>
      <w:r>
        <w:rPr>
          <w:spacing w:val="5"/>
          <w:sz w:val="20"/>
        </w:rPr>
        <w:t xml:space="preserve"> </w:t>
      </w:r>
      <w:r>
        <w:rPr>
          <w:spacing w:val="-2"/>
          <w:sz w:val="20"/>
        </w:rPr>
        <w:t>structural</w:t>
      </w:r>
      <w:r>
        <w:rPr>
          <w:spacing w:val="8"/>
          <w:sz w:val="20"/>
        </w:rPr>
        <w:t xml:space="preserve"> </w:t>
      </w:r>
      <w:r>
        <w:rPr>
          <w:spacing w:val="-2"/>
          <w:sz w:val="20"/>
        </w:rPr>
        <w:t>measures</w:t>
      </w:r>
      <w:r>
        <w:rPr>
          <w:spacing w:val="5"/>
          <w:sz w:val="20"/>
        </w:rPr>
        <w:t xml:space="preserve"> </w:t>
      </w:r>
      <w:r>
        <w:rPr>
          <w:spacing w:val="-2"/>
          <w:sz w:val="20"/>
        </w:rPr>
        <w:t>are:</w:t>
      </w:r>
    </w:p>
    <w:p w:rsidR="000956A9" w:rsidRPr="009C7463" w:rsidRDefault="000956A9" w:rsidP="0019231C">
      <w:pPr>
        <w:widowControl w:val="0"/>
        <w:numPr>
          <w:ilvl w:val="0"/>
          <w:numId w:val="5"/>
        </w:numPr>
        <w:spacing w:after="0" w:line="252" w:lineRule="auto"/>
        <w:ind w:left="1134" w:right="521" w:hanging="283"/>
        <w:rPr>
          <w:rFonts w:eastAsia="Arial" w:cs="Arial"/>
          <w:sz w:val="20"/>
        </w:rPr>
      </w:pPr>
      <w:r>
        <w:rPr>
          <w:spacing w:val="-2"/>
          <w:sz w:val="20"/>
        </w:rPr>
        <w:t>application</w:t>
      </w:r>
      <w:r>
        <w:rPr>
          <w:spacing w:val="7"/>
          <w:sz w:val="20"/>
        </w:rPr>
        <w:t xml:space="preserve"> </w:t>
      </w:r>
      <w:r>
        <w:rPr>
          <w:spacing w:val="-3"/>
          <w:sz w:val="20"/>
        </w:rPr>
        <w:t>of</w:t>
      </w:r>
      <w:r>
        <w:rPr>
          <w:spacing w:val="5"/>
          <w:sz w:val="20"/>
        </w:rPr>
        <w:t xml:space="preserve"> </w:t>
      </w:r>
      <w:r>
        <w:rPr>
          <w:spacing w:val="-1"/>
          <w:sz w:val="20"/>
        </w:rPr>
        <w:t>berms</w:t>
      </w:r>
      <w:r>
        <w:rPr>
          <w:spacing w:val="3"/>
          <w:sz w:val="20"/>
        </w:rPr>
        <w:t xml:space="preserve"> </w:t>
      </w:r>
      <w:r>
        <w:rPr>
          <w:spacing w:val="-1"/>
          <w:sz w:val="20"/>
        </w:rPr>
        <w:t>on</w:t>
      </w:r>
      <w:r>
        <w:rPr>
          <w:spacing w:val="-4"/>
          <w:sz w:val="20"/>
        </w:rPr>
        <w:t xml:space="preserve"> </w:t>
      </w:r>
      <w:r>
        <w:rPr>
          <w:sz w:val="20"/>
        </w:rPr>
        <w:t>the</w:t>
      </w:r>
      <w:r>
        <w:rPr>
          <w:spacing w:val="1"/>
          <w:sz w:val="20"/>
        </w:rPr>
        <w:t xml:space="preserve"> </w:t>
      </w:r>
      <w:r>
        <w:rPr>
          <w:sz w:val="20"/>
        </w:rPr>
        <w:t>land</w:t>
      </w:r>
      <w:r>
        <w:rPr>
          <w:spacing w:val="2"/>
          <w:sz w:val="20"/>
        </w:rPr>
        <w:t xml:space="preserve"> </w:t>
      </w:r>
      <w:r>
        <w:rPr>
          <w:spacing w:val="-1"/>
          <w:sz w:val="20"/>
        </w:rPr>
        <w:t>side</w:t>
      </w:r>
      <w:r>
        <w:rPr>
          <w:spacing w:val="2"/>
          <w:sz w:val="20"/>
        </w:rPr>
        <w:t xml:space="preserve"> </w:t>
      </w:r>
      <w:r>
        <w:rPr>
          <w:spacing w:val="-3"/>
          <w:sz w:val="20"/>
        </w:rPr>
        <w:t>of</w:t>
      </w:r>
      <w:r>
        <w:rPr>
          <w:spacing w:val="9"/>
          <w:sz w:val="20"/>
        </w:rPr>
        <w:t xml:space="preserve"> </w:t>
      </w:r>
      <w:r>
        <w:rPr>
          <w:sz w:val="20"/>
        </w:rPr>
        <w:t>a</w:t>
      </w:r>
      <w:r>
        <w:rPr>
          <w:spacing w:val="2"/>
          <w:sz w:val="20"/>
        </w:rPr>
        <w:t xml:space="preserve"> </w:t>
      </w:r>
      <w:r>
        <w:rPr>
          <w:spacing w:val="-2"/>
          <w:sz w:val="20"/>
        </w:rPr>
        <w:t>retaining</w:t>
      </w:r>
      <w:r>
        <w:rPr>
          <w:spacing w:val="2"/>
          <w:sz w:val="20"/>
        </w:rPr>
        <w:t xml:space="preserve"> </w:t>
      </w:r>
      <w:r>
        <w:rPr>
          <w:spacing w:val="-2"/>
          <w:sz w:val="20"/>
        </w:rPr>
        <w:t>embankment,</w:t>
      </w:r>
      <w:r>
        <w:rPr>
          <w:spacing w:val="4"/>
          <w:sz w:val="20"/>
        </w:rPr>
        <w:t xml:space="preserve"> </w:t>
      </w:r>
      <w:r>
        <w:rPr>
          <w:sz w:val="20"/>
        </w:rPr>
        <w:t>thus</w:t>
      </w:r>
      <w:r>
        <w:rPr>
          <w:spacing w:val="1"/>
          <w:sz w:val="20"/>
        </w:rPr>
        <w:t xml:space="preserve"> </w:t>
      </w:r>
      <w:r>
        <w:rPr>
          <w:spacing w:val="-2"/>
          <w:sz w:val="20"/>
        </w:rPr>
        <w:t>displacing</w:t>
      </w:r>
      <w:r>
        <w:rPr>
          <w:spacing w:val="2"/>
          <w:sz w:val="20"/>
        </w:rPr>
        <w:t xml:space="preserve"> </w:t>
      </w:r>
      <w:r>
        <w:rPr>
          <w:sz w:val="20"/>
        </w:rPr>
        <w:t>the</w:t>
      </w:r>
      <w:r>
        <w:rPr>
          <w:spacing w:val="2"/>
          <w:sz w:val="20"/>
        </w:rPr>
        <w:t xml:space="preserve"> </w:t>
      </w:r>
      <w:r w:rsidRPr="009C7463">
        <w:rPr>
          <w:spacing w:val="-2"/>
          <w:sz w:val="20"/>
        </w:rPr>
        <w:t>possible</w:t>
      </w:r>
      <w:r w:rsidRPr="009C7463">
        <w:rPr>
          <w:spacing w:val="63"/>
          <w:w w:val="101"/>
          <w:sz w:val="20"/>
        </w:rPr>
        <w:t xml:space="preserve"> </w:t>
      </w:r>
      <w:r w:rsidRPr="009C7463">
        <w:rPr>
          <w:spacing w:val="-1"/>
          <w:sz w:val="20"/>
        </w:rPr>
        <w:t>starting</w:t>
      </w:r>
      <w:r w:rsidRPr="009C7463">
        <w:rPr>
          <w:spacing w:val="1"/>
          <w:sz w:val="20"/>
        </w:rPr>
        <w:t xml:space="preserve"> </w:t>
      </w:r>
      <w:r w:rsidRPr="009C7463">
        <w:rPr>
          <w:spacing w:val="-2"/>
          <w:sz w:val="20"/>
        </w:rPr>
        <w:t>point</w:t>
      </w:r>
      <w:r w:rsidRPr="009C7463">
        <w:rPr>
          <w:spacing w:val="4"/>
          <w:sz w:val="20"/>
        </w:rPr>
        <w:t xml:space="preserve"> </w:t>
      </w:r>
      <w:r w:rsidRPr="009C7463">
        <w:rPr>
          <w:spacing w:val="-3"/>
          <w:sz w:val="20"/>
        </w:rPr>
        <w:t>of</w:t>
      </w:r>
      <w:r w:rsidRPr="009C7463">
        <w:rPr>
          <w:spacing w:val="10"/>
          <w:sz w:val="20"/>
        </w:rPr>
        <w:t xml:space="preserve"> </w:t>
      </w:r>
      <w:r w:rsidRPr="009C7463">
        <w:rPr>
          <w:spacing w:val="-2"/>
          <w:sz w:val="20"/>
        </w:rPr>
        <w:t>piping</w:t>
      </w:r>
      <w:r w:rsidRPr="009C7463">
        <w:rPr>
          <w:spacing w:val="1"/>
          <w:sz w:val="20"/>
        </w:rPr>
        <w:t xml:space="preserve"> </w:t>
      </w:r>
      <w:r w:rsidRPr="009C7463">
        <w:rPr>
          <w:spacing w:val="-2"/>
          <w:sz w:val="20"/>
        </w:rPr>
        <w:t>farther</w:t>
      </w:r>
      <w:r w:rsidRPr="009C7463">
        <w:rPr>
          <w:spacing w:val="10"/>
          <w:sz w:val="20"/>
        </w:rPr>
        <w:t xml:space="preserve"> </w:t>
      </w:r>
      <w:r w:rsidRPr="009C7463">
        <w:rPr>
          <w:spacing w:val="-2"/>
          <w:sz w:val="20"/>
        </w:rPr>
        <w:t>away</w:t>
      </w:r>
      <w:r w:rsidRPr="009C7463">
        <w:rPr>
          <w:spacing w:val="-3"/>
          <w:sz w:val="20"/>
        </w:rPr>
        <w:t xml:space="preserve"> </w:t>
      </w:r>
      <w:r w:rsidRPr="009C7463">
        <w:rPr>
          <w:spacing w:val="-1"/>
          <w:sz w:val="20"/>
        </w:rPr>
        <w:t>from</w:t>
      </w:r>
      <w:r w:rsidRPr="009C7463">
        <w:rPr>
          <w:spacing w:val="4"/>
          <w:sz w:val="20"/>
        </w:rPr>
        <w:t xml:space="preserve"> </w:t>
      </w:r>
      <w:r w:rsidRPr="009C7463">
        <w:rPr>
          <w:sz w:val="20"/>
        </w:rPr>
        <w:t>the</w:t>
      </w:r>
      <w:r w:rsidRPr="009C7463">
        <w:rPr>
          <w:spacing w:val="2"/>
          <w:sz w:val="20"/>
        </w:rPr>
        <w:t xml:space="preserve"> </w:t>
      </w:r>
      <w:r w:rsidRPr="009C7463">
        <w:rPr>
          <w:spacing w:val="-2"/>
          <w:sz w:val="20"/>
        </w:rPr>
        <w:t>structure</w:t>
      </w:r>
      <w:r w:rsidRPr="009C7463">
        <w:rPr>
          <w:spacing w:val="2"/>
          <w:sz w:val="20"/>
        </w:rPr>
        <w:t xml:space="preserve"> </w:t>
      </w:r>
      <w:r w:rsidRPr="009C7463">
        <w:rPr>
          <w:spacing w:val="-1"/>
          <w:sz w:val="20"/>
        </w:rPr>
        <w:t>and</w:t>
      </w:r>
      <w:r w:rsidRPr="009C7463">
        <w:rPr>
          <w:spacing w:val="1"/>
          <w:sz w:val="20"/>
        </w:rPr>
        <w:t xml:space="preserve"> </w:t>
      </w:r>
      <w:r w:rsidRPr="009C7463">
        <w:rPr>
          <w:spacing w:val="-2"/>
          <w:sz w:val="20"/>
        </w:rPr>
        <w:t>decreasing</w:t>
      </w:r>
      <w:r w:rsidRPr="009C7463">
        <w:rPr>
          <w:spacing w:val="2"/>
          <w:sz w:val="20"/>
        </w:rPr>
        <w:t xml:space="preserve"> </w:t>
      </w:r>
      <w:r w:rsidRPr="009C7463">
        <w:rPr>
          <w:spacing w:val="-2"/>
          <w:sz w:val="20"/>
        </w:rPr>
        <w:t>the</w:t>
      </w:r>
      <w:r w:rsidRPr="009C7463">
        <w:rPr>
          <w:spacing w:val="2"/>
          <w:sz w:val="20"/>
        </w:rPr>
        <w:t xml:space="preserve"> </w:t>
      </w:r>
      <w:r w:rsidRPr="009C7463">
        <w:rPr>
          <w:color w:val="FF0000"/>
          <w:spacing w:val="2"/>
          <w:sz w:val="20"/>
        </w:rPr>
        <w:t xml:space="preserve">seepage velocity </w:t>
      </w:r>
      <w:r w:rsidRPr="009C7463">
        <w:rPr>
          <w:strike/>
          <w:color w:val="FF0000"/>
          <w:spacing w:val="-2"/>
          <w:sz w:val="20"/>
        </w:rPr>
        <w:t>hydraulic</w:t>
      </w:r>
      <w:r w:rsidRPr="009C7463">
        <w:rPr>
          <w:strike/>
          <w:color w:val="FF0000"/>
          <w:spacing w:val="2"/>
          <w:sz w:val="20"/>
        </w:rPr>
        <w:t xml:space="preserve"> </w:t>
      </w:r>
      <w:r w:rsidRPr="009C7463">
        <w:rPr>
          <w:strike/>
          <w:color w:val="FF0000"/>
          <w:spacing w:val="-2"/>
          <w:sz w:val="20"/>
        </w:rPr>
        <w:t>gradient</w:t>
      </w:r>
      <w:r w:rsidRPr="009C7463">
        <w:rPr>
          <w:color w:val="FF0000"/>
          <w:spacing w:val="4"/>
          <w:sz w:val="20"/>
        </w:rPr>
        <w:t xml:space="preserve"> </w:t>
      </w:r>
      <w:r w:rsidRPr="009C7463">
        <w:rPr>
          <w:spacing w:val="-3"/>
          <w:sz w:val="20"/>
        </w:rPr>
        <w:t>at</w:t>
      </w:r>
      <w:r w:rsidRPr="009C7463">
        <w:rPr>
          <w:spacing w:val="85"/>
          <w:w w:val="101"/>
          <w:sz w:val="20"/>
        </w:rPr>
        <w:t xml:space="preserve"> </w:t>
      </w:r>
      <w:r w:rsidRPr="009C7463">
        <w:rPr>
          <w:spacing w:val="-1"/>
          <w:sz w:val="20"/>
        </w:rPr>
        <w:t>this</w:t>
      </w:r>
      <w:r w:rsidRPr="009C7463">
        <w:rPr>
          <w:spacing w:val="9"/>
          <w:sz w:val="20"/>
        </w:rPr>
        <w:t xml:space="preserve"> </w:t>
      </w:r>
      <w:r w:rsidRPr="009C7463">
        <w:rPr>
          <w:spacing w:val="-3"/>
          <w:sz w:val="20"/>
        </w:rPr>
        <w:t>point;</w:t>
      </w:r>
    </w:p>
    <w:p w:rsidR="000956A9" w:rsidRPr="009C7463" w:rsidRDefault="000956A9" w:rsidP="000956A9">
      <w:pPr>
        <w:spacing w:before="7" w:line="220" w:lineRule="exact"/>
        <w:rPr>
          <w:sz w:val="20"/>
        </w:rPr>
      </w:pPr>
    </w:p>
    <w:p w:rsidR="000956A9" w:rsidRPr="009C7463" w:rsidRDefault="000956A9" w:rsidP="0019231C">
      <w:pPr>
        <w:widowControl w:val="0"/>
        <w:numPr>
          <w:ilvl w:val="0"/>
          <w:numId w:val="5"/>
        </w:numPr>
        <w:spacing w:after="0" w:line="252" w:lineRule="auto"/>
        <w:ind w:left="1134" w:right="521" w:hanging="283"/>
        <w:rPr>
          <w:spacing w:val="-2"/>
          <w:sz w:val="20"/>
        </w:rPr>
      </w:pPr>
      <w:r w:rsidRPr="009C7463">
        <w:rPr>
          <w:spacing w:val="-2"/>
          <w:sz w:val="20"/>
        </w:rPr>
        <w:t xml:space="preserve">application of impermeable screens below the base of  the hydraulic structure by which the ground-water flow is either blocked or the seepage path is increased, thereby decreasing the hydraulic gradient </w:t>
      </w:r>
      <w:r w:rsidRPr="009C7463">
        <w:rPr>
          <w:color w:val="FF0000"/>
          <w:spacing w:val="-2"/>
          <w:sz w:val="20"/>
        </w:rPr>
        <w:t>and seepage velocity</w:t>
      </w:r>
      <w:r w:rsidRPr="009C7463">
        <w:rPr>
          <w:color w:val="0070C0"/>
          <w:spacing w:val="-2"/>
          <w:sz w:val="20"/>
        </w:rPr>
        <w:t xml:space="preserve"> </w:t>
      </w:r>
      <w:r w:rsidRPr="009C7463">
        <w:rPr>
          <w:spacing w:val="-2"/>
          <w:sz w:val="20"/>
        </w:rPr>
        <w:t>to a safe value.</w:t>
      </w:r>
    </w:p>
    <w:p w:rsidR="000956A9" w:rsidRDefault="000956A9" w:rsidP="000956A9">
      <w:pPr>
        <w:spacing w:before="15" w:line="220" w:lineRule="exact"/>
      </w:pPr>
    </w:p>
    <w:p w:rsidR="000956A9" w:rsidRDefault="000956A9" w:rsidP="000956A9">
      <w:pPr>
        <w:pStyle w:val="BodyText"/>
        <w:ind w:right="119"/>
      </w:pPr>
      <w:r>
        <w:rPr>
          <w:spacing w:val="-2"/>
        </w:rPr>
        <w:t>(2)P</w:t>
      </w:r>
      <w:r>
        <w:rPr>
          <w:spacing w:val="-3"/>
        </w:rPr>
        <w:t xml:space="preserve"> During</w:t>
      </w:r>
      <w:r>
        <w:t xml:space="preserve"> </w:t>
      </w:r>
      <w:r>
        <w:rPr>
          <w:spacing w:val="-3"/>
        </w:rPr>
        <w:t>periods</w:t>
      </w:r>
      <w:r>
        <w:rPr>
          <w:spacing w:val="-8"/>
        </w:rPr>
        <w:t xml:space="preserve"> </w:t>
      </w:r>
      <w:r>
        <w:rPr>
          <w:spacing w:val="-4"/>
        </w:rPr>
        <w:t>of</w:t>
      </w:r>
      <w:r>
        <w:rPr>
          <w:spacing w:val="-2"/>
        </w:rPr>
        <w:t xml:space="preserve"> </w:t>
      </w:r>
      <w:r>
        <w:rPr>
          <w:spacing w:val="-3"/>
        </w:rPr>
        <w:t>extremely unfavourable</w:t>
      </w:r>
      <w:r>
        <w:t xml:space="preserve"> </w:t>
      </w:r>
      <w:r>
        <w:rPr>
          <w:spacing w:val="-3"/>
        </w:rPr>
        <w:t>hydraulic</w:t>
      </w:r>
      <w:r>
        <w:rPr>
          <w:spacing w:val="-8"/>
        </w:rPr>
        <w:t xml:space="preserve"> </w:t>
      </w:r>
      <w:r>
        <w:rPr>
          <w:spacing w:val="-3"/>
        </w:rPr>
        <w:t>conditions such</w:t>
      </w:r>
      <w:r>
        <w:t xml:space="preserve"> </w:t>
      </w:r>
      <w:r>
        <w:rPr>
          <w:spacing w:val="-1"/>
        </w:rPr>
        <w:t>as</w:t>
      </w:r>
      <w:r>
        <w:rPr>
          <w:spacing w:val="-13"/>
        </w:rPr>
        <w:t xml:space="preserve"> </w:t>
      </w:r>
      <w:r>
        <w:rPr>
          <w:spacing w:val="-3"/>
        </w:rPr>
        <w:t>floods,</w:t>
      </w:r>
      <w:r>
        <w:rPr>
          <w:spacing w:val="-2"/>
        </w:rPr>
        <w:t xml:space="preserve"> </w:t>
      </w:r>
      <w:r>
        <w:rPr>
          <w:spacing w:val="-3"/>
        </w:rPr>
        <w:t>areas</w:t>
      </w:r>
      <w:r>
        <w:rPr>
          <w:spacing w:val="51"/>
        </w:rPr>
        <w:t xml:space="preserve"> </w:t>
      </w:r>
      <w:r>
        <w:rPr>
          <w:spacing w:val="-3"/>
        </w:rPr>
        <w:t>susceptible</w:t>
      </w:r>
      <w:r>
        <w:rPr>
          <w:spacing w:val="-10"/>
        </w:rPr>
        <w:t xml:space="preserve"> </w:t>
      </w:r>
      <w:r>
        <w:t xml:space="preserve">to </w:t>
      </w:r>
      <w:r>
        <w:rPr>
          <w:spacing w:val="-3"/>
        </w:rPr>
        <w:t>piping</w:t>
      </w:r>
      <w:r>
        <w:t xml:space="preserve"> </w:t>
      </w:r>
      <w:r>
        <w:rPr>
          <w:spacing w:val="-4"/>
        </w:rPr>
        <w:t>shall</w:t>
      </w:r>
      <w:r>
        <w:t xml:space="preserve"> </w:t>
      </w:r>
      <w:r>
        <w:rPr>
          <w:spacing w:val="-1"/>
        </w:rPr>
        <w:t>be</w:t>
      </w:r>
      <w:r>
        <w:rPr>
          <w:spacing w:val="-10"/>
        </w:rPr>
        <w:t xml:space="preserve"> </w:t>
      </w:r>
      <w:r>
        <w:rPr>
          <w:spacing w:val="-3"/>
        </w:rPr>
        <w:t>inspected</w:t>
      </w:r>
      <w:r>
        <w:t xml:space="preserve"> </w:t>
      </w:r>
      <w:r>
        <w:rPr>
          <w:spacing w:val="-3"/>
        </w:rPr>
        <w:t>regularly so</w:t>
      </w:r>
      <w:r>
        <w:t xml:space="preserve"> </w:t>
      </w:r>
      <w:r>
        <w:rPr>
          <w:spacing w:val="-4"/>
        </w:rPr>
        <w:t>that</w:t>
      </w:r>
      <w:r>
        <w:rPr>
          <w:spacing w:val="-2"/>
        </w:rPr>
        <w:t xml:space="preserve"> </w:t>
      </w:r>
      <w:r>
        <w:rPr>
          <w:spacing w:val="-3"/>
        </w:rPr>
        <w:t>necessary</w:t>
      </w:r>
      <w:r>
        <w:rPr>
          <w:spacing w:val="-8"/>
        </w:rPr>
        <w:t xml:space="preserve"> </w:t>
      </w:r>
      <w:r>
        <w:rPr>
          <w:spacing w:val="-3"/>
        </w:rPr>
        <w:t>mitigating</w:t>
      </w:r>
      <w:r>
        <w:t xml:space="preserve"> </w:t>
      </w:r>
      <w:r>
        <w:rPr>
          <w:spacing w:val="-3"/>
        </w:rPr>
        <w:t>measures</w:t>
      </w:r>
      <w:r>
        <w:rPr>
          <w:spacing w:val="-8"/>
        </w:rPr>
        <w:t xml:space="preserve"> </w:t>
      </w:r>
      <w:r>
        <w:rPr>
          <w:spacing w:val="-3"/>
        </w:rPr>
        <w:t>can</w:t>
      </w:r>
      <w:r>
        <w:t xml:space="preserve"> </w:t>
      </w:r>
      <w:r>
        <w:rPr>
          <w:spacing w:val="-2"/>
        </w:rPr>
        <w:t>be</w:t>
      </w:r>
      <w:r>
        <w:rPr>
          <w:spacing w:val="87"/>
        </w:rPr>
        <w:t xml:space="preserve"> </w:t>
      </w:r>
      <w:r>
        <w:rPr>
          <w:spacing w:val="-2"/>
        </w:rPr>
        <w:t>taken</w:t>
      </w:r>
      <w:r>
        <w:t xml:space="preserve"> </w:t>
      </w:r>
      <w:r>
        <w:rPr>
          <w:spacing w:val="-4"/>
        </w:rPr>
        <w:t>without</w:t>
      </w:r>
      <w:r>
        <w:rPr>
          <w:spacing w:val="-2"/>
        </w:rPr>
        <w:t xml:space="preserve"> </w:t>
      </w:r>
      <w:r>
        <w:rPr>
          <w:spacing w:val="-3"/>
        </w:rPr>
        <w:t>delay.</w:t>
      </w:r>
      <w:r>
        <w:rPr>
          <w:spacing w:val="-6"/>
        </w:rPr>
        <w:t xml:space="preserve"> </w:t>
      </w:r>
      <w:r>
        <w:rPr>
          <w:spacing w:val="-3"/>
        </w:rPr>
        <w:t>Materials</w:t>
      </w:r>
      <w:r>
        <w:rPr>
          <w:spacing w:val="-13"/>
        </w:rPr>
        <w:t xml:space="preserve"> </w:t>
      </w:r>
      <w:r>
        <w:rPr>
          <w:spacing w:val="-1"/>
        </w:rPr>
        <w:t>for</w:t>
      </w:r>
      <w:r>
        <w:rPr>
          <w:spacing w:val="-3"/>
        </w:rPr>
        <w:t xml:space="preserve"> such</w:t>
      </w:r>
      <w:r>
        <w:rPr>
          <w:spacing w:val="-10"/>
        </w:rPr>
        <w:t xml:space="preserve"> </w:t>
      </w:r>
      <w:r>
        <w:rPr>
          <w:spacing w:val="-2"/>
        </w:rPr>
        <w:t>measures</w:t>
      </w:r>
      <w:r>
        <w:rPr>
          <w:spacing w:val="-8"/>
        </w:rPr>
        <w:t xml:space="preserve"> </w:t>
      </w:r>
      <w:r>
        <w:rPr>
          <w:spacing w:val="-4"/>
        </w:rPr>
        <w:t>shall</w:t>
      </w:r>
      <w:r>
        <w:t xml:space="preserve"> </w:t>
      </w:r>
      <w:r>
        <w:rPr>
          <w:spacing w:val="-4"/>
        </w:rPr>
        <w:t>be</w:t>
      </w:r>
      <w:r>
        <w:t xml:space="preserve"> </w:t>
      </w:r>
      <w:r>
        <w:rPr>
          <w:spacing w:val="-3"/>
        </w:rPr>
        <w:t>stored</w:t>
      </w:r>
      <w:r>
        <w:rPr>
          <w:spacing w:val="-10"/>
        </w:rPr>
        <w:t xml:space="preserve"> </w:t>
      </w:r>
      <w:r>
        <w:rPr>
          <w:spacing w:val="1"/>
        </w:rPr>
        <w:t>in</w:t>
      </w:r>
      <w:r>
        <w:rPr>
          <w:spacing w:val="-10"/>
        </w:rPr>
        <w:t xml:space="preserve"> </w:t>
      </w:r>
      <w:r>
        <w:rPr>
          <w:spacing w:val="-1"/>
        </w:rPr>
        <w:t>the</w:t>
      </w:r>
      <w:r>
        <w:rPr>
          <w:spacing w:val="-15"/>
        </w:rPr>
        <w:t xml:space="preserve"> </w:t>
      </w:r>
      <w:r>
        <w:rPr>
          <w:spacing w:val="-2"/>
        </w:rPr>
        <w:t>vicinity.</w:t>
      </w:r>
    </w:p>
    <w:p w:rsidR="000956A9" w:rsidRDefault="000956A9" w:rsidP="000956A9">
      <w:pPr>
        <w:pStyle w:val="BodyText"/>
      </w:pPr>
      <w:r>
        <w:rPr>
          <w:spacing w:val="-1"/>
        </w:rPr>
        <w:t>(3)P</w:t>
      </w:r>
      <w:r>
        <w:rPr>
          <w:spacing w:val="2"/>
        </w:rPr>
        <w:t xml:space="preserve"> </w:t>
      </w:r>
      <w:r>
        <w:rPr>
          <w:spacing w:val="-1"/>
        </w:rPr>
        <w:t>Failure</w:t>
      </w:r>
      <w:r>
        <w:t xml:space="preserve"> </w:t>
      </w:r>
      <w:r>
        <w:rPr>
          <w:spacing w:val="-1"/>
        </w:rPr>
        <w:t>by</w:t>
      </w:r>
      <w:r>
        <w:rPr>
          <w:spacing w:val="2"/>
        </w:rPr>
        <w:t xml:space="preserve"> </w:t>
      </w:r>
      <w:r>
        <w:rPr>
          <w:spacing w:val="-1"/>
        </w:rPr>
        <w:t>piping</w:t>
      </w:r>
      <w:r>
        <w:t xml:space="preserve"> </w:t>
      </w:r>
      <w:r>
        <w:rPr>
          <w:spacing w:val="-3"/>
        </w:rPr>
        <w:t>shall</w:t>
      </w:r>
      <w:r>
        <w:rPr>
          <w:spacing w:val="5"/>
        </w:rPr>
        <w:t xml:space="preserve"> </w:t>
      </w:r>
      <w:r>
        <w:rPr>
          <w:spacing w:val="-1"/>
        </w:rPr>
        <w:t>be</w:t>
      </w:r>
      <w:r>
        <w:t xml:space="preserve"> </w:t>
      </w:r>
      <w:r>
        <w:rPr>
          <w:spacing w:val="-2"/>
        </w:rPr>
        <w:t>prevented</w:t>
      </w:r>
      <w:r>
        <w:t xml:space="preserve"> </w:t>
      </w:r>
      <w:r>
        <w:rPr>
          <w:spacing w:val="-1"/>
        </w:rPr>
        <w:t>by</w:t>
      </w:r>
      <w:r>
        <w:rPr>
          <w:spacing w:val="-3"/>
        </w:rPr>
        <w:t xml:space="preserve"> </w:t>
      </w:r>
      <w:r>
        <w:rPr>
          <w:spacing w:val="-1"/>
        </w:rPr>
        <w:t>providing</w:t>
      </w:r>
      <w:r>
        <w:t xml:space="preserve"> </w:t>
      </w:r>
      <w:r>
        <w:rPr>
          <w:spacing w:val="-1"/>
        </w:rPr>
        <w:t>sufficient</w:t>
      </w:r>
      <w:r>
        <w:rPr>
          <w:spacing w:val="-2"/>
        </w:rPr>
        <w:t xml:space="preserve"> resistance</w:t>
      </w:r>
      <w:r>
        <w:t xml:space="preserve"> </w:t>
      </w:r>
      <w:r>
        <w:rPr>
          <w:spacing w:val="-2"/>
        </w:rPr>
        <w:t>against</w:t>
      </w:r>
      <w:r>
        <w:rPr>
          <w:spacing w:val="3"/>
        </w:rPr>
        <w:t xml:space="preserve"> </w:t>
      </w:r>
      <w:r>
        <w:rPr>
          <w:spacing w:val="-2"/>
        </w:rPr>
        <w:t>internal</w:t>
      </w:r>
      <w:r>
        <w:rPr>
          <w:spacing w:val="5"/>
        </w:rPr>
        <w:t xml:space="preserve"> </w:t>
      </w:r>
      <w:r>
        <w:rPr>
          <w:spacing w:val="-3"/>
        </w:rPr>
        <w:t>soil</w:t>
      </w:r>
      <w:r>
        <w:rPr>
          <w:spacing w:val="75"/>
        </w:rPr>
        <w:t xml:space="preserve"> </w:t>
      </w:r>
      <w:r>
        <w:rPr>
          <w:spacing w:val="-2"/>
        </w:rPr>
        <w:t>erosion</w:t>
      </w:r>
      <w:r>
        <w:t xml:space="preserve"> </w:t>
      </w:r>
      <w:r>
        <w:rPr>
          <w:spacing w:val="1"/>
        </w:rPr>
        <w:t>in</w:t>
      </w:r>
      <w:r>
        <w:t xml:space="preserve"> </w:t>
      </w:r>
      <w:r>
        <w:rPr>
          <w:spacing w:val="-1"/>
        </w:rPr>
        <w:t>the</w:t>
      </w:r>
      <w:r>
        <w:t xml:space="preserve"> </w:t>
      </w:r>
      <w:r>
        <w:rPr>
          <w:spacing w:val="-2"/>
        </w:rPr>
        <w:t>areas</w:t>
      </w:r>
      <w:r>
        <w:rPr>
          <w:spacing w:val="-3"/>
        </w:rPr>
        <w:t xml:space="preserve"> where</w:t>
      </w:r>
      <w:r>
        <w:rPr>
          <w:spacing w:val="5"/>
        </w:rPr>
        <w:t xml:space="preserve"> </w:t>
      </w:r>
      <w:r>
        <w:rPr>
          <w:spacing w:val="-2"/>
        </w:rPr>
        <w:t>water</w:t>
      </w:r>
      <w:r>
        <w:rPr>
          <w:spacing w:val="2"/>
        </w:rPr>
        <w:t xml:space="preserve"> </w:t>
      </w:r>
      <w:r>
        <w:rPr>
          <w:spacing w:val="-1"/>
        </w:rPr>
        <w:t>outflow</w:t>
      </w:r>
      <w:r>
        <w:rPr>
          <w:spacing w:val="-10"/>
        </w:rPr>
        <w:t xml:space="preserve"> </w:t>
      </w:r>
      <w:r>
        <w:t>may</w:t>
      </w:r>
      <w:r>
        <w:rPr>
          <w:spacing w:val="2"/>
        </w:rPr>
        <w:t xml:space="preserve"> </w:t>
      </w:r>
      <w:r>
        <w:rPr>
          <w:spacing w:val="-2"/>
        </w:rPr>
        <w:t>occur.</w:t>
      </w:r>
    </w:p>
    <w:p w:rsidR="000956A9" w:rsidRDefault="000956A9" w:rsidP="000956A9">
      <w:pPr>
        <w:pStyle w:val="BodyText"/>
      </w:pPr>
      <w:r>
        <w:rPr>
          <w:spacing w:val="-1"/>
        </w:rPr>
        <w:t>(4)</w:t>
      </w:r>
      <w:r>
        <w:rPr>
          <w:spacing w:val="2"/>
        </w:rPr>
        <w:t xml:space="preserve"> </w:t>
      </w:r>
      <w:r>
        <w:rPr>
          <w:spacing w:val="-1"/>
        </w:rPr>
        <w:t>Such</w:t>
      </w:r>
      <w:r>
        <w:t xml:space="preserve"> </w:t>
      </w:r>
      <w:r>
        <w:rPr>
          <w:spacing w:val="-1"/>
        </w:rPr>
        <w:t>failure</w:t>
      </w:r>
      <w:r>
        <w:t xml:space="preserve"> </w:t>
      </w:r>
      <w:r>
        <w:rPr>
          <w:spacing w:val="-1"/>
        </w:rPr>
        <w:t>can</w:t>
      </w:r>
      <w:r>
        <w:t xml:space="preserve"> </w:t>
      </w:r>
      <w:r>
        <w:rPr>
          <w:spacing w:val="-1"/>
        </w:rPr>
        <w:t>be</w:t>
      </w:r>
      <w:r>
        <w:t xml:space="preserve"> </w:t>
      </w:r>
      <w:r>
        <w:rPr>
          <w:spacing w:val="-2"/>
        </w:rPr>
        <w:t>prevented</w:t>
      </w:r>
      <w:r>
        <w:t xml:space="preserve"> </w:t>
      </w:r>
      <w:r>
        <w:rPr>
          <w:spacing w:val="-1"/>
        </w:rPr>
        <w:t>by</w:t>
      </w:r>
      <w:r>
        <w:rPr>
          <w:spacing w:val="-3"/>
        </w:rPr>
        <w:t xml:space="preserve"> </w:t>
      </w:r>
      <w:r>
        <w:rPr>
          <w:spacing w:val="-2"/>
        </w:rPr>
        <w:t>providing:</w:t>
      </w:r>
    </w:p>
    <w:p w:rsidR="000956A9" w:rsidRDefault="000956A9" w:rsidP="0019231C">
      <w:pPr>
        <w:pStyle w:val="BodyText"/>
        <w:widowControl w:val="0"/>
        <w:numPr>
          <w:ilvl w:val="0"/>
          <w:numId w:val="6"/>
        </w:numPr>
        <w:tabs>
          <w:tab w:val="left" w:pos="405"/>
        </w:tabs>
        <w:spacing w:line="288" w:lineRule="auto"/>
        <w:rPr>
          <w:spacing w:val="-1"/>
        </w:rPr>
      </w:pPr>
      <w:r>
        <w:rPr>
          <w:spacing w:val="-1"/>
        </w:rPr>
        <w:t>sufficient safety against failure by heave where the ground surface is horizontal;</w:t>
      </w:r>
    </w:p>
    <w:p w:rsidR="000956A9" w:rsidRDefault="000956A9" w:rsidP="0019231C">
      <w:pPr>
        <w:pStyle w:val="BodyText"/>
        <w:widowControl w:val="0"/>
        <w:numPr>
          <w:ilvl w:val="0"/>
          <w:numId w:val="6"/>
        </w:numPr>
        <w:tabs>
          <w:tab w:val="left" w:pos="405"/>
        </w:tabs>
        <w:spacing w:line="288" w:lineRule="auto"/>
        <w:rPr>
          <w:spacing w:val="-1"/>
        </w:rPr>
      </w:pPr>
      <w:r>
        <w:rPr>
          <w:spacing w:val="-1"/>
        </w:rPr>
        <w:t>sufficient stability of the surface layers in sloping ground (local slope stability).</w:t>
      </w:r>
    </w:p>
    <w:p w:rsidR="000956A9" w:rsidRDefault="000956A9" w:rsidP="000956A9">
      <w:pPr>
        <w:pStyle w:val="BodyText"/>
        <w:ind w:right="-2"/>
      </w:pPr>
      <w:r>
        <w:rPr>
          <w:spacing w:val="-1"/>
        </w:rPr>
        <w:t>(5)P</w:t>
      </w:r>
      <w:r>
        <w:rPr>
          <w:spacing w:val="-3"/>
        </w:rPr>
        <w:t xml:space="preserve"> </w:t>
      </w:r>
      <w:r>
        <w:t xml:space="preserve">When </w:t>
      </w:r>
      <w:r>
        <w:rPr>
          <w:spacing w:val="-2"/>
        </w:rPr>
        <w:t>determining</w:t>
      </w:r>
      <w:r>
        <w:t xml:space="preserve"> </w:t>
      </w:r>
      <w:r>
        <w:rPr>
          <w:spacing w:val="-1"/>
        </w:rPr>
        <w:t>the</w:t>
      </w:r>
      <w:r>
        <w:t xml:space="preserve"> </w:t>
      </w:r>
      <w:r>
        <w:rPr>
          <w:spacing w:val="-1"/>
        </w:rPr>
        <w:t>outflow</w:t>
      </w:r>
      <w:r>
        <w:t xml:space="preserve"> </w:t>
      </w:r>
      <w:r>
        <w:rPr>
          <w:spacing w:val="-1"/>
        </w:rPr>
        <w:t>hydraulic</w:t>
      </w:r>
      <w:r>
        <w:rPr>
          <w:spacing w:val="-3"/>
        </w:rPr>
        <w:t xml:space="preserve"> </w:t>
      </w:r>
      <w:r>
        <w:rPr>
          <w:spacing w:val="-1"/>
        </w:rPr>
        <w:t>conditions</w:t>
      </w:r>
      <w:r>
        <w:rPr>
          <w:spacing w:val="-8"/>
        </w:rPr>
        <w:t xml:space="preserve"> </w:t>
      </w:r>
      <w:r>
        <w:rPr>
          <w:spacing w:val="1"/>
        </w:rPr>
        <w:t>for</w:t>
      </w:r>
      <w:r>
        <w:rPr>
          <w:spacing w:val="-3"/>
        </w:rPr>
        <w:t xml:space="preserve"> </w:t>
      </w:r>
      <w:r>
        <w:rPr>
          <w:spacing w:val="-1"/>
        </w:rPr>
        <w:t>the</w:t>
      </w:r>
      <w:r>
        <w:t xml:space="preserve"> </w:t>
      </w:r>
      <w:r>
        <w:rPr>
          <w:spacing w:val="-1"/>
        </w:rPr>
        <w:t>verification</w:t>
      </w:r>
      <w:r>
        <w:t xml:space="preserve"> </w:t>
      </w:r>
      <w:r>
        <w:rPr>
          <w:spacing w:val="-4"/>
        </w:rPr>
        <w:t>of</w:t>
      </w:r>
      <w:r>
        <w:rPr>
          <w:spacing w:val="-2"/>
        </w:rPr>
        <w:t xml:space="preserve"> </w:t>
      </w:r>
      <w:r>
        <w:t xml:space="preserve">failure </w:t>
      </w:r>
      <w:r>
        <w:rPr>
          <w:spacing w:val="-1"/>
        </w:rPr>
        <w:t>by</w:t>
      </w:r>
      <w:r>
        <w:rPr>
          <w:spacing w:val="2"/>
        </w:rPr>
        <w:t xml:space="preserve"> </w:t>
      </w:r>
      <w:r>
        <w:rPr>
          <w:spacing w:val="-2"/>
        </w:rPr>
        <w:t>heave</w:t>
      </w:r>
      <w:r>
        <w:t xml:space="preserve"> </w:t>
      </w:r>
      <w:r>
        <w:rPr>
          <w:spacing w:val="-1"/>
        </w:rPr>
        <w:t>or</w:t>
      </w:r>
      <w:r>
        <w:rPr>
          <w:spacing w:val="2"/>
        </w:rPr>
        <w:t xml:space="preserve"> </w:t>
      </w:r>
      <w:r>
        <w:rPr>
          <w:spacing w:val="-4"/>
        </w:rPr>
        <w:t>of</w:t>
      </w:r>
      <w:r>
        <w:rPr>
          <w:spacing w:val="3"/>
        </w:rPr>
        <w:t xml:space="preserve"> </w:t>
      </w:r>
      <w:r>
        <w:rPr>
          <w:spacing w:val="-1"/>
        </w:rPr>
        <w:t>local</w:t>
      </w:r>
      <w:r>
        <w:t xml:space="preserve"> </w:t>
      </w:r>
      <w:r>
        <w:rPr>
          <w:spacing w:val="-2"/>
        </w:rPr>
        <w:t>slope</w:t>
      </w:r>
      <w:r>
        <w:t xml:space="preserve"> </w:t>
      </w:r>
      <w:r>
        <w:rPr>
          <w:spacing w:val="-1"/>
        </w:rPr>
        <w:t>stability,</w:t>
      </w:r>
      <w:r>
        <w:rPr>
          <w:spacing w:val="-2"/>
        </w:rPr>
        <w:t xml:space="preserve"> account</w:t>
      </w:r>
      <w:r>
        <w:rPr>
          <w:spacing w:val="3"/>
        </w:rPr>
        <w:t xml:space="preserve"> </w:t>
      </w:r>
      <w:r>
        <w:rPr>
          <w:spacing w:val="-2"/>
        </w:rPr>
        <w:t>shall</w:t>
      </w:r>
      <w:r>
        <w:t xml:space="preserve"> </w:t>
      </w:r>
      <w:r>
        <w:rPr>
          <w:spacing w:val="-1"/>
        </w:rPr>
        <w:t>be</w:t>
      </w:r>
      <w:r>
        <w:t xml:space="preserve"> </w:t>
      </w:r>
      <w:r>
        <w:rPr>
          <w:spacing w:val="-1"/>
        </w:rPr>
        <w:t>taken</w:t>
      </w:r>
      <w:r>
        <w:t xml:space="preserve"> </w:t>
      </w:r>
      <w:r>
        <w:rPr>
          <w:spacing w:val="-4"/>
        </w:rPr>
        <w:t>of</w:t>
      </w:r>
      <w:r>
        <w:rPr>
          <w:spacing w:val="-2"/>
        </w:rPr>
        <w:t xml:space="preserve"> </w:t>
      </w:r>
      <w:r>
        <w:rPr>
          <w:spacing w:val="-1"/>
        </w:rPr>
        <w:t>the</w:t>
      </w:r>
      <w:r>
        <w:t xml:space="preserve"> </w:t>
      </w:r>
      <w:r>
        <w:rPr>
          <w:spacing w:val="-1"/>
        </w:rPr>
        <w:t>fact</w:t>
      </w:r>
      <w:r>
        <w:rPr>
          <w:spacing w:val="3"/>
        </w:rPr>
        <w:t xml:space="preserve"> </w:t>
      </w:r>
      <w:r>
        <w:rPr>
          <w:spacing w:val="-1"/>
        </w:rPr>
        <w:t>that</w:t>
      </w:r>
      <w:r>
        <w:rPr>
          <w:spacing w:val="-6"/>
        </w:rPr>
        <w:t xml:space="preserve"> </w:t>
      </w:r>
      <w:r>
        <w:t>joints</w:t>
      </w:r>
      <w:r>
        <w:rPr>
          <w:spacing w:val="-3"/>
        </w:rPr>
        <w:t xml:space="preserve"> </w:t>
      </w:r>
      <w:r>
        <w:rPr>
          <w:spacing w:val="-1"/>
        </w:rPr>
        <w:t>or</w:t>
      </w:r>
      <w:r>
        <w:rPr>
          <w:spacing w:val="-3"/>
        </w:rPr>
        <w:t xml:space="preserve"> </w:t>
      </w:r>
      <w:r>
        <w:rPr>
          <w:spacing w:val="-1"/>
        </w:rPr>
        <w:t>interfaces</w:t>
      </w:r>
      <w:r>
        <w:rPr>
          <w:spacing w:val="-3"/>
        </w:rPr>
        <w:t xml:space="preserve"> </w:t>
      </w:r>
      <w:r>
        <w:rPr>
          <w:spacing w:val="-2"/>
        </w:rPr>
        <w:t>between</w:t>
      </w:r>
      <w:r>
        <w:t xml:space="preserve"> </w:t>
      </w:r>
      <w:r>
        <w:rPr>
          <w:spacing w:val="-1"/>
        </w:rPr>
        <w:t>the</w:t>
      </w:r>
      <w:r>
        <w:rPr>
          <w:spacing w:val="69"/>
        </w:rPr>
        <w:t xml:space="preserve"> </w:t>
      </w:r>
      <w:r>
        <w:rPr>
          <w:spacing w:val="-1"/>
        </w:rPr>
        <w:t>structure</w:t>
      </w:r>
      <w:r>
        <w:t xml:space="preserve"> </w:t>
      </w:r>
      <w:r>
        <w:rPr>
          <w:spacing w:val="-2"/>
        </w:rPr>
        <w:t>and</w:t>
      </w:r>
      <w:r>
        <w:t xml:space="preserve"> </w:t>
      </w:r>
      <w:r>
        <w:rPr>
          <w:spacing w:val="-1"/>
        </w:rPr>
        <w:t>the</w:t>
      </w:r>
      <w:r>
        <w:t xml:space="preserve"> </w:t>
      </w:r>
      <w:r>
        <w:rPr>
          <w:spacing w:val="-2"/>
        </w:rPr>
        <w:t>ground</w:t>
      </w:r>
      <w:r>
        <w:t xml:space="preserve"> </w:t>
      </w:r>
      <w:r>
        <w:rPr>
          <w:spacing w:val="-1"/>
        </w:rPr>
        <w:t>can</w:t>
      </w:r>
      <w:r>
        <w:t xml:space="preserve"> </w:t>
      </w:r>
      <w:r>
        <w:rPr>
          <w:spacing w:val="-2"/>
        </w:rPr>
        <w:t>become</w:t>
      </w:r>
      <w:r>
        <w:t xml:space="preserve"> </w:t>
      </w:r>
      <w:r>
        <w:rPr>
          <w:spacing w:val="-1"/>
        </w:rPr>
        <w:t>preferred</w:t>
      </w:r>
      <w:r>
        <w:t xml:space="preserve"> </w:t>
      </w:r>
      <w:r>
        <w:rPr>
          <w:spacing w:val="-3"/>
        </w:rPr>
        <w:t>seepage</w:t>
      </w:r>
      <w:r>
        <w:t xml:space="preserve"> </w:t>
      </w:r>
      <w:r>
        <w:rPr>
          <w:spacing w:val="-2"/>
        </w:rPr>
        <w:t>paths.</w:t>
      </w:r>
    </w:p>
    <w:p w:rsidR="000956A9" w:rsidRPr="009C7463" w:rsidRDefault="000956A9" w:rsidP="000956A9">
      <w:pPr>
        <w:spacing w:after="120"/>
        <w:rPr>
          <w:color w:val="FF0000"/>
          <w:lang w:val="en-GB"/>
        </w:rPr>
      </w:pPr>
      <w:r w:rsidRPr="009C7463">
        <w:rPr>
          <w:color w:val="FF0000"/>
          <w:lang w:val="en-GB"/>
        </w:rPr>
        <w:t xml:space="preserve">(6) A sample method for piping verifications is given in Annex HY.2 </w:t>
      </w:r>
    </w:p>
    <w:p w:rsidR="000956A9" w:rsidRDefault="000956A9" w:rsidP="000956A9">
      <w:pPr>
        <w:rPr>
          <w:rFonts w:cs="Arial"/>
          <w:lang w:val="en-GB"/>
        </w:rPr>
      </w:pPr>
    </w:p>
    <w:p w:rsidR="000956A9" w:rsidRDefault="000956A9" w:rsidP="000956A9"/>
    <w:p w:rsidR="000956A9" w:rsidRDefault="000956A9" w:rsidP="000956A9">
      <w:pPr>
        <w:pStyle w:val="Heading1"/>
        <w:tabs>
          <w:tab w:val="left" w:pos="400"/>
          <w:tab w:val="left" w:pos="432"/>
        </w:tabs>
        <w:overflowPunct w:val="0"/>
        <w:autoSpaceDE w:val="0"/>
        <w:autoSpaceDN w:val="0"/>
        <w:adjustRightInd w:val="0"/>
        <w:spacing w:before="120" w:line="240" w:lineRule="atLeast"/>
        <w:textAlignment w:val="baseline"/>
        <w:rPr>
          <w:sz w:val="24"/>
          <w:szCs w:val="24"/>
        </w:rPr>
      </w:pPr>
      <w:bookmarkStart w:id="18" w:name="_Toc88288938"/>
      <w:r>
        <w:rPr>
          <w:sz w:val="24"/>
          <w:szCs w:val="24"/>
        </w:rPr>
        <w:t>Section 12  Embankments</w:t>
      </w:r>
      <w:bookmarkEnd w:id="18"/>
    </w:p>
    <w:p w:rsidR="000956A9" w:rsidRDefault="000956A9" w:rsidP="000956A9">
      <w:pPr>
        <w:pStyle w:val="Heading2"/>
        <w:tabs>
          <w:tab w:val="left" w:pos="567"/>
        </w:tabs>
        <w:suppressAutoHyphens/>
        <w:overflowPunct w:val="0"/>
        <w:autoSpaceDE w:val="0"/>
        <w:autoSpaceDN w:val="0"/>
        <w:adjustRightInd w:val="0"/>
        <w:spacing w:before="120" w:line="240" w:lineRule="atLeast"/>
        <w:textAlignment w:val="baseline"/>
      </w:pPr>
      <w:r>
        <w:t xml:space="preserve">"12.3" </w:t>
      </w:r>
      <w:bookmarkStart w:id="19" w:name="_Toc88288941"/>
      <w:r>
        <w:t>Actions and design situations</w:t>
      </w:r>
      <w:bookmarkEnd w:id="19"/>
    </w:p>
    <w:p w:rsidR="000956A9" w:rsidRDefault="000956A9" w:rsidP="000956A9">
      <w:pPr>
        <w:rPr>
          <w:strike/>
          <w:color w:val="FF0000"/>
        </w:rPr>
      </w:pPr>
      <w:r>
        <w:rPr>
          <w:strike/>
          <w:color w:val="FF0000"/>
        </w:rPr>
        <w:t>(6) For shore embankments, the most unfavourable hydraulic conditions should be considered. These are normally steady seepage for the highest possible ground-water level and rapid draw-down of the free water level.</w:t>
      </w:r>
    </w:p>
    <w:p w:rsidR="000956A9" w:rsidRDefault="000956A9" w:rsidP="000956A9">
      <w:pPr>
        <w:rPr>
          <w:color w:val="FF0000"/>
        </w:rPr>
      </w:pPr>
      <w:r>
        <w:rPr>
          <w:color w:val="FF0000"/>
        </w:rPr>
        <w:t>(6)P For embankments subjected to variations in water level rapid drawdown of the free water level shall be considered.</w:t>
      </w:r>
    </w:p>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 w:rsidR="000956A9" w:rsidRDefault="000956A9" w:rsidP="000956A9">
      <w:pPr>
        <w:pStyle w:val="a2"/>
      </w:pPr>
      <w:r>
        <w:t>A.4</w:t>
      </w:r>
      <w:r>
        <w:tab/>
        <w:t>Partial factors for uplift limit state (UPL) verifications</w:t>
      </w:r>
    </w:p>
    <w:p w:rsidR="000956A9" w:rsidRDefault="000956A9" w:rsidP="000956A9">
      <w:pPr>
        <w:spacing w:line="240" w:lineRule="auto"/>
      </w:pPr>
      <w:r>
        <w:t>(1)P For the verification of uplift limit state (UPL) the following partial factors on actions (</w:t>
      </w:r>
      <w:r>
        <w:rPr>
          <w:i/>
        </w:rPr>
        <w:sym w:font="Symbol" w:char="F067"/>
      </w:r>
      <w:r>
        <w:rPr>
          <w:vertAlign w:val="subscript"/>
        </w:rPr>
        <w:t>F</w:t>
      </w:r>
      <w:r>
        <w:t>) shall be applied:</w:t>
      </w:r>
    </w:p>
    <w:p w:rsidR="000956A9" w:rsidRDefault="000956A9" w:rsidP="000956A9">
      <w:pPr>
        <w:pStyle w:val="Absatztrennzeile0"/>
        <w:rPr>
          <w:lang w:val="en-US"/>
        </w:rPr>
      </w:pPr>
    </w:p>
    <w:p w:rsidR="000956A9" w:rsidRPr="009C7463"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strike/>
          <w:color w:val="FF0000"/>
          <w:lang w:val="fr-FR"/>
        </w:rPr>
      </w:pPr>
      <w:r w:rsidRPr="009C7463">
        <w:rPr>
          <w:rFonts w:ascii="Symbol" w:hAnsi="Symbol"/>
          <w:i/>
          <w:strike/>
          <w:color w:val="FF0000"/>
          <w:lang w:val="fr-FR"/>
        </w:rPr>
        <w:t></w:t>
      </w:r>
      <w:r w:rsidRPr="009C7463">
        <w:rPr>
          <w:strike/>
          <w:color w:val="FF0000"/>
          <w:vertAlign w:val="subscript"/>
          <w:lang w:val="fr-FR"/>
        </w:rPr>
        <w:t>G;dst</w:t>
      </w:r>
      <w:r w:rsidRPr="009C7463">
        <w:rPr>
          <w:strike/>
          <w:color w:val="FF0000"/>
          <w:vertAlign w:val="subscript"/>
          <w:lang w:val="fr-FR"/>
        </w:rPr>
        <w:tab/>
      </w:r>
      <w:r w:rsidRPr="009C7463">
        <w:rPr>
          <w:strike/>
          <w:color w:val="FF0000"/>
          <w:lang w:val="fr-FR"/>
        </w:rPr>
        <w:t xml:space="preserve">on destabilising unfavourable permanent actions; </w:t>
      </w:r>
    </w:p>
    <w:p w:rsidR="000956A9" w:rsidRPr="009C7463"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color w:val="FF0000"/>
          <w:lang w:val="fr-FR"/>
        </w:rPr>
      </w:pPr>
      <w:r w:rsidRPr="009C7463">
        <w:rPr>
          <w:rFonts w:ascii="Symbol" w:hAnsi="Symbol"/>
          <w:i/>
          <w:color w:val="FF0000"/>
          <w:lang w:val="fr-FR"/>
        </w:rPr>
        <w:t></w:t>
      </w:r>
      <w:r w:rsidRPr="009C7463">
        <w:rPr>
          <w:color w:val="FF0000"/>
          <w:vertAlign w:val="subscript"/>
          <w:lang w:val="fr-FR"/>
        </w:rPr>
        <w:t>G;dst</w:t>
      </w:r>
      <w:r w:rsidRPr="009C7463">
        <w:rPr>
          <w:color w:val="FF0000"/>
          <w:vertAlign w:val="subscript"/>
          <w:lang w:val="fr-FR"/>
        </w:rPr>
        <w:tab/>
      </w:r>
      <w:r w:rsidRPr="009C7463">
        <w:rPr>
          <w:color w:val="FF0000"/>
          <w:lang w:val="fr-FR"/>
        </w:rPr>
        <w:t>on destabilising unfavourable permanent actions</w:t>
      </w:r>
      <w:r w:rsidRPr="009C7463">
        <w:rPr>
          <w:color w:val="FF0000"/>
        </w:rPr>
        <w:t xml:space="preserve"> not caused by water pressure</w:t>
      </w:r>
      <w:r w:rsidRPr="009C7463">
        <w:rPr>
          <w:color w:val="FF0000"/>
          <w:lang w:val="fr-FR"/>
        </w:rPr>
        <w:t xml:space="preserve">; </w:t>
      </w:r>
      <w:r w:rsidRPr="009C7463">
        <w:rPr>
          <w:color w:val="FF0000"/>
          <w:lang w:val="fr-FR"/>
        </w:rPr>
        <w:br/>
        <w:t xml:space="preserve">              there is no partial factor on the destabilising unfavourable permanent action of </w:t>
      </w:r>
      <w:r w:rsidRPr="009C7463">
        <w:rPr>
          <w:color w:val="FF0000"/>
          <w:lang w:val="fr-FR"/>
        </w:rPr>
        <w:br/>
        <w:t xml:space="preserve">              water pressure, for which design values are derived directly; </w:t>
      </w:r>
    </w:p>
    <w:p w:rsidR="000956A9" w:rsidRDefault="000956A9" w:rsidP="0019231C">
      <w:pPr>
        <w:numPr>
          <w:ilvl w:val="0"/>
          <w:numId w:val="8"/>
        </w:numPr>
        <w:tabs>
          <w:tab w:val="clear" w:pos="0"/>
          <w:tab w:val="num" w:pos="284"/>
          <w:tab w:val="left" w:pos="1134"/>
        </w:tabs>
        <w:overflowPunct w:val="0"/>
        <w:autoSpaceDE w:val="0"/>
        <w:autoSpaceDN w:val="0"/>
        <w:adjustRightInd w:val="0"/>
        <w:spacing w:after="240" w:line="240" w:lineRule="auto"/>
        <w:textAlignment w:val="baseline"/>
      </w:pPr>
      <w:r>
        <w:rPr>
          <w:rFonts w:ascii="Symbol" w:hAnsi="Symbol"/>
          <w:i/>
          <w:lang w:val="fr-FR"/>
        </w:rPr>
        <w:t></w:t>
      </w:r>
      <w:r>
        <w:rPr>
          <w:vertAlign w:val="subscript"/>
        </w:rPr>
        <w:t>G;stb</w:t>
      </w:r>
      <w:r>
        <w:rPr>
          <w:vertAlign w:val="subscript"/>
        </w:rPr>
        <w:tab/>
      </w:r>
      <w:r>
        <w:t>on stabilising favourable permanent actions</w:t>
      </w:r>
      <w:r>
        <w:rPr>
          <w:color w:val="7030A0"/>
        </w:rPr>
        <w:t xml:space="preserve"> </w:t>
      </w:r>
      <w:r w:rsidRPr="009C7463">
        <w:rPr>
          <w:color w:val="FF0000"/>
        </w:rPr>
        <w:t>not caused by water pressure;</w:t>
      </w:r>
    </w:p>
    <w:p w:rsidR="000956A9" w:rsidRDefault="000956A9" w:rsidP="0019231C">
      <w:pPr>
        <w:numPr>
          <w:ilvl w:val="0"/>
          <w:numId w:val="8"/>
        </w:numPr>
        <w:tabs>
          <w:tab w:val="clear" w:pos="0"/>
          <w:tab w:val="num" w:pos="284"/>
          <w:tab w:val="left" w:pos="1134"/>
        </w:tabs>
        <w:overflowPunct w:val="0"/>
        <w:autoSpaceDE w:val="0"/>
        <w:autoSpaceDN w:val="0"/>
        <w:adjustRightInd w:val="0"/>
        <w:spacing w:after="240" w:line="240" w:lineRule="auto"/>
        <w:textAlignment w:val="baseline"/>
      </w:pPr>
      <w:r>
        <w:rPr>
          <w:rFonts w:ascii="Symbol" w:hAnsi="Symbol"/>
          <w:i/>
          <w:lang w:val="fr-FR"/>
        </w:rPr>
        <w:t></w:t>
      </w:r>
      <w:r>
        <w:rPr>
          <w:vertAlign w:val="subscript"/>
        </w:rPr>
        <w:t>Q;dst</w:t>
      </w:r>
      <w:r>
        <w:rPr>
          <w:vertAlign w:val="subscript"/>
        </w:rPr>
        <w:tab/>
      </w:r>
      <w:r>
        <w:t>on destabilising unfavourable variable actions</w:t>
      </w:r>
      <w:r>
        <w:rPr>
          <w:color w:val="7030A0"/>
        </w:rPr>
        <w:t xml:space="preserve"> </w:t>
      </w:r>
      <w:r w:rsidRPr="009C7463">
        <w:rPr>
          <w:color w:val="FF0000"/>
        </w:rPr>
        <w:t>not caused by water pressure.</w:t>
      </w:r>
    </w:p>
    <w:p w:rsidR="000956A9" w:rsidRDefault="000956A9" w:rsidP="000956A9">
      <w:pPr>
        <w:pStyle w:val="Note"/>
        <w:ind w:left="142"/>
      </w:pPr>
      <w:r>
        <w:t xml:space="preserve">NOTE  The values to be ascribed to </w:t>
      </w:r>
      <w:r>
        <w:rPr>
          <w:rFonts w:ascii="Symbol" w:hAnsi="Symbol"/>
          <w:i/>
          <w:strike/>
          <w:color w:val="0070C0"/>
          <w:lang w:val="fr-FR"/>
        </w:rPr>
        <w:t></w:t>
      </w:r>
      <w:r>
        <w:rPr>
          <w:strike/>
          <w:color w:val="0070C0"/>
          <w:vertAlign w:val="subscript"/>
        </w:rPr>
        <w:t xml:space="preserve">G;dst </w:t>
      </w:r>
      <w:r>
        <w:rPr>
          <w:strike/>
          <w:color w:val="0070C0"/>
        </w:rPr>
        <w:t>,</w:t>
      </w:r>
      <w:r>
        <w:t xml:space="preserve"> </w:t>
      </w:r>
      <w:r>
        <w:rPr>
          <w:rFonts w:ascii="Symbol" w:hAnsi="Symbol"/>
          <w:i/>
          <w:color w:val="7030A0"/>
          <w:lang w:val="fr-FR"/>
        </w:rPr>
        <w:t></w:t>
      </w:r>
      <w:r>
        <w:rPr>
          <w:color w:val="7030A0"/>
          <w:vertAlign w:val="subscript"/>
        </w:rPr>
        <w:t xml:space="preserve">G;dst </w:t>
      </w:r>
      <w:r>
        <w:rPr>
          <w:color w:val="7030A0"/>
        </w:rPr>
        <w:t>,</w:t>
      </w:r>
      <w:r>
        <w:t xml:space="preserve"> </w:t>
      </w:r>
      <w:r>
        <w:rPr>
          <w:rFonts w:ascii="Symbol" w:hAnsi="Symbol"/>
          <w:i/>
          <w:lang w:val="fr-FR"/>
        </w:rPr>
        <w:t></w:t>
      </w:r>
      <w:r>
        <w:rPr>
          <w:vertAlign w:val="subscript"/>
        </w:rPr>
        <w:t>G;stb</w:t>
      </w:r>
      <w:r>
        <w:t xml:space="preserve"> and </w:t>
      </w:r>
      <w:r>
        <w:rPr>
          <w:rFonts w:ascii="Symbol" w:hAnsi="Symbol"/>
          <w:i/>
        </w:rPr>
        <w:t></w:t>
      </w:r>
      <w:r>
        <w:rPr>
          <w:vertAlign w:val="subscript"/>
        </w:rPr>
        <w:t>Q;dst</w:t>
      </w:r>
      <w:r>
        <w:t xml:space="preserve"> for use in a country may be found in its National annex to this standard. The recommended values are given in Table A.15.</w:t>
      </w:r>
    </w:p>
    <w:p w:rsidR="000956A9" w:rsidRDefault="000956A9" w:rsidP="000956A9">
      <w:pPr>
        <w:pStyle w:val="Tabletitle"/>
      </w:pPr>
      <w:r>
        <w:t>Table A.15 - Partial factors on actions (</w:t>
      </w:r>
      <w:r>
        <w:rPr>
          <w:i/>
        </w:rPr>
        <w:sym w:font="Symbol" w:char="F067"/>
      </w:r>
      <w:r>
        <w:rPr>
          <w:vertAlign w:val="subscript"/>
        </w:rPr>
        <w:t>F</w:t>
      </w:r>
      <w:r>
        <w:t>)</w:t>
      </w:r>
    </w:p>
    <w:tbl>
      <w:tblPr>
        <w:tblW w:w="0" w:type="auto"/>
        <w:tblInd w:w="20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61"/>
        <w:gridCol w:w="992"/>
        <w:gridCol w:w="1276"/>
      </w:tblGrid>
      <w:tr w:rsidR="000956A9" w:rsidTr="00961ED8">
        <w:tblPrEx>
          <w:tblCellMar>
            <w:top w:w="0" w:type="dxa"/>
            <w:bottom w:w="0" w:type="dxa"/>
          </w:tblCellMar>
        </w:tblPrEx>
        <w:trPr>
          <w:cantSplit/>
        </w:trPr>
        <w:tc>
          <w:tcPr>
            <w:tcW w:w="1961" w:type="dxa"/>
            <w:tcBorders>
              <w:top w:val="single" w:sz="6" w:space="0" w:color="auto"/>
              <w:left w:val="single" w:sz="6" w:space="0" w:color="auto"/>
            </w:tcBorders>
          </w:tcPr>
          <w:p w:rsidR="000956A9" w:rsidRDefault="000956A9" w:rsidP="00961ED8">
            <w:pPr>
              <w:spacing w:before="120" w:after="120"/>
              <w:rPr>
                <w:b/>
              </w:rPr>
            </w:pPr>
            <w:r>
              <w:rPr>
                <w:b/>
              </w:rPr>
              <w:t>Action</w:t>
            </w:r>
          </w:p>
        </w:tc>
        <w:tc>
          <w:tcPr>
            <w:tcW w:w="992" w:type="dxa"/>
            <w:tcBorders>
              <w:top w:val="single" w:sz="6" w:space="0" w:color="auto"/>
            </w:tcBorders>
          </w:tcPr>
          <w:p w:rsidR="000956A9" w:rsidRDefault="000956A9" w:rsidP="00961ED8">
            <w:pPr>
              <w:spacing w:before="120" w:after="120"/>
              <w:jc w:val="center"/>
              <w:rPr>
                <w:b/>
              </w:rPr>
            </w:pPr>
            <w:r>
              <w:rPr>
                <w:b/>
              </w:rPr>
              <w:t>Symbol</w:t>
            </w:r>
          </w:p>
        </w:tc>
        <w:tc>
          <w:tcPr>
            <w:tcW w:w="1276" w:type="dxa"/>
            <w:tcBorders>
              <w:top w:val="single" w:sz="6" w:space="0" w:color="auto"/>
              <w:right w:val="single" w:sz="6" w:space="0" w:color="auto"/>
            </w:tcBorders>
          </w:tcPr>
          <w:p w:rsidR="000956A9" w:rsidRDefault="000956A9" w:rsidP="00961ED8">
            <w:pPr>
              <w:spacing w:before="120" w:after="120"/>
              <w:jc w:val="center"/>
              <w:rPr>
                <w:b/>
              </w:rPr>
            </w:pPr>
            <w:r>
              <w:rPr>
                <w:b/>
              </w:rPr>
              <w:t>Value</w:t>
            </w:r>
          </w:p>
        </w:tc>
      </w:tr>
      <w:tr w:rsidR="000956A9" w:rsidTr="00961ED8">
        <w:tblPrEx>
          <w:tblCellMar>
            <w:top w:w="0" w:type="dxa"/>
            <w:bottom w:w="0" w:type="dxa"/>
          </w:tblCellMar>
        </w:tblPrEx>
        <w:trPr>
          <w:cantSplit/>
        </w:trPr>
        <w:tc>
          <w:tcPr>
            <w:tcW w:w="1961" w:type="dxa"/>
            <w:tcBorders>
              <w:top w:val="nil"/>
              <w:left w:val="single" w:sz="6" w:space="0" w:color="auto"/>
              <w:bottom w:val="single" w:sz="4" w:space="0" w:color="auto"/>
            </w:tcBorders>
          </w:tcPr>
          <w:p w:rsidR="000956A9" w:rsidRDefault="000956A9" w:rsidP="00961ED8">
            <w:pPr>
              <w:spacing w:before="120" w:after="120"/>
            </w:pPr>
            <w:r>
              <w:t>Permanent</w:t>
            </w:r>
          </w:p>
          <w:p w:rsidR="000956A9" w:rsidRDefault="000956A9" w:rsidP="00961ED8">
            <w:pPr>
              <w:spacing w:before="120" w:after="120"/>
              <w:rPr>
                <w:vertAlign w:val="superscript"/>
              </w:rPr>
            </w:pPr>
            <w:r>
              <w:t>Unfavourable</w:t>
            </w:r>
            <w:r>
              <w:rPr>
                <w:vertAlign w:val="superscript"/>
              </w:rPr>
              <w:t>a</w:t>
            </w:r>
          </w:p>
          <w:p w:rsidR="000956A9" w:rsidRDefault="000956A9" w:rsidP="00961ED8">
            <w:pPr>
              <w:spacing w:before="120" w:after="120"/>
            </w:pPr>
          </w:p>
          <w:p w:rsidR="000956A9" w:rsidRDefault="000956A9" w:rsidP="00961ED8">
            <w:pPr>
              <w:spacing w:before="120" w:after="120"/>
            </w:pPr>
            <w:r>
              <w:t>Favourable</w:t>
            </w:r>
            <w:r>
              <w:rPr>
                <w:vertAlign w:val="superscript"/>
              </w:rPr>
              <w:t>b</w:t>
            </w:r>
          </w:p>
        </w:tc>
        <w:tc>
          <w:tcPr>
            <w:tcW w:w="992" w:type="dxa"/>
            <w:tcBorders>
              <w:top w:val="nil"/>
              <w:bottom w:val="single" w:sz="4" w:space="0" w:color="auto"/>
            </w:tcBorders>
          </w:tcPr>
          <w:p w:rsidR="000956A9" w:rsidRDefault="000956A9" w:rsidP="00961ED8">
            <w:pPr>
              <w:spacing w:before="120" w:after="120"/>
              <w:jc w:val="center"/>
              <w:rPr>
                <w:i/>
              </w:rPr>
            </w:pPr>
          </w:p>
          <w:p w:rsidR="000956A9" w:rsidRDefault="000956A9" w:rsidP="00961ED8">
            <w:pPr>
              <w:spacing w:before="120" w:after="120"/>
              <w:jc w:val="center"/>
              <w:rPr>
                <w:i/>
                <w:vertAlign w:val="subscript"/>
                <w:lang w:val="nl-NL"/>
              </w:rPr>
            </w:pPr>
            <w:r>
              <w:rPr>
                <w:i/>
              </w:rPr>
              <w:sym w:font="Symbol" w:char="F067"/>
            </w:r>
            <w:r>
              <w:rPr>
                <w:vertAlign w:val="subscript"/>
                <w:lang w:val="nl-NL"/>
              </w:rPr>
              <w:t>G;dst</w:t>
            </w:r>
          </w:p>
          <w:p w:rsidR="000956A9" w:rsidRDefault="000956A9" w:rsidP="00961ED8">
            <w:pPr>
              <w:spacing w:before="120" w:after="120"/>
              <w:jc w:val="center"/>
              <w:rPr>
                <w:i/>
              </w:rPr>
            </w:pPr>
          </w:p>
          <w:p w:rsidR="000956A9" w:rsidRDefault="000956A9" w:rsidP="00961ED8">
            <w:pPr>
              <w:spacing w:before="120" w:after="120"/>
              <w:jc w:val="center"/>
              <w:rPr>
                <w:i/>
                <w:lang w:val="nl-NL"/>
              </w:rPr>
            </w:pPr>
            <w:r>
              <w:rPr>
                <w:i/>
              </w:rPr>
              <w:sym w:font="Symbol" w:char="F067"/>
            </w:r>
            <w:r>
              <w:rPr>
                <w:vertAlign w:val="subscript"/>
                <w:lang w:val="nl-NL"/>
              </w:rPr>
              <w:t>G;stb</w:t>
            </w:r>
          </w:p>
        </w:tc>
        <w:tc>
          <w:tcPr>
            <w:tcW w:w="1276" w:type="dxa"/>
            <w:tcBorders>
              <w:top w:val="nil"/>
              <w:bottom w:val="nil"/>
              <w:right w:val="single" w:sz="6" w:space="0" w:color="auto"/>
            </w:tcBorders>
          </w:tcPr>
          <w:p w:rsidR="000956A9" w:rsidRDefault="000956A9" w:rsidP="00961ED8">
            <w:pPr>
              <w:spacing w:before="120" w:after="120"/>
              <w:jc w:val="center"/>
              <w:rPr>
                <w:lang w:val="nl-NL"/>
              </w:rPr>
            </w:pPr>
          </w:p>
          <w:p w:rsidR="000956A9" w:rsidRPr="009C7463" w:rsidRDefault="000956A9" w:rsidP="00961ED8">
            <w:pPr>
              <w:spacing w:before="120" w:after="120"/>
              <w:jc w:val="center"/>
              <w:rPr>
                <w:color w:val="FF0000"/>
              </w:rPr>
            </w:pPr>
            <w:r w:rsidRPr="009C7463">
              <w:rPr>
                <w:strike/>
                <w:color w:val="FF0000"/>
              </w:rPr>
              <w:t xml:space="preserve">1,0 </w:t>
            </w:r>
            <w:r w:rsidRPr="009C7463">
              <w:rPr>
                <w:color w:val="FF0000"/>
              </w:rPr>
              <w:t xml:space="preserve"> -</w:t>
            </w:r>
          </w:p>
          <w:p w:rsidR="000956A9" w:rsidRDefault="000956A9" w:rsidP="00961ED8">
            <w:pPr>
              <w:spacing w:before="120" w:after="120"/>
              <w:jc w:val="center"/>
              <w:rPr>
                <w:color w:val="7030A0"/>
              </w:rPr>
            </w:pPr>
            <w:r>
              <w:rPr>
                <w:color w:val="7030A0"/>
              </w:rPr>
              <w:t>1,0</w:t>
            </w:r>
          </w:p>
          <w:p w:rsidR="000956A9" w:rsidRDefault="000956A9" w:rsidP="00961ED8">
            <w:pPr>
              <w:spacing w:before="120" w:after="120"/>
              <w:jc w:val="center"/>
            </w:pPr>
            <w:r>
              <w:t>0,9</w:t>
            </w:r>
          </w:p>
        </w:tc>
      </w:tr>
      <w:tr w:rsidR="000956A9" w:rsidTr="00961ED8">
        <w:tblPrEx>
          <w:tblCellMar>
            <w:top w:w="0" w:type="dxa"/>
            <w:bottom w:w="0" w:type="dxa"/>
          </w:tblCellMar>
        </w:tblPrEx>
        <w:trPr>
          <w:cantSplit/>
        </w:trPr>
        <w:tc>
          <w:tcPr>
            <w:tcW w:w="1961" w:type="dxa"/>
            <w:tcBorders>
              <w:top w:val="single" w:sz="4" w:space="0" w:color="auto"/>
              <w:left w:val="single" w:sz="4" w:space="0" w:color="auto"/>
              <w:bottom w:val="single" w:sz="4" w:space="0" w:color="auto"/>
            </w:tcBorders>
          </w:tcPr>
          <w:p w:rsidR="000956A9" w:rsidRDefault="000956A9" w:rsidP="00961ED8">
            <w:pPr>
              <w:spacing w:before="120" w:after="120"/>
            </w:pPr>
            <w:r>
              <w:t>Variable</w:t>
            </w:r>
          </w:p>
          <w:p w:rsidR="000956A9" w:rsidRDefault="000956A9" w:rsidP="00961ED8">
            <w:pPr>
              <w:spacing w:before="120" w:after="120"/>
            </w:pPr>
            <w:r>
              <w:t>Unfavourable</w:t>
            </w:r>
            <w:r>
              <w:rPr>
                <w:vertAlign w:val="superscript"/>
              </w:rPr>
              <w:t>a</w:t>
            </w:r>
          </w:p>
        </w:tc>
        <w:tc>
          <w:tcPr>
            <w:tcW w:w="992" w:type="dxa"/>
            <w:tcBorders>
              <w:top w:val="single" w:sz="4" w:space="0" w:color="auto"/>
              <w:bottom w:val="single" w:sz="4" w:space="0" w:color="auto"/>
              <w:right w:val="single" w:sz="4" w:space="0" w:color="auto"/>
            </w:tcBorders>
          </w:tcPr>
          <w:p w:rsidR="000956A9" w:rsidRDefault="000956A9" w:rsidP="00961ED8">
            <w:pPr>
              <w:spacing w:before="120" w:after="120"/>
              <w:jc w:val="center"/>
              <w:rPr>
                <w:i/>
              </w:rPr>
            </w:pPr>
          </w:p>
          <w:p w:rsidR="000956A9" w:rsidRDefault="000956A9" w:rsidP="00961ED8">
            <w:pPr>
              <w:spacing w:before="120" w:after="120"/>
              <w:jc w:val="center"/>
              <w:rPr>
                <w:i/>
              </w:rPr>
            </w:pPr>
            <w:r>
              <w:rPr>
                <w:i/>
              </w:rPr>
              <w:sym w:font="Symbol" w:char="F067"/>
            </w:r>
            <w:r>
              <w:rPr>
                <w:vertAlign w:val="subscript"/>
              </w:rPr>
              <w:t>Q;dst</w:t>
            </w:r>
          </w:p>
        </w:tc>
        <w:tc>
          <w:tcPr>
            <w:tcW w:w="1276" w:type="dxa"/>
            <w:tcBorders>
              <w:top w:val="single" w:sz="4" w:space="0" w:color="auto"/>
              <w:left w:val="single" w:sz="4" w:space="0" w:color="auto"/>
              <w:bottom w:val="single" w:sz="4" w:space="0" w:color="auto"/>
              <w:right w:val="single" w:sz="4" w:space="0" w:color="auto"/>
            </w:tcBorders>
          </w:tcPr>
          <w:p w:rsidR="000956A9" w:rsidRDefault="000956A9" w:rsidP="00961ED8">
            <w:pPr>
              <w:spacing w:before="120" w:after="120"/>
              <w:jc w:val="center"/>
            </w:pPr>
          </w:p>
          <w:p w:rsidR="000956A9" w:rsidRDefault="000956A9" w:rsidP="00961ED8">
            <w:pPr>
              <w:spacing w:before="120" w:after="120"/>
              <w:jc w:val="center"/>
            </w:pPr>
            <w:r>
              <w:t>1,</w:t>
            </w:r>
            <w:r>
              <w:rPr>
                <w:iCs/>
              </w:rPr>
              <w:t>5</w:t>
            </w:r>
          </w:p>
        </w:tc>
      </w:tr>
      <w:tr w:rsidR="000956A9" w:rsidTr="00961ED8">
        <w:tblPrEx>
          <w:tblCellMar>
            <w:top w:w="0" w:type="dxa"/>
            <w:bottom w:w="0" w:type="dxa"/>
          </w:tblCellMar>
        </w:tblPrEx>
        <w:trPr>
          <w:cantSplit/>
        </w:trPr>
        <w:tc>
          <w:tcPr>
            <w:tcW w:w="4229" w:type="dxa"/>
            <w:gridSpan w:val="3"/>
            <w:tcBorders>
              <w:top w:val="single" w:sz="4" w:space="0" w:color="auto"/>
              <w:left w:val="single" w:sz="4" w:space="0" w:color="auto"/>
              <w:bottom w:val="single" w:sz="4" w:space="0" w:color="auto"/>
              <w:right w:val="single" w:sz="4" w:space="0" w:color="auto"/>
            </w:tcBorders>
          </w:tcPr>
          <w:p w:rsidR="000956A9" w:rsidRDefault="000956A9" w:rsidP="00961ED8">
            <w:pPr>
              <w:pStyle w:val="FootnoteText"/>
              <w:tabs>
                <w:tab w:val="left" w:pos="377"/>
              </w:tabs>
              <w:spacing w:before="120" w:after="120"/>
            </w:pPr>
            <w:r>
              <w:rPr>
                <w:vertAlign w:val="superscript"/>
              </w:rPr>
              <w:lastRenderedPageBreak/>
              <w:t>a</w:t>
            </w:r>
            <w:r>
              <w:t xml:space="preserve"> </w:t>
            </w:r>
            <w:r>
              <w:tab/>
              <w:t xml:space="preserve">Destabilising; </w:t>
            </w:r>
          </w:p>
          <w:p w:rsidR="000956A9" w:rsidRDefault="000956A9" w:rsidP="00961ED8">
            <w:pPr>
              <w:pStyle w:val="FootnoteText"/>
              <w:tabs>
                <w:tab w:val="left" w:pos="377"/>
              </w:tabs>
              <w:spacing w:before="120" w:after="120"/>
            </w:pPr>
            <w:r>
              <w:rPr>
                <w:vertAlign w:val="superscript"/>
              </w:rPr>
              <w:t>b</w:t>
            </w:r>
            <w:r>
              <w:t xml:space="preserve"> </w:t>
            </w:r>
            <w:r>
              <w:tab/>
              <w:t>Stabilising</w:t>
            </w:r>
          </w:p>
        </w:tc>
      </w:tr>
    </w:tbl>
    <w:p w:rsidR="000956A9" w:rsidRDefault="000956A9" w:rsidP="000956A9">
      <w:pPr>
        <w:spacing w:line="240" w:lineRule="auto"/>
      </w:pPr>
    </w:p>
    <w:p w:rsidR="000956A9" w:rsidRDefault="000956A9" w:rsidP="000956A9">
      <w:pPr>
        <w:spacing w:after="120"/>
      </w:pPr>
      <w:r>
        <w:t>(2)P For the verification of uplift limit state (UPL) the following partial factors shall be applied when including resistances:</w:t>
      </w:r>
    </w:p>
    <w:p w:rsidR="000956A9" w:rsidRDefault="000956A9" w:rsidP="0019231C">
      <w:pPr>
        <w:pStyle w:val="ListBullet"/>
        <w:numPr>
          <w:ilvl w:val="0"/>
          <w:numId w:val="6"/>
        </w:numPr>
        <w:tabs>
          <w:tab w:val="left" w:pos="1134"/>
        </w:tabs>
        <w:rPr>
          <w:sz w:val="22"/>
          <w:szCs w:val="22"/>
        </w:rPr>
      </w:pPr>
      <w:r>
        <w:rPr>
          <w:i/>
          <w:iCs/>
        </w:rPr>
        <w:sym w:font="Symbol" w:char="F067"/>
      </w:r>
      <w:r>
        <w:rPr>
          <w:vertAlign w:val="subscript"/>
        </w:rPr>
        <w:sym w:font="Symbol" w:char="F06A"/>
      </w:r>
      <w:r>
        <w:rPr>
          <w:vertAlign w:val="subscript"/>
        </w:rPr>
        <w:t>’</w:t>
      </w:r>
      <w:r>
        <w:t xml:space="preserve"> </w:t>
      </w:r>
      <w:r>
        <w:tab/>
      </w:r>
      <w:r>
        <w:rPr>
          <w:sz w:val="22"/>
          <w:szCs w:val="22"/>
        </w:rPr>
        <w:t>on the tangent of the angle of shearing resistance;</w:t>
      </w:r>
    </w:p>
    <w:p w:rsidR="000956A9" w:rsidRDefault="000956A9" w:rsidP="0019231C">
      <w:pPr>
        <w:pStyle w:val="ListBullet"/>
        <w:numPr>
          <w:ilvl w:val="0"/>
          <w:numId w:val="6"/>
        </w:numPr>
        <w:tabs>
          <w:tab w:val="left" w:pos="1134"/>
        </w:tabs>
        <w:rPr>
          <w:sz w:val="22"/>
          <w:szCs w:val="22"/>
        </w:rPr>
      </w:pPr>
      <w:r>
        <w:rPr>
          <w:i/>
          <w:iCs/>
        </w:rPr>
        <w:sym w:font="Symbol" w:char="F067"/>
      </w:r>
      <w:r>
        <w:rPr>
          <w:vertAlign w:val="subscript"/>
        </w:rPr>
        <w:t>c’</w:t>
      </w:r>
      <w:r>
        <w:tab/>
      </w:r>
      <w:r>
        <w:rPr>
          <w:sz w:val="22"/>
          <w:szCs w:val="22"/>
        </w:rPr>
        <w:t>on effective cohesion;</w:t>
      </w:r>
    </w:p>
    <w:p w:rsidR="000956A9" w:rsidRDefault="000956A9" w:rsidP="0019231C">
      <w:pPr>
        <w:numPr>
          <w:ilvl w:val="0"/>
          <w:numId w:val="9"/>
        </w:numPr>
        <w:tabs>
          <w:tab w:val="clear" w:pos="0"/>
          <w:tab w:val="num" w:pos="284"/>
          <w:tab w:val="left" w:pos="1080"/>
        </w:tabs>
        <w:overflowPunct w:val="0"/>
        <w:autoSpaceDE w:val="0"/>
        <w:autoSpaceDN w:val="0"/>
        <w:adjustRightInd w:val="0"/>
        <w:spacing w:after="240" w:line="220" w:lineRule="atLeast"/>
        <w:textAlignment w:val="baseline"/>
      </w:pPr>
      <w:r>
        <w:rPr>
          <w:i/>
        </w:rPr>
        <w:sym w:font="Symbol" w:char="F067"/>
      </w:r>
      <w:r>
        <w:rPr>
          <w:vertAlign w:val="subscript"/>
        </w:rPr>
        <w:t xml:space="preserve">cu </w:t>
      </w:r>
      <w:r>
        <w:rPr>
          <w:vertAlign w:val="subscript"/>
        </w:rPr>
        <w:tab/>
      </w:r>
      <w:r>
        <w:t>on undrained shear strength;</w:t>
      </w:r>
    </w:p>
    <w:p w:rsidR="000956A9" w:rsidRDefault="000956A9" w:rsidP="0019231C">
      <w:pPr>
        <w:numPr>
          <w:ilvl w:val="0"/>
          <w:numId w:val="9"/>
        </w:numPr>
        <w:tabs>
          <w:tab w:val="clear" w:pos="0"/>
          <w:tab w:val="num" w:pos="284"/>
          <w:tab w:val="left" w:pos="1080"/>
        </w:tabs>
        <w:overflowPunct w:val="0"/>
        <w:autoSpaceDE w:val="0"/>
        <w:autoSpaceDN w:val="0"/>
        <w:adjustRightInd w:val="0"/>
        <w:spacing w:after="240" w:line="220" w:lineRule="atLeast"/>
        <w:textAlignment w:val="baseline"/>
      </w:pPr>
      <w:r>
        <w:rPr>
          <w:i/>
        </w:rPr>
        <w:sym w:font="Symbol" w:char="F067"/>
      </w:r>
      <w:r>
        <w:rPr>
          <w:vertAlign w:val="subscript"/>
        </w:rPr>
        <w:t>s;t</w:t>
      </w:r>
      <w:r>
        <w:tab/>
        <w:t>on tensile pile resistance;</w:t>
      </w:r>
    </w:p>
    <w:p w:rsidR="000956A9" w:rsidRDefault="000956A9" w:rsidP="0019231C">
      <w:pPr>
        <w:numPr>
          <w:ilvl w:val="0"/>
          <w:numId w:val="9"/>
        </w:numPr>
        <w:tabs>
          <w:tab w:val="clear" w:pos="0"/>
          <w:tab w:val="num" w:pos="284"/>
          <w:tab w:val="left" w:pos="1080"/>
        </w:tabs>
        <w:overflowPunct w:val="0"/>
        <w:autoSpaceDE w:val="0"/>
        <w:autoSpaceDN w:val="0"/>
        <w:adjustRightInd w:val="0"/>
        <w:spacing w:after="240" w:line="220" w:lineRule="atLeast"/>
        <w:textAlignment w:val="baseline"/>
      </w:pPr>
      <w:r>
        <w:rPr>
          <w:i/>
        </w:rPr>
        <w:sym w:font="Symbol" w:char="F067"/>
      </w:r>
      <w:r>
        <w:rPr>
          <w:vertAlign w:val="subscript"/>
        </w:rPr>
        <w:t>a</w:t>
      </w:r>
      <w:r>
        <w:rPr>
          <w:vertAlign w:val="subscript"/>
        </w:rPr>
        <w:tab/>
      </w:r>
      <w:r>
        <w:t>on anchorage resistance.</w:t>
      </w:r>
    </w:p>
    <w:p w:rsidR="000956A9" w:rsidRDefault="000956A9" w:rsidP="000956A9">
      <w:pPr>
        <w:pStyle w:val="Note"/>
        <w:ind w:left="142"/>
        <w:rPr>
          <w:sz w:val="20"/>
        </w:rPr>
      </w:pPr>
      <w:r>
        <w:rPr>
          <w:sz w:val="20"/>
        </w:rPr>
        <w:t>NOTE</w:t>
      </w:r>
      <w:r>
        <w:rPr>
          <w:sz w:val="20"/>
        </w:rPr>
        <w:tab/>
        <w:t xml:space="preserve">The values to be ascribed to </w:t>
      </w:r>
      <w:r>
        <w:rPr>
          <w:i/>
          <w:sz w:val="20"/>
        </w:rPr>
        <w:sym w:font="Symbol" w:char="F067"/>
      </w:r>
      <w:r>
        <w:rPr>
          <w:sz w:val="20"/>
          <w:vertAlign w:val="subscript"/>
        </w:rPr>
        <w:sym w:font="Symbol" w:char="F06A"/>
      </w:r>
      <w:r>
        <w:rPr>
          <w:sz w:val="20"/>
          <w:vertAlign w:val="subscript"/>
        </w:rPr>
        <w:t>’</w:t>
      </w:r>
      <w:r>
        <w:rPr>
          <w:sz w:val="20"/>
        </w:rPr>
        <w:t xml:space="preserve">, </w:t>
      </w:r>
      <w:r>
        <w:rPr>
          <w:rFonts w:ascii="Symbol" w:hAnsi="Symbol"/>
          <w:i/>
          <w:sz w:val="20"/>
          <w:lang w:val="fr-FR"/>
        </w:rPr>
        <w:t></w:t>
      </w:r>
      <w:r>
        <w:rPr>
          <w:sz w:val="20"/>
          <w:vertAlign w:val="subscript"/>
        </w:rPr>
        <w:t>c’</w:t>
      </w:r>
      <w:r>
        <w:rPr>
          <w:sz w:val="20"/>
        </w:rPr>
        <w:t xml:space="preserve">, </w:t>
      </w:r>
      <w:r>
        <w:rPr>
          <w:rFonts w:ascii="Symbol" w:hAnsi="Symbol"/>
          <w:i/>
          <w:sz w:val="20"/>
          <w:lang w:val="fr-FR"/>
        </w:rPr>
        <w:t></w:t>
      </w:r>
      <w:r>
        <w:rPr>
          <w:sz w:val="20"/>
          <w:vertAlign w:val="subscript"/>
        </w:rPr>
        <w:t>cu</w:t>
      </w:r>
      <w:r>
        <w:rPr>
          <w:sz w:val="20"/>
        </w:rPr>
        <w:t xml:space="preserve">, </w:t>
      </w:r>
      <w:r>
        <w:rPr>
          <w:rFonts w:ascii="Symbol" w:hAnsi="Symbol"/>
          <w:i/>
          <w:sz w:val="20"/>
          <w:lang w:val="fr-FR"/>
        </w:rPr>
        <w:t></w:t>
      </w:r>
      <w:r>
        <w:rPr>
          <w:sz w:val="20"/>
          <w:vertAlign w:val="subscript"/>
        </w:rPr>
        <w:t>s;t</w:t>
      </w:r>
      <w:r>
        <w:rPr>
          <w:sz w:val="20"/>
        </w:rPr>
        <w:t xml:space="preserve">, and </w:t>
      </w:r>
      <w:r>
        <w:rPr>
          <w:rFonts w:ascii="Symbol" w:hAnsi="Symbol"/>
          <w:i/>
          <w:sz w:val="20"/>
        </w:rPr>
        <w:t></w:t>
      </w:r>
      <w:r>
        <w:rPr>
          <w:rFonts w:cs="Arial"/>
          <w:sz w:val="20"/>
          <w:vertAlign w:val="subscript"/>
        </w:rPr>
        <w:t>a</w:t>
      </w:r>
      <w:r>
        <w:rPr>
          <w:sz w:val="20"/>
        </w:rPr>
        <w:t xml:space="preserve"> for use in a country may be found in its National annex to this standard. The recommended values are given in Table A.16.</w:t>
      </w:r>
    </w:p>
    <w:p w:rsidR="000956A9" w:rsidRDefault="000956A9" w:rsidP="000956A9">
      <w:pPr>
        <w:pStyle w:val="Tabletitle"/>
      </w:pPr>
      <w:r>
        <w:t xml:space="preserve">Table A.16 - Partial factors for soil parameters  and resistances </w:t>
      </w: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10"/>
        <w:gridCol w:w="1134"/>
        <w:gridCol w:w="992"/>
      </w:tblGrid>
      <w:tr w:rsidR="000956A9" w:rsidTr="00961ED8">
        <w:tblPrEx>
          <w:tblCellMar>
            <w:top w:w="0" w:type="dxa"/>
            <w:bottom w:w="0" w:type="dxa"/>
          </w:tblCellMar>
        </w:tblPrEx>
        <w:trPr>
          <w:cantSplit/>
          <w:jc w:val="center"/>
        </w:trPr>
        <w:tc>
          <w:tcPr>
            <w:tcW w:w="2410" w:type="dxa"/>
            <w:tcBorders>
              <w:top w:val="single" w:sz="6" w:space="0" w:color="auto"/>
              <w:left w:val="single" w:sz="6" w:space="0" w:color="auto"/>
            </w:tcBorders>
          </w:tcPr>
          <w:p w:rsidR="000956A9" w:rsidRDefault="000956A9" w:rsidP="00961ED8">
            <w:pPr>
              <w:spacing w:before="120" w:after="120" w:line="240" w:lineRule="atLeast"/>
              <w:rPr>
                <w:b/>
              </w:rPr>
            </w:pPr>
            <w:r>
              <w:rPr>
                <w:b/>
              </w:rPr>
              <w:t xml:space="preserve">Soil parameter </w:t>
            </w:r>
            <w:r w:rsidRPr="009C7463">
              <w:rPr>
                <w:b/>
                <w:color w:val="FF0000"/>
              </w:rPr>
              <w:t>/</w:t>
            </w:r>
            <w:r w:rsidRPr="009C7463">
              <w:rPr>
                <w:b/>
                <w:color w:val="FF0000"/>
              </w:rPr>
              <w:br/>
              <w:t>resistances</w:t>
            </w:r>
          </w:p>
        </w:tc>
        <w:tc>
          <w:tcPr>
            <w:tcW w:w="1134" w:type="dxa"/>
            <w:tcBorders>
              <w:top w:val="single" w:sz="6" w:space="0" w:color="auto"/>
            </w:tcBorders>
          </w:tcPr>
          <w:p w:rsidR="000956A9" w:rsidRDefault="000956A9" w:rsidP="00961ED8">
            <w:pPr>
              <w:spacing w:before="120" w:after="120" w:line="240" w:lineRule="atLeast"/>
              <w:jc w:val="center"/>
              <w:rPr>
                <w:b/>
              </w:rPr>
            </w:pPr>
            <w:r>
              <w:rPr>
                <w:b/>
              </w:rPr>
              <w:t>Symbol</w:t>
            </w:r>
          </w:p>
        </w:tc>
        <w:tc>
          <w:tcPr>
            <w:tcW w:w="992" w:type="dxa"/>
            <w:tcBorders>
              <w:top w:val="single" w:sz="6" w:space="0" w:color="auto"/>
              <w:right w:val="single" w:sz="6" w:space="0" w:color="auto"/>
            </w:tcBorders>
          </w:tcPr>
          <w:p w:rsidR="000956A9" w:rsidRDefault="000956A9" w:rsidP="00961ED8">
            <w:pPr>
              <w:spacing w:before="120" w:after="120"/>
              <w:jc w:val="center"/>
              <w:rPr>
                <w:b/>
              </w:rPr>
            </w:pPr>
            <w:r>
              <w:rPr>
                <w:b/>
              </w:rPr>
              <w:t>Value</w:t>
            </w:r>
          </w:p>
        </w:tc>
      </w:tr>
      <w:tr w:rsidR="000956A9" w:rsidTr="00961ED8">
        <w:tblPrEx>
          <w:tblCellMar>
            <w:top w:w="0" w:type="dxa"/>
            <w:bottom w:w="0" w:type="dxa"/>
          </w:tblCellMar>
        </w:tblPrEx>
        <w:trPr>
          <w:cantSplit/>
          <w:jc w:val="center"/>
        </w:trPr>
        <w:tc>
          <w:tcPr>
            <w:tcW w:w="2410" w:type="dxa"/>
            <w:tcBorders>
              <w:left w:val="single" w:sz="6" w:space="0" w:color="auto"/>
            </w:tcBorders>
          </w:tcPr>
          <w:p w:rsidR="000956A9" w:rsidRDefault="000956A9" w:rsidP="00961ED8">
            <w:pPr>
              <w:spacing w:before="120" w:after="120"/>
            </w:pPr>
            <w:r>
              <w:t>Angle of shearing resistance</w:t>
            </w:r>
            <w:r>
              <w:rPr>
                <w:vertAlign w:val="superscript"/>
              </w:rPr>
              <w:t>a</w:t>
            </w:r>
          </w:p>
        </w:tc>
        <w:tc>
          <w:tcPr>
            <w:tcW w:w="1134" w:type="dxa"/>
          </w:tcPr>
          <w:p w:rsidR="000956A9" w:rsidRDefault="000956A9" w:rsidP="00961ED8">
            <w:pPr>
              <w:spacing w:before="120" w:after="120"/>
              <w:jc w:val="center"/>
              <w:rPr>
                <w:vertAlign w:val="superscript"/>
              </w:rPr>
            </w:pPr>
            <w:r>
              <w:rPr>
                <w:i/>
              </w:rPr>
              <w:sym w:font="Symbol" w:char="F067"/>
            </w:r>
            <w:r>
              <w:rPr>
                <w:vertAlign w:val="subscript"/>
              </w:rPr>
              <w:sym w:font="Symbol" w:char="F06A"/>
            </w:r>
            <w:r>
              <w:rPr>
                <w:vertAlign w:val="subscript"/>
              </w:rPr>
              <w:t>’</w:t>
            </w:r>
          </w:p>
        </w:tc>
        <w:tc>
          <w:tcPr>
            <w:tcW w:w="992" w:type="dxa"/>
            <w:tcBorders>
              <w:right w:val="single" w:sz="6" w:space="0" w:color="auto"/>
            </w:tcBorders>
          </w:tcPr>
          <w:p w:rsidR="000956A9" w:rsidRDefault="000956A9" w:rsidP="00961ED8">
            <w:pPr>
              <w:spacing w:before="120" w:after="120"/>
              <w:jc w:val="center"/>
            </w:pPr>
            <w:r>
              <w:t>1,25</w:t>
            </w:r>
          </w:p>
        </w:tc>
      </w:tr>
      <w:tr w:rsidR="000956A9" w:rsidTr="00961ED8">
        <w:tblPrEx>
          <w:tblCellMar>
            <w:top w:w="0" w:type="dxa"/>
            <w:bottom w:w="0" w:type="dxa"/>
          </w:tblCellMar>
        </w:tblPrEx>
        <w:trPr>
          <w:cantSplit/>
          <w:jc w:val="center"/>
        </w:trPr>
        <w:tc>
          <w:tcPr>
            <w:tcW w:w="2410" w:type="dxa"/>
            <w:tcBorders>
              <w:left w:val="single" w:sz="6" w:space="0" w:color="auto"/>
            </w:tcBorders>
          </w:tcPr>
          <w:p w:rsidR="000956A9" w:rsidRDefault="000956A9" w:rsidP="00961ED8">
            <w:pPr>
              <w:spacing w:before="120" w:after="120"/>
            </w:pPr>
            <w:r>
              <w:t>Effective cohesion</w:t>
            </w:r>
          </w:p>
        </w:tc>
        <w:tc>
          <w:tcPr>
            <w:tcW w:w="1134" w:type="dxa"/>
          </w:tcPr>
          <w:p w:rsidR="000956A9" w:rsidRDefault="000956A9" w:rsidP="00961ED8">
            <w:pPr>
              <w:spacing w:before="120" w:after="120"/>
              <w:jc w:val="center"/>
              <w:rPr>
                <w:vertAlign w:val="superscript"/>
              </w:rPr>
            </w:pPr>
            <w:r>
              <w:rPr>
                <w:i/>
              </w:rPr>
              <w:sym w:font="Symbol" w:char="F067"/>
            </w:r>
            <w:r>
              <w:rPr>
                <w:i/>
                <w:vertAlign w:val="subscript"/>
              </w:rPr>
              <w:t>c</w:t>
            </w:r>
            <w:r>
              <w:rPr>
                <w:vertAlign w:val="subscript"/>
              </w:rPr>
              <w:t>’</w:t>
            </w:r>
          </w:p>
        </w:tc>
        <w:tc>
          <w:tcPr>
            <w:tcW w:w="992" w:type="dxa"/>
            <w:tcBorders>
              <w:right w:val="single" w:sz="6" w:space="0" w:color="auto"/>
            </w:tcBorders>
          </w:tcPr>
          <w:p w:rsidR="000956A9" w:rsidRDefault="000956A9" w:rsidP="00961ED8">
            <w:pPr>
              <w:spacing w:before="120" w:after="120"/>
              <w:jc w:val="center"/>
            </w:pPr>
            <w:r>
              <w:t>1,25</w:t>
            </w:r>
          </w:p>
        </w:tc>
      </w:tr>
      <w:tr w:rsidR="000956A9" w:rsidTr="00961ED8">
        <w:tblPrEx>
          <w:tblCellMar>
            <w:top w:w="0" w:type="dxa"/>
            <w:bottom w:w="0" w:type="dxa"/>
          </w:tblCellMar>
        </w:tblPrEx>
        <w:trPr>
          <w:cantSplit/>
          <w:jc w:val="center"/>
        </w:trPr>
        <w:tc>
          <w:tcPr>
            <w:tcW w:w="2410" w:type="dxa"/>
            <w:tcBorders>
              <w:left w:val="single" w:sz="6" w:space="0" w:color="auto"/>
            </w:tcBorders>
          </w:tcPr>
          <w:p w:rsidR="000956A9" w:rsidRDefault="000956A9" w:rsidP="00961ED8">
            <w:pPr>
              <w:spacing w:before="120" w:after="120"/>
            </w:pPr>
            <w:r>
              <w:t>Undrained shear strength</w:t>
            </w:r>
          </w:p>
        </w:tc>
        <w:tc>
          <w:tcPr>
            <w:tcW w:w="1134" w:type="dxa"/>
          </w:tcPr>
          <w:p w:rsidR="000956A9" w:rsidRDefault="000956A9" w:rsidP="00961ED8">
            <w:pPr>
              <w:spacing w:before="120" w:after="120"/>
              <w:jc w:val="center"/>
              <w:rPr>
                <w:vertAlign w:val="subscript"/>
                <w:lang w:val="fr-FR"/>
              </w:rPr>
            </w:pPr>
            <w:r>
              <w:rPr>
                <w:i/>
              </w:rPr>
              <w:sym w:font="Symbol" w:char="F067"/>
            </w:r>
            <w:r>
              <w:rPr>
                <w:vertAlign w:val="subscript"/>
                <w:lang w:val="fr-FR"/>
              </w:rPr>
              <w:t>cu</w:t>
            </w:r>
          </w:p>
        </w:tc>
        <w:tc>
          <w:tcPr>
            <w:tcW w:w="992" w:type="dxa"/>
            <w:tcBorders>
              <w:right w:val="single" w:sz="6" w:space="0" w:color="auto"/>
            </w:tcBorders>
          </w:tcPr>
          <w:p w:rsidR="000956A9" w:rsidRDefault="000956A9" w:rsidP="00961ED8">
            <w:pPr>
              <w:spacing w:before="120" w:after="120"/>
              <w:jc w:val="center"/>
              <w:rPr>
                <w:lang w:val="fr-FR"/>
              </w:rPr>
            </w:pPr>
            <w:r>
              <w:rPr>
                <w:lang w:val="fr-FR"/>
              </w:rPr>
              <w:t>1,40</w:t>
            </w:r>
          </w:p>
        </w:tc>
      </w:tr>
      <w:tr w:rsidR="000956A9" w:rsidTr="00961ED8">
        <w:tblPrEx>
          <w:tblCellMar>
            <w:top w:w="0" w:type="dxa"/>
            <w:bottom w:w="0" w:type="dxa"/>
          </w:tblCellMar>
        </w:tblPrEx>
        <w:trPr>
          <w:cantSplit/>
          <w:jc w:val="center"/>
        </w:trPr>
        <w:tc>
          <w:tcPr>
            <w:tcW w:w="2410" w:type="dxa"/>
            <w:tcBorders>
              <w:left w:val="single" w:sz="6" w:space="0" w:color="auto"/>
              <w:bottom w:val="nil"/>
            </w:tcBorders>
          </w:tcPr>
          <w:p w:rsidR="000956A9" w:rsidRDefault="000956A9" w:rsidP="00961ED8">
            <w:pPr>
              <w:spacing w:before="120" w:after="120"/>
              <w:rPr>
                <w:lang w:val="fr-FR"/>
              </w:rPr>
            </w:pPr>
            <w:r>
              <w:rPr>
                <w:lang w:val="fr-FR"/>
              </w:rPr>
              <w:t>Tensile pile resistance</w:t>
            </w:r>
          </w:p>
        </w:tc>
        <w:tc>
          <w:tcPr>
            <w:tcW w:w="1134" w:type="dxa"/>
            <w:tcBorders>
              <w:bottom w:val="nil"/>
            </w:tcBorders>
          </w:tcPr>
          <w:p w:rsidR="000956A9" w:rsidRDefault="000956A9" w:rsidP="00961ED8">
            <w:pPr>
              <w:spacing w:before="120" w:after="120"/>
              <w:jc w:val="center"/>
              <w:rPr>
                <w:i/>
                <w:lang w:val="fr-FR"/>
              </w:rPr>
            </w:pPr>
            <w:r>
              <w:rPr>
                <w:i/>
              </w:rPr>
              <w:sym w:font="Symbol" w:char="F067"/>
            </w:r>
            <w:r>
              <w:rPr>
                <w:vertAlign w:val="subscript"/>
                <w:lang w:val="fr-FR"/>
              </w:rPr>
              <w:t>s;t</w:t>
            </w:r>
          </w:p>
        </w:tc>
        <w:tc>
          <w:tcPr>
            <w:tcW w:w="992" w:type="dxa"/>
            <w:tcBorders>
              <w:bottom w:val="nil"/>
              <w:right w:val="single" w:sz="6" w:space="0" w:color="auto"/>
            </w:tcBorders>
          </w:tcPr>
          <w:p w:rsidR="000956A9" w:rsidRDefault="000956A9" w:rsidP="00961ED8">
            <w:pPr>
              <w:spacing w:before="120" w:after="120"/>
              <w:jc w:val="center"/>
              <w:rPr>
                <w:lang w:val="fr-FR"/>
              </w:rPr>
            </w:pPr>
            <w:r>
              <w:rPr>
                <w:lang w:val="fr-FR"/>
              </w:rPr>
              <w:t>1,40</w:t>
            </w:r>
          </w:p>
        </w:tc>
      </w:tr>
      <w:tr w:rsidR="000956A9" w:rsidTr="00961ED8">
        <w:tblPrEx>
          <w:tblCellMar>
            <w:top w:w="0" w:type="dxa"/>
            <w:bottom w:w="0" w:type="dxa"/>
          </w:tblCellMar>
        </w:tblPrEx>
        <w:trPr>
          <w:cantSplit/>
          <w:jc w:val="center"/>
        </w:trPr>
        <w:tc>
          <w:tcPr>
            <w:tcW w:w="2410" w:type="dxa"/>
            <w:tcBorders>
              <w:top w:val="single" w:sz="4" w:space="0" w:color="auto"/>
              <w:left w:val="single" w:sz="4" w:space="0" w:color="auto"/>
              <w:bottom w:val="single" w:sz="4" w:space="0" w:color="auto"/>
            </w:tcBorders>
          </w:tcPr>
          <w:p w:rsidR="000956A9" w:rsidRDefault="000956A9" w:rsidP="00961ED8">
            <w:pPr>
              <w:spacing w:before="120" w:after="120"/>
              <w:rPr>
                <w:lang w:val="fr-FR"/>
              </w:rPr>
            </w:pPr>
            <w:r>
              <w:rPr>
                <w:lang w:val="fr-FR"/>
              </w:rPr>
              <w:t>Anchorage resistance</w:t>
            </w:r>
          </w:p>
        </w:tc>
        <w:tc>
          <w:tcPr>
            <w:tcW w:w="1134" w:type="dxa"/>
            <w:tcBorders>
              <w:top w:val="single" w:sz="4" w:space="0" w:color="auto"/>
              <w:bottom w:val="single" w:sz="4" w:space="0" w:color="auto"/>
            </w:tcBorders>
          </w:tcPr>
          <w:p w:rsidR="000956A9" w:rsidRDefault="000956A9" w:rsidP="00961ED8">
            <w:pPr>
              <w:spacing w:before="120" w:after="120"/>
              <w:jc w:val="center"/>
              <w:rPr>
                <w:i/>
              </w:rPr>
            </w:pPr>
            <w:r>
              <w:rPr>
                <w:i/>
              </w:rPr>
              <w:sym w:font="Symbol" w:char="F067"/>
            </w:r>
            <w:r>
              <w:rPr>
                <w:vertAlign w:val="subscript"/>
              </w:rPr>
              <w:t>a</w:t>
            </w:r>
          </w:p>
        </w:tc>
        <w:tc>
          <w:tcPr>
            <w:tcW w:w="992" w:type="dxa"/>
            <w:tcBorders>
              <w:top w:val="single" w:sz="4" w:space="0" w:color="auto"/>
              <w:bottom w:val="single" w:sz="4" w:space="0" w:color="auto"/>
              <w:right w:val="single" w:sz="4" w:space="0" w:color="auto"/>
            </w:tcBorders>
          </w:tcPr>
          <w:p w:rsidR="000956A9" w:rsidRDefault="000956A9" w:rsidP="00961ED8">
            <w:pPr>
              <w:spacing w:before="120" w:after="120"/>
              <w:jc w:val="center"/>
            </w:pPr>
            <w:r>
              <w:t>1,40</w:t>
            </w:r>
          </w:p>
        </w:tc>
      </w:tr>
      <w:tr w:rsidR="000956A9" w:rsidTr="00961ED8">
        <w:tblPrEx>
          <w:tblCellMar>
            <w:top w:w="0" w:type="dxa"/>
            <w:bottom w:w="0" w:type="dxa"/>
          </w:tblCellMar>
        </w:tblPrEx>
        <w:trPr>
          <w:cantSplit/>
          <w:jc w:val="center"/>
        </w:trPr>
        <w:tc>
          <w:tcPr>
            <w:tcW w:w="4536" w:type="dxa"/>
            <w:gridSpan w:val="3"/>
            <w:tcBorders>
              <w:top w:val="single" w:sz="4" w:space="0" w:color="auto"/>
              <w:left w:val="single" w:sz="4" w:space="0" w:color="auto"/>
              <w:bottom w:val="single" w:sz="4" w:space="0" w:color="auto"/>
              <w:right w:val="single" w:sz="4" w:space="0" w:color="auto"/>
            </w:tcBorders>
          </w:tcPr>
          <w:p w:rsidR="000956A9" w:rsidRDefault="000956A9" w:rsidP="00961ED8">
            <w:pPr>
              <w:pStyle w:val="FootnoteText"/>
              <w:tabs>
                <w:tab w:val="left" w:pos="312"/>
              </w:tabs>
              <w:spacing w:before="120" w:after="120"/>
              <w:jc w:val="both"/>
            </w:pPr>
            <w:r>
              <w:rPr>
                <w:vertAlign w:val="superscript"/>
              </w:rPr>
              <w:t>a</w:t>
            </w:r>
            <w:r>
              <w:t xml:space="preserve"> </w:t>
            </w:r>
            <w:r>
              <w:tab/>
              <w:t xml:space="preserve">This factor is applied to tan </w:t>
            </w:r>
            <w:r>
              <w:rPr>
                <w:i/>
              </w:rPr>
              <w:sym w:font="Symbol" w:char="F06A"/>
            </w:r>
            <w:r>
              <w:t>'</w:t>
            </w:r>
          </w:p>
        </w:tc>
      </w:tr>
    </w:tbl>
    <w:p w:rsidR="000956A9" w:rsidRDefault="000956A9" w:rsidP="000956A9"/>
    <w:p w:rsidR="000956A9" w:rsidRDefault="000956A9" w:rsidP="000956A9"/>
    <w:p w:rsidR="000956A9" w:rsidRDefault="000956A9" w:rsidP="000956A9"/>
    <w:p w:rsidR="000956A9" w:rsidRDefault="000956A9" w:rsidP="000956A9">
      <w:pPr>
        <w:pStyle w:val="a2"/>
      </w:pPr>
      <w:r>
        <w:lastRenderedPageBreak/>
        <w:t>A.5</w:t>
      </w:r>
      <w:r>
        <w:tab/>
        <w:t>Partial factors for hydraulic heave limit state (HYD) verification</w:t>
      </w:r>
    </w:p>
    <w:p w:rsidR="000956A9" w:rsidRDefault="000956A9" w:rsidP="000956A9">
      <w:pPr>
        <w:spacing w:line="240" w:lineRule="auto"/>
      </w:pPr>
      <w:r>
        <w:t>(1)P For the verification of hydraulic heave limit state (HYD) the following partial factors on actions (</w:t>
      </w:r>
      <w:r>
        <w:rPr>
          <w:i/>
        </w:rPr>
        <w:sym w:font="Symbol" w:char="F067"/>
      </w:r>
      <w:r>
        <w:rPr>
          <w:vertAlign w:val="subscript"/>
        </w:rPr>
        <w:t>F</w:t>
      </w:r>
      <w:r>
        <w:t>) shall be applied:</w:t>
      </w:r>
    </w:p>
    <w:p w:rsidR="000956A9" w:rsidRDefault="000956A9" w:rsidP="000956A9">
      <w:pPr>
        <w:pStyle w:val="Absatztrennzeile0"/>
        <w:rPr>
          <w:lang w:val="en-US"/>
        </w:rPr>
      </w:pPr>
    </w:p>
    <w:p w:rsidR="000956A9" w:rsidRPr="009C7463"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strike/>
          <w:color w:val="FF0000"/>
          <w:lang w:val="fr-FR"/>
        </w:rPr>
      </w:pPr>
      <w:r w:rsidRPr="009C7463">
        <w:rPr>
          <w:rFonts w:ascii="Symbol" w:hAnsi="Symbol"/>
          <w:i/>
          <w:strike/>
          <w:color w:val="FF0000"/>
          <w:lang w:val="fr-FR"/>
        </w:rPr>
        <w:t></w:t>
      </w:r>
      <w:r w:rsidRPr="009C7463">
        <w:rPr>
          <w:strike/>
          <w:color w:val="FF0000"/>
          <w:vertAlign w:val="subscript"/>
          <w:lang w:val="fr-FR"/>
        </w:rPr>
        <w:t>G;dst</w:t>
      </w:r>
      <w:r w:rsidRPr="009C7463">
        <w:rPr>
          <w:strike/>
          <w:color w:val="FF0000"/>
          <w:vertAlign w:val="subscript"/>
          <w:lang w:val="fr-FR"/>
        </w:rPr>
        <w:tab/>
      </w:r>
      <w:r w:rsidRPr="009C7463">
        <w:rPr>
          <w:strike/>
          <w:color w:val="FF0000"/>
          <w:lang w:val="fr-FR"/>
        </w:rPr>
        <w:t xml:space="preserve">on destabilising unfavourable permanent actions; </w:t>
      </w:r>
    </w:p>
    <w:p w:rsidR="000956A9" w:rsidRPr="009C7463"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i/>
          <w:color w:val="FF0000"/>
        </w:rPr>
      </w:pPr>
      <w:r w:rsidRPr="009C7463">
        <w:rPr>
          <w:rFonts w:ascii="Symbol" w:hAnsi="Symbol"/>
          <w:i/>
          <w:color w:val="FF0000"/>
          <w:lang w:val="fr-FR"/>
        </w:rPr>
        <w:t></w:t>
      </w:r>
      <w:r w:rsidRPr="009C7463">
        <w:rPr>
          <w:color w:val="FF0000"/>
          <w:vertAlign w:val="subscript"/>
          <w:lang w:val="fr-FR"/>
        </w:rPr>
        <w:t>G;dst</w:t>
      </w:r>
      <w:r w:rsidRPr="009C7463">
        <w:rPr>
          <w:color w:val="FF0000"/>
          <w:vertAlign w:val="subscript"/>
          <w:lang w:val="fr-FR"/>
        </w:rPr>
        <w:tab/>
      </w:r>
      <w:r w:rsidRPr="009C7463">
        <w:rPr>
          <w:color w:val="FF0000"/>
          <w:lang w:val="fr-FR"/>
        </w:rPr>
        <w:t xml:space="preserve">there is no partial factor on the destabilising unfavourable permanent action of </w:t>
      </w:r>
      <w:r w:rsidRPr="009C7463">
        <w:rPr>
          <w:color w:val="FF0000"/>
          <w:lang w:val="fr-FR"/>
        </w:rPr>
        <w:br/>
        <w:t xml:space="preserve">              seepage force</w:t>
      </w:r>
      <w:r w:rsidRPr="009C7463">
        <w:rPr>
          <w:color w:val="FF0000"/>
          <w:u w:val="single"/>
          <w:lang w:val="fr-FR"/>
        </w:rPr>
        <w:t>, for which design values are derived directly</w:t>
      </w:r>
      <w:r w:rsidRPr="009C7463">
        <w:rPr>
          <w:color w:val="FF0000"/>
          <w:lang w:val="fr-FR"/>
        </w:rPr>
        <w:t xml:space="preserve">;; </w:t>
      </w:r>
    </w:p>
    <w:p w:rsidR="000956A9"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pPr>
      <w:r>
        <w:rPr>
          <w:rFonts w:ascii="Symbol" w:hAnsi="Symbol"/>
          <w:i/>
          <w:lang w:val="fr-FR"/>
        </w:rPr>
        <w:t></w:t>
      </w:r>
      <w:r>
        <w:rPr>
          <w:vertAlign w:val="subscript"/>
        </w:rPr>
        <w:t>G;stb</w:t>
      </w:r>
      <w:r>
        <w:rPr>
          <w:vertAlign w:val="subscript"/>
        </w:rPr>
        <w:tab/>
      </w:r>
      <w:r>
        <w:t>on stabilising favourable permanent actions;</w:t>
      </w:r>
    </w:p>
    <w:p w:rsidR="000956A9" w:rsidRDefault="000956A9" w:rsidP="0019231C">
      <w:pPr>
        <w:numPr>
          <w:ilvl w:val="0"/>
          <w:numId w:val="7"/>
        </w:numPr>
        <w:tabs>
          <w:tab w:val="clear" w:pos="0"/>
          <w:tab w:val="num" w:pos="284"/>
          <w:tab w:val="left" w:pos="1134"/>
        </w:tabs>
        <w:overflowPunct w:val="0"/>
        <w:autoSpaceDE w:val="0"/>
        <w:autoSpaceDN w:val="0"/>
        <w:adjustRightInd w:val="0"/>
        <w:spacing w:after="240" w:line="240" w:lineRule="auto"/>
        <w:textAlignment w:val="baseline"/>
        <w:rPr>
          <w:color w:val="000000"/>
        </w:rPr>
      </w:pPr>
      <w:r>
        <w:rPr>
          <w:rFonts w:ascii="Symbol" w:hAnsi="Symbol"/>
          <w:i/>
          <w:color w:val="000000"/>
          <w:lang w:val="fr-FR"/>
        </w:rPr>
        <w:t></w:t>
      </w:r>
      <w:r>
        <w:rPr>
          <w:color w:val="000000"/>
          <w:vertAlign w:val="subscript"/>
        </w:rPr>
        <w:t>Q;dst</w:t>
      </w:r>
      <w:r>
        <w:rPr>
          <w:color w:val="000000"/>
          <w:vertAlign w:val="subscript"/>
        </w:rPr>
        <w:tab/>
      </w:r>
      <w:r>
        <w:rPr>
          <w:color w:val="000000"/>
        </w:rPr>
        <w:t>on destabilising unfavourable variable actions.</w:t>
      </w:r>
    </w:p>
    <w:p w:rsidR="000956A9" w:rsidRDefault="000956A9" w:rsidP="000956A9">
      <w:pPr>
        <w:pStyle w:val="Note"/>
        <w:ind w:left="142"/>
        <w:rPr>
          <w:sz w:val="20"/>
        </w:rPr>
      </w:pPr>
      <w:r>
        <w:rPr>
          <w:sz w:val="20"/>
        </w:rPr>
        <w:t xml:space="preserve">NOTE: The values to be ascribed to </w:t>
      </w:r>
      <w:r w:rsidRPr="009C7463">
        <w:rPr>
          <w:rFonts w:ascii="Symbol" w:hAnsi="Symbol"/>
          <w:i/>
          <w:strike/>
          <w:color w:val="FF0000"/>
          <w:sz w:val="20"/>
          <w:lang w:val="fr-FR"/>
        </w:rPr>
        <w:t></w:t>
      </w:r>
      <w:r w:rsidRPr="009C7463">
        <w:rPr>
          <w:strike/>
          <w:color w:val="FF0000"/>
          <w:sz w:val="20"/>
          <w:vertAlign w:val="subscript"/>
        </w:rPr>
        <w:t xml:space="preserve">G;dst </w:t>
      </w:r>
      <w:r w:rsidRPr="009C7463">
        <w:rPr>
          <w:strike/>
          <w:color w:val="FF0000"/>
          <w:sz w:val="20"/>
        </w:rPr>
        <w:t>,</w:t>
      </w:r>
      <w:r w:rsidRPr="009C7463">
        <w:rPr>
          <w:color w:val="FF0000"/>
          <w:sz w:val="20"/>
        </w:rPr>
        <w:t xml:space="preserve"> </w:t>
      </w:r>
      <w:r>
        <w:rPr>
          <w:rFonts w:ascii="Symbol" w:hAnsi="Symbol"/>
          <w:i/>
          <w:sz w:val="20"/>
          <w:lang w:val="fr-FR"/>
        </w:rPr>
        <w:t></w:t>
      </w:r>
      <w:r>
        <w:rPr>
          <w:sz w:val="20"/>
          <w:vertAlign w:val="subscript"/>
        </w:rPr>
        <w:t xml:space="preserve">G;stb </w:t>
      </w:r>
      <w:r>
        <w:rPr>
          <w:sz w:val="20"/>
        </w:rPr>
        <w:t xml:space="preserve"> and </w:t>
      </w:r>
      <w:r>
        <w:rPr>
          <w:rFonts w:ascii="Symbol" w:hAnsi="Symbol"/>
          <w:i/>
          <w:sz w:val="20"/>
        </w:rPr>
        <w:t></w:t>
      </w:r>
      <w:r>
        <w:rPr>
          <w:sz w:val="20"/>
          <w:vertAlign w:val="subscript"/>
        </w:rPr>
        <w:t>Q;dst</w:t>
      </w:r>
      <w:r>
        <w:rPr>
          <w:sz w:val="20"/>
        </w:rPr>
        <w:t xml:space="preserve"> for use in a country may be found in its National annex to EN 1990:2002. The recommended values are given in Table A.17.</w:t>
      </w:r>
    </w:p>
    <w:p w:rsidR="000956A9" w:rsidRDefault="000956A9" w:rsidP="000956A9">
      <w:pPr>
        <w:pStyle w:val="Tabletitle"/>
      </w:pPr>
      <w:r>
        <w:t>Table A.17 - Partial factors on actions (</w:t>
      </w:r>
      <w:r>
        <w:rPr>
          <w:i/>
        </w:rPr>
        <w:sym w:font="Symbol" w:char="F067"/>
      </w:r>
      <w:r>
        <w:rPr>
          <w:vertAlign w:val="subscript"/>
        </w:rPr>
        <w:t>F</w:t>
      </w:r>
      <w:r>
        <w:t>)</w:t>
      </w:r>
    </w:p>
    <w:tbl>
      <w:tblPr>
        <w:tblW w:w="0" w:type="auto"/>
        <w:tblInd w:w="20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61"/>
        <w:gridCol w:w="992"/>
        <w:gridCol w:w="1276"/>
      </w:tblGrid>
      <w:tr w:rsidR="000956A9" w:rsidTr="00961ED8">
        <w:tblPrEx>
          <w:tblCellMar>
            <w:top w:w="0" w:type="dxa"/>
            <w:bottom w:w="0" w:type="dxa"/>
          </w:tblCellMar>
        </w:tblPrEx>
        <w:trPr>
          <w:cantSplit/>
        </w:trPr>
        <w:tc>
          <w:tcPr>
            <w:tcW w:w="1961" w:type="dxa"/>
            <w:tcBorders>
              <w:top w:val="single" w:sz="6" w:space="0" w:color="auto"/>
              <w:left w:val="single" w:sz="6" w:space="0" w:color="auto"/>
            </w:tcBorders>
          </w:tcPr>
          <w:p w:rsidR="000956A9" w:rsidRDefault="000956A9" w:rsidP="00961ED8">
            <w:pPr>
              <w:spacing w:before="120" w:after="120"/>
              <w:rPr>
                <w:b/>
              </w:rPr>
            </w:pPr>
            <w:r>
              <w:rPr>
                <w:b/>
              </w:rPr>
              <w:t>Action</w:t>
            </w:r>
          </w:p>
        </w:tc>
        <w:tc>
          <w:tcPr>
            <w:tcW w:w="992" w:type="dxa"/>
            <w:tcBorders>
              <w:top w:val="single" w:sz="6" w:space="0" w:color="auto"/>
            </w:tcBorders>
          </w:tcPr>
          <w:p w:rsidR="000956A9" w:rsidRDefault="000956A9" w:rsidP="00961ED8">
            <w:pPr>
              <w:spacing w:before="120" w:after="120"/>
              <w:jc w:val="center"/>
              <w:rPr>
                <w:b/>
              </w:rPr>
            </w:pPr>
            <w:r>
              <w:rPr>
                <w:b/>
              </w:rPr>
              <w:t>Symbol</w:t>
            </w:r>
          </w:p>
        </w:tc>
        <w:tc>
          <w:tcPr>
            <w:tcW w:w="1276" w:type="dxa"/>
            <w:tcBorders>
              <w:top w:val="single" w:sz="6" w:space="0" w:color="auto"/>
              <w:bottom w:val="single" w:sz="6" w:space="0" w:color="auto"/>
              <w:right w:val="single" w:sz="6" w:space="0" w:color="auto"/>
            </w:tcBorders>
          </w:tcPr>
          <w:p w:rsidR="000956A9" w:rsidRDefault="000956A9" w:rsidP="00961ED8">
            <w:pPr>
              <w:spacing w:before="120" w:after="120"/>
              <w:jc w:val="center"/>
              <w:rPr>
                <w:b/>
              </w:rPr>
            </w:pPr>
            <w:r>
              <w:rPr>
                <w:b/>
              </w:rPr>
              <w:t>Value</w:t>
            </w:r>
          </w:p>
        </w:tc>
      </w:tr>
      <w:tr w:rsidR="000956A9" w:rsidTr="00961ED8">
        <w:tblPrEx>
          <w:tblCellMar>
            <w:top w:w="0" w:type="dxa"/>
            <w:bottom w:w="0" w:type="dxa"/>
          </w:tblCellMar>
        </w:tblPrEx>
        <w:trPr>
          <w:cantSplit/>
        </w:trPr>
        <w:tc>
          <w:tcPr>
            <w:tcW w:w="1961" w:type="dxa"/>
            <w:tcBorders>
              <w:top w:val="nil"/>
              <w:left w:val="single" w:sz="6" w:space="0" w:color="auto"/>
              <w:bottom w:val="single" w:sz="4" w:space="0" w:color="auto"/>
            </w:tcBorders>
          </w:tcPr>
          <w:p w:rsidR="000956A9" w:rsidRDefault="000956A9" w:rsidP="00961ED8">
            <w:pPr>
              <w:spacing w:before="120" w:after="120"/>
            </w:pPr>
            <w:r>
              <w:t>Permanent</w:t>
            </w:r>
          </w:p>
          <w:p w:rsidR="000956A9" w:rsidRDefault="000956A9" w:rsidP="00961ED8">
            <w:pPr>
              <w:spacing w:before="120" w:after="120"/>
              <w:rPr>
                <w:vertAlign w:val="superscript"/>
              </w:rPr>
            </w:pPr>
            <w:r>
              <w:t>Unfavourable</w:t>
            </w:r>
            <w:r>
              <w:rPr>
                <w:vertAlign w:val="superscript"/>
              </w:rPr>
              <w:t>a</w:t>
            </w:r>
          </w:p>
          <w:p w:rsidR="000956A9" w:rsidRDefault="000956A9" w:rsidP="00961ED8">
            <w:pPr>
              <w:spacing w:before="120" w:after="120"/>
            </w:pPr>
            <w:r>
              <w:t>Favourable</w:t>
            </w:r>
            <w:r>
              <w:rPr>
                <w:vertAlign w:val="superscript"/>
              </w:rPr>
              <w:t>b</w:t>
            </w:r>
          </w:p>
        </w:tc>
        <w:tc>
          <w:tcPr>
            <w:tcW w:w="992" w:type="dxa"/>
            <w:tcBorders>
              <w:top w:val="nil"/>
              <w:bottom w:val="single" w:sz="4" w:space="0" w:color="auto"/>
            </w:tcBorders>
          </w:tcPr>
          <w:p w:rsidR="000956A9" w:rsidRDefault="000956A9" w:rsidP="00961ED8">
            <w:pPr>
              <w:spacing w:before="120" w:after="120"/>
              <w:jc w:val="center"/>
            </w:pPr>
          </w:p>
          <w:p w:rsidR="000956A9" w:rsidRDefault="000956A9" w:rsidP="00961ED8">
            <w:pPr>
              <w:spacing w:before="120" w:after="120"/>
              <w:jc w:val="center"/>
              <w:rPr>
                <w:vertAlign w:val="subscript"/>
                <w:lang w:val="nl-NL"/>
              </w:rPr>
            </w:pPr>
            <w:r>
              <w:rPr>
                <w:i/>
              </w:rPr>
              <w:sym w:font="Symbol" w:char="F067"/>
            </w:r>
            <w:r>
              <w:rPr>
                <w:vertAlign w:val="subscript"/>
                <w:lang w:val="nl-NL"/>
              </w:rPr>
              <w:t>G;dst</w:t>
            </w:r>
          </w:p>
          <w:p w:rsidR="000956A9" w:rsidRDefault="000956A9" w:rsidP="00961ED8">
            <w:pPr>
              <w:spacing w:before="120" w:after="120"/>
              <w:jc w:val="center"/>
              <w:rPr>
                <w:lang w:val="nl-NL"/>
              </w:rPr>
            </w:pPr>
            <w:r>
              <w:rPr>
                <w:i/>
              </w:rPr>
              <w:sym w:font="Symbol" w:char="F067"/>
            </w:r>
            <w:r>
              <w:rPr>
                <w:vertAlign w:val="subscript"/>
                <w:lang w:val="nl-NL"/>
              </w:rPr>
              <w:t>G;stb</w:t>
            </w:r>
          </w:p>
        </w:tc>
        <w:tc>
          <w:tcPr>
            <w:tcW w:w="1276" w:type="dxa"/>
            <w:tcBorders>
              <w:top w:val="single" w:sz="6" w:space="0" w:color="auto"/>
              <w:bottom w:val="single" w:sz="4" w:space="0" w:color="auto"/>
              <w:right w:val="single" w:sz="4" w:space="0" w:color="auto"/>
            </w:tcBorders>
          </w:tcPr>
          <w:p w:rsidR="000956A9" w:rsidRDefault="000956A9" w:rsidP="00961ED8">
            <w:pPr>
              <w:spacing w:before="120" w:after="120"/>
              <w:jc w:val="center"/>
              <w:rPr>
                <w:lang w:val="nl-NL"/>
              </w:rPr>
            </w:pPr>
          </w:p>
          <w:p w:rsidR="000956A9" w:rsidRPr="009C7463" w:rsidRDefault="000956A9" w:rsidP="00961ED8">
            <w:pPr>
              <w:spacing w:before="120" w:after="120"/>
              <w:jc w:val="center"/>
              <w:rPr>
                <w:color w:val="FF0000"/>
              </w:rPr>
            </w:pPr>
            <w:r w:rsidRPr="009C7463">
              <w:rPr>
                <w:strike/>
                <w:color w:val="FF0000"/>
              </w:rPr>
              <w:t>1,35</w:t>
            </w:r>
            <w:r w:rsidRPr="009C7463">
              <w:rPr>
                <w:color w:val="FF0000"/>
              </w:rPr>
              <w:t xml:space="preserve"> -</w:t>
            </w:r>
          </w:p>
          <w:p w:rsidR="000956A9" w:rsidRDefault="000956A9" w:rsidP="00961ED8">
            <w:pPr>
              <w:spacing w:before="120" w:after="120"/>
              <w:jc w:val="center"/>
            </w:pPr>
            <w:r>
              <w:t>0,90</w:t>
            </w:r>
          </w:p>
        </w:tc>
      </w:tr>
      <w:tr w:rsidR="000956A9" w:rsidTr="00961ED8">
        <w:tblPrEx>
          <w:tblCellMar>
            <w:top w:w="0" w:type="dxa"/>
            <w:bottom w:w="0" w:type="dxa"/>
          </w:tblCellMar>
        </w:tblPrEx>
        <w:trPr>
          <w:cantSplit/>
        </w:trPr>
        <w:tc>
          <w:tcPr>
            <w:tcW w:w="1961" w:type="dxa"/>
            <w:tcBorders>
              <w:top w:val="single" w:sz="4" w:space="0" w:color="auto"/>
              <w:left w:val="single" w:sz="4" w:space="0" w:color="auto"/>
              <w:bottom w:val="single" w:sz="4" w:space="0" w:color="auto"/>
            </w:tcBorders>
          </w:tcPr>
          <w:p w:rsidR="000956A9" w:rsidRDefault="000956A9" w:rsidP="00961ED8">
            <w:pPr>
              <w:spacing w:before="120" w:after="120"/>
            </w:pPr>
            <w:r>
              <w:t>Variable</w:t>
            </w:r>
          </w:p>
          <w:p w:rsidR="000956A9" w:rsidRDefault="000956A9" w:rsidP="00961ED8">
            <w:pPr>
              <w:spacing w:before="120" w:after="120"/>
            </w:pPr>
            <w:r>
              <w:t>Unfavourable</w:t>
            </w:r>
            <w:r>
              <w:rPr>
                <w:vertAlign w:val="superscript"/>
              </w:rPr>
              <w:t>a</w:t>
            </w:r>
          </w:p>
        </w:tc>
        <w:tc>
          <w:tcPr>
            <w:tcW w:w="992" w:type="dxa"/>
            <w:tcBorders>
              <w:top w:val="single" w:sz="4" w:space="0" w:color="auto"/>
              <w:bottom w:val="single" w:sz="4" w:space="0" w:color="auto"/>
              <w:right w:val="single" w:sz="4" w:space="0" w:color="auto"/>
            </w:tcBorders>
          </w:tcPr>
          <w:p w:rsidR="000956A9" w:rsidRDefault="000956A9" w:rsidP="00961ED8">
            <w:pPr>
              <w:spacing w:before="120" w:after="120"/>
              <w:jc w:val="center"/>
            </w:pPr>
          </w:p>
          <w:p w:rsidR="000956A9" w:rsidRDefault="000956A9" w:rsidP="00961ED8">
            <w:pPr>
              <w:spacing w:before="120" w:after="120"/>
              <w:jc w:val="center"/>
            </w:pPr>
            <w:r>
              <w:rPr>
                <w:i/>
              </w:rPr>
              <w:sym w:font="Symbol" w:char="F067"/>
            </w:r>
            <w:r>
              <w:rPr>
                <w:vertAlign w:val="subscript"/>
              </w:rPr>
              <w:t>Q;dst</w:t>
            </w:r>
          </w:p>
        </w:tc>
        <w:tc>
          <w:tcPr>
            <w:tcW w:w="1276" w:type="dxa"/>
            <w:tcBorders>
              <w:top w:val="single" w:sz="4" w:space="0" w:color="auto"/>
              <w:left w:val="single" w:sz="4" w:space="0" w:color="auto"/>
              <w:bottom w:val="single" w:sz="4" w:space="0" w:color="auto"/>
              <w:right w:val="single" w:sz="4" w:space="0" w:color="auto"/>
            </w:tcBorders>
          </w:tcPr>
          <w:p w:rsidR="000956A9" w:rsidRDefault="000956A9" w:rsidP="00961ED8">
            <w:pPr>
              <w:spacing w:before="120" w:after="120"/>
              <w:jc w:val="center"/>
            </w:pPr>
          </w:p>
          <w:p w:rsidR="000956A9" w:rsidRDefault="000956A9" w:rsidP="00961ED8">
            <w:pPr>
              <w:spacing w:before="120" w:after="120"/>
              <w:jc w:val="center"/>
              <w:rPr>
                <w:lang w:val="fr-FR"/>
              </w:rPr>
            </w:pPr>
            <w:r>
              <w:rPr>
                <w:lang w:val="fr-FR"/>
              </w:rPr>
              <w:t>1,50</w:t>
            </w:r>
          </w:p>
        </w:tc>
      </w:tr>
      <w:tr w:rsidR="000956A9" w:rsidTr="00961ED8">
        <w:tblPrEx>
          <w:tblCellMar>
            <w:top w:w="0" w:type="dxa"/>
            <w:bottom w:w="0" w:type="dxa"/>
          </w:tblCellMar>
        </w:tblPrEx>
        <w:trPr>
          <w:cantSplit/>
        </w:trPr>
        <w:tc>
          <w:tcPr>
            <w:tcW w:w="4229" w:type="dxa"/>
            <w:gridSpan w:val="3"/>
            <w:tcBorders>
              <w:top w:val="single" w:sz="4" w:space="0" w:color="auto"/>
              <w:left w:val="single" w:sz="4" w:space="0" w:color="auto"/>
              <w:bottom w:val="single" w:sz="4" w:space="0" w:color="auto"/>
              <w:right w:val="single" w:sz="4" w:space="0" w:color="auto"/>
            </w:tcBorders>
          </w:tcPr>
          <w:p w:rsidR="000956A9" w:rsidRDefault="000956A9" w:rsidP="00961ED8">
            <w:pPr>
              <w:pStyle w:val="FootnoteText"/>
              <w:tabs>
                <w:tab w:val="left" w:pos="377"/>
              </w:tabs>
              <w:spacing w:before="120" w:after="120"/>
              <w:rPr>
                <w:rStyle w:val="FootnoteReference"/>
              </w:rPr>
            </w:pPr>
            <w:r>
              <w:rPr>
                <w:rStyle w:val="FootnoteReference"/>
              </w:rPr>
              <w:t xml:space="preserve">a </w:t>
            </w:r>
            <w:r>
              <w:rPr>
                <w:rStyle w:val="FootnoteReference"/>
              </w:rPr>
              <w:tab/>
              <w:t>Destabilising</w:t>
            </w:r>
          </w:p>
          <w:p w:rsidR="000956A9" w:rsidRDefault="000956A9" w:rsidP="00961ED8">
            <w:pPr>
              <w:pStyle w:val="FootnoteText"/>
              <w:tabs>
                <w:tab w:val="left" w:pos="377"/>
              </w:tabs>
              <w:spacing w:before="120" w:after="120"/>
              <w:rPr>
                <w:rStyle w:val="FootnoteReference"/>
              </w:rPr>
            </w:pPr>
            <w:r>
              <w:rPr>
                <w:rStyle w:val="FootnoteReference"/>
              </w:rPr>
              <w:t xml:space="preserve">b </w:t>
            </w:r>
            <w:r>
              <w:rPr>
                <w:rStyle w:val="FootnoteReference"/>
              </w:rPr>
              <w:tab/>
              <w:t>Stabilising</w:t>
            </w:r>
          </w:p>
        </w:tc>
      </w:tr>
    </w:tbl>
    <w:p w:rsidR="000956A9" w:rsidRDefault="000956A9" w:rsidP="000956A9"/>
    <w:p w:rsidR="000956A9" w:rsidRPr="009C7463" w:rsidRDefault="000956A9" w:rsidP="000956A9">
      <w:pPr>
        <w:spacing w:line="240" w:lineRule="auto"/>
        <w:rPr>
          <w:color w:val="FF0000"/>
        </w:rPr>
      </w:pPr>
      <w:r w:rsidRPr="009C7463">
        <w:rPr>
          <w:color w:val="FF0000"/>
        </w:rPr>
        <w:t>(2)P For the verification of hydraulic heave limit state (HYD) the following partial factors shall be applied when including resistances:</w:t>
      </w:r>
    </w:p>
    <w:p w:rsidR="000956A9" w:rsidRPr="009C7463" w:rsidRDefault="000956A9" w:rsidP="000956A9">
      <w:pPr>
        <w:pStyle w:val="Absatztrennzeile0"/>
        <w:rPr>
          <w:color w:val="FF0000"/>
          <w:lang w:val="en-US"/>
        </w:rPr>
      </w:pPr>
    </w:p>
    <w:p w:rsidR="000956A9" w:rsidRPr="009C7463" w:rsidRDefault="000956A9" w:rsidP="0019231C">
      <w:pPr>
        <w:pStyle w:val="ListBullet"/>
        <w:numPr>
          <w:ilvl w:val="0"/>
          <w:numId w:val="6"/>
        </w:numPr>
        <w:tabs>
          <w:tab w:val="left" w:pos="1134"/>
        </w:tabs>
        <w:rPr>
          <w:color w:val="FF0000"/>
          <w:sz w:val="22"/>
          <w:szCs w:val="22"/>
        </w:rPr>
      </w:pPr>
      <w:r w:rsidRPr="009C7463">
        <w:rPr>
          <w:i/>
          <w:iCs/>
          <w:color w:val="FF0000"/>
          <w:sz w:val="22"/>
          <w:szCs w:val="22"/>
        </w:rPr>
        <w:sym w:font="Symbol" w:char="F067"/>
      </w:r>
      <w:r w:rsidRPr="009C7463">
        <w:rPr>
          <w:color w:val="FF0000"/>
          <w:sz w:val="22"/>
          <w:szCs w:val="22"/>
          <w:vertAlign w:val="subscript"/>
        </w:rPr>
        <w:sym w:font="Symbol" w:char="F06A"/>
      </w:r>
      <w:r w:rsidRPr="009C7463">
        <w:rPr>
          <w:color w:val="FF0000"/>
          <w:sz w:val="22"/>
          <w:szCs w:val="22"/>
          <w:vertAlign w:val="subscript"/>
        </w:rPr>
        <w:t>’</w:t>
      </w:r>
      <w:r w:rsidRPr="009C7463">
        <w:rPr>
          <w:color w:val="FF0000"/>
          <w:sz w:val="22"/>
          <w:szCs w:val="22"/>
        </w:rPr>
        <w:t xml:space="preserve"> </w:t>
      </w:r>
      <w:r w:rsidRPr="009C7463">
        <w:rPr>
          <w:color w:val="FF0000"/>
          <w:sz w:val="22"/>
          <w:szCs w:val="22"/>
        </w:rPr>
        <w:tab/>
        <w:t>on the tangent of the angle of shearing resistance;</w:t>
      </w:r>
    </w:p>
    <w:p w:rsidR="000956A9" w:rsidRPr="009C7463" w:rsidRDefault="000956A9" w:rsidP="0019231C">
      <w:pPr>
        <w:pStyle w:val="ListBullet"/>
        <w:numPr>
          <w:ilvl w:val="0"/>
          <w:numId w:val="6"/>
        </w:numPr>
        <w:tabs>
          <w:tab w:val="left" w:pos="1134"/>
        </w:tabs>
        <w:rPr>
          <w:color w:val="FF0000"/>
          <w:sz w:val="22"/>
          <w:szCs w:val="22"/>
        </w:rPr>
      </w:pPr>
      <w:r w:rsidRPr="009C7463">
        <w:rPr>
          <w:i/>
          <w:iCs/>
          <w:color w:val="FF0000"/>
          <w:sz w:val="22"/>
          <w:szCs w:val="22"/>
        </w:rPr>
        <w:sym w:font="Symbol" w:char="F067"/>
      </w:r>
      <w:r w:rsidRPr="009C7463">
        <w:rPr>
          <w:color w:val="FF0000"/>
          <w:sz w:val="22"/>
          <w:szCs w:val="22"/>
          <w:vertAlign w:val="subscript"/>
        </w:rPr>
        <w:t>c’</w:t>
      </w:r>
      <w:r w:rsidRPr="009C7463">
        <w:rPr>
          <w:color w:val="FF0000"/>
          <w:sz w:val="22"/>
          <w:szCs w:val="22"/>
        </w:rPr>
        <w:tab/>
        <w:t>on effective cohesion;</w:t>
      </w:r>
    </w:p>
    <w:p w:rsidR="000956A9" w:rsidRPr="009C7463" w:rsidRDefault="000956A9" w:rsidP="0019231C">
      <w:pPr>
        <w:numPr>
          <w:ilvl w:val="0"/>
          <w:numId w:val="9"/>
        </w:numPr>
        <w:tabs>
          <w:tab w:val="clear" w:pos="0"/>
          <w:tab w:val="num" w:pos="284"/>
          <w:tab w:val="left" w:pos="1080"/>
        </w:tabs>
        <w:overflowPunct w:val="0"/>
        <w:autoSpaceDE w:val="0"/>
        <w:autoSpaceDN w:val="0"/>
        <w:adjustRightInd w:val="0"/>
        <w:spacing w:after="240" w:line="220" w:lineRule="atLeast"/>
        <w:textAlignment w:val="baseline"/>
        <w:rPr>
          <w:color w:val="FF0000"/>
        </w:rPr>
      </w:pPr>
      <w:r w:rsidRPr="009C7463">
        <w:rPr>
          <w:i/>
          <w:color w:val="FF0000"/>
        </w:rPr>
        <w:sym w:font="Symbol" w:char="F067"/>
      </w:r>
      <w:r w:rsidRPr="009C7463">
        <w:rPr>
          <w:color w:val="FF0000"/>
          <w:vertAlign w:val="subscript"/>
        </w:rPr>
        <w:t xml:space="preserve">cu </w:t>
      </w:r>
      <w:r w:rsidRPr="009C7463">
        <w:rPr>
          <w:color w:val="FF0000"/>
          <w:vertAlign w:val="subscript"/>
        </w:rPr>
        <w:tab/>
      </w:r>
      <w:r w:rsidRPr="009C7463">
        <w:rPr>
          <w:color w:val="FF0000"/>
        </w:rPr>
        <w:t>on undrained shear strength;</w:t>
      </w:r>
    </w:p>
    <w:p w:rsidR="000956A9" w:rsidRPr="009C7463" w:rsidRDefault="000956A9" w:rsidP="000956A9">
      <w:pPr>
        <w:pStyle w:val="Note"/>
        <w:rPr>
          <w:color w:val="FF0000"/>
        </w:rPr>
      </w:pPr>
      <w:r w:rsidRPr="009C7463">
        <w:rPr>
          <w:color w:val="FF0000"/>
        </w:rPr>
        <w:t>NOTE</w:t>
      </w:r>
      <w:r w:rsidRPr="009C7463">
        <w:rPr>
          <w:color w:val="FF0000"/>
        </w:rPr>
        <w:tab/>
        <w:t xml:space="preserve">The values to be ascribed to </w:t>
      </w:r>
      <w:r w:rsidRPr="009C7463">
        <w:rPr>
          <w:i/>
          <w:color w:val="FF0000"/>
        </w:rPr>
        <w:sym w:font="Symbol" w:char="F067"/>
      </w:r>
      <w:r w:rsidRPr="009C7463">
        <w:rPr>
          <w:color w:val="FF0000"/>
          <w:vertAlign w:val="subscript"/>
        </w:rPr>
        <w:sym w:font="Symbol" w:char="F06A"/>
      </w:r>
      <w:r w:rsidRPr="009C7463">
        <w:rPr>
          <w:color w:val="FF0000"/>
          <w:vertAlign w:val="subscript"/>
        </w:rPr>
        <w:t>’</w:t>
      </w:r>
      <w:r w:rsidRPr="009C7463">
        <w:rPr>
          <w:color w:val="FF0000"/>
        </w:rPr>
        <w:t xml:space="preserve">, </w:t>
      </w:r>
      <w:r w:rsidRPr="009C7463">
        <w:rPr>
          <w:rFonts w:ascii="Symbol" w:hAnsi="Symbol"/>
          <w:i/>
          <w:color w:val="FF0000"/>
          <w:lang w:val="fr-FR"/>
        </w:rPr>
        <w:t></w:t>
      </w:r>
      <w:r w:rsidRPr="009C7463">
        <w:rPr>
          <w:color w:val="FF0000"/>
          <w:vertAlign w:val="subscript"/>
        </w:rPr>
        <w:t>c’</w:t>
      </w:r>
      <w:r w:rsidRPr="009C7463">
        <w:rPr>
          <w:color w:val="FF0000"/>
        </w:rPr>
        <w:t xml:space="preserve">and </w:t>
      </w:r>
      <w:r w:rsidRPr="009C7463">
        <w:rPr>
          <w:rFonts w:ascii="Symbol" w:hAnsi="Symbol"/>
          <w:i/>
          <w:color w:val="FF0000"/>
          <w:lang w:val="fr-FR"/>
        </w:rPr>
        <w:t></w:t>
      </w:r>
      <w:r w:rsidRPr="009C7463">
        <w:rPr>
          <w:color w:val="FF0000"/>
          <w:vertAlign w:val="subscript"/>
        </w:rPr>
        <w:t>cu</w:t>
      </w:r>
      <w:r w:rsidRPr="009C7463">
        <w:rPr>
          <w:color w:val="FF0000"/>
        </w:rPr>
        <w:t xml:space="preserve"> for use in a country may be found in its National annex to this standard. The recommended values are given in Table A.17a.</w:t>
      </w:r>
    </w:p>
    <w:p w:rsidR="000956A9" w:rsidRPr="009C7463" w:rsidRDefault="000956A9" w:rsidP="000956A9">
      <w:pPr>
        <w:pStyle w:val="Tabletitle"/>
        <w:rPr>
          <w:color w:val="FF0000"/>
        </w:rPr>
      </w:pPr>
      <w:r w:rsidRPr="009C7463">
        <w:rPr>
          <w:color w:val="FF0000"/>
        </w:rPr>
        <w:lastRenderedPageBreak/>
        <w:t>Table A.17a - Partial factors for soil parameters</w:t>
      </w: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10"/>
        <w:gridCol w:w="1134"/>
        <w:gridCol w:w="992"/>
      </w:tblGrid>
      <w:tr w:rsidR="000956A9" w:rsidRPr="009C7463" w:rsidTr="00961ED8">
        <w:tblPrEx>
          <w:tblCellMar>
            <w:top w:w="0" w:type="dxa"/>
            <w:bottom w:w="0" w:type="dxa"/>
          </w:tblCellMar>
        </w:tblPrEx>
        <w:trPr>
          <w:cantSplit/>
          <w:jc w:val="center"/>
        </w:trPr>
        <w:tc>
          <w:tcPr>
            <w:tcW w:w="2410" w:type="dxa"/>
            <w:tcBorders>
              <w:top w:val="single" w:sz="6" w:space="0" w:color="auto"/>
              <w:left w:val="single" w:sz="6" w:space="0" w:color="auto"/>
            </w:tcBorders>
          </w:tcPr>
          <w:p w:rsidR="000956A9" w:rsidRPr="009C7463" w:rsidRDefault="000956A9" w:rsidP="00961ED8">
            <w:pPr>
              <w:spacing w:before="120" w:after="120" w:line="240" w:lineRule="atLeast"/>
              <w:rPr>
                <w:b/>
                <w:color w:val="FF0000"/>
              </w:rPr>
            </w:pPr>
            <w:r w:rsidRPr="009C7463">
              <w:rPr>
                <w:b/>
                <w:color w:val="FF0000"/>
              </w:rPr>
              <w:t>Soil parameter</w:t>
            </w:r>
          </w:p>
        </w:tc>
        <w:tc>
          <w:tcPr>
            <w:tcW w:w="1134" w:type="dxa"/>
            <w:tcBorders>
              <w:top w:val="single" w:sz="6" w:space="0" w:color="auto"/>
            </w:tcBorders>
          </w:tcPr>
          <w:p w:rsidR="000956A9" w:rsidRPr="009C7463" w:rsidRDefault="000956A9" w:rsidP="00961ED8">
            <w:pPr>
              <w:spacing w:before="120" w:after="120" w:line="240" w:lineRule="atLeast"/>
              <w:jc w:val="center"/>
              <w:rPr>
                <w:b/>
                <w:color w:val="FF0000"/>
              </w:rPr>
            </w:pPr>
            <w:r w:rsidRPr="009C7463">
              <w:rPr>
                <w:b/>
                <w:color w:val="FF0000"/>
              </w:rPr>
              <w:t>Symbol</w:t>
            </w:r>
          </w:p>
        </w:tc>
        <w:tc>
          <w:tcPr>
            <w:tcW w:w="992" w:type="dxa"/>
            <w:tcBorders>
              <w:top w:val="single" w:sz="6" w:space="0" w:color="auto"/>
              <w:right w:val="single" w:sz="6" w:space="0" w:color="auto"/>
            </w:tcBorders>
          </w:tcPr>
          <w:p w:rsidR="000956A9" w:rsidRPr="009C7463" w:rsidRDefault="000956A9" w:rsidP="00961ED8">
            <w:pPr>
              <w:spacing w:before="120" w:after="120"/>
              <w:jc w:val="center"/>
              <w:rPr>
                <w:b/>
                <w:color w:val="FF0000"/>
              </w:rPr>
            </w:pPr>
            <w:r w:rsidRPr="009C7463">
              <w:rPr>
                <w:b/>
                <w:color w:val="FF0000"/>
              </w:rPr>
              <w:t>Value</w:t>
            </w:r>
          </w:p>
        </w:tc>
      </w:tr>
      <w:tr w:rsidR="000956A9" w:rsidRPr="009C7463" w:rsidTr="00961ED8">
        <w:tblPrEx>
          <w:tblCellMar>
            <w:top w:w="0" w:type="dxa"/>
            <w:bottom w:w="0" w:type="dxa"/>
          </w:tblCellMar>
        </w:tblPrEx>
        <w:trPr>
          <w:cantSplit/>
          <w:jc w:val="center"/>
        </w:trPr>
        <w:tc>
          <w:tcPr>
            <w:tcW w:w="2410" w:type="dxa"/>
            <w:tcBorders>
              <w:left w:val="single" w:sz="6" w:space="0" w:color="auto"/>
            </w:tcBorders>
          </w:tcPr>
          <w:p w:rsidR="000956A9" w:rsidRPr="009C7463" w:rsidRDefault="000956A9" w:rsidP="00961ED8">
            <w:pPr>
              <w:spacing w:before="120" w:after="120"/>
              <w:rPr>
                <w:color w:val="FF0000"/>
              </w:rPr>
            </w:pPr>
            <w:r w:rsidRPr="009C7463">
              <w:rPr>
                <w:color w:val="FF0000"/>
              </w:rPr>
              <w:t>Angle of shearing resistance</w:t>
            </w:r>
            <w:r w:rsidRPr="009C7463">
              <w:rPr>
                <w:color w:val="FF0000"/>
                <w:vertAlign w:val="superscript"/>
              </w:rPr>
              <w:t>a</w:t>
            </w:r>
          </w:p>
        </w:tc>
        <w:tc>
          <w:tcPr>
            <w:tcW w:w="1134" w:type="dxa"/>
          </w:tcPr>
          <w:p w:rsidR="000956A9" w:rsidRPr="009C7463" w:rsidRDefault="000956A9" w:rsidP="00961ED8">
            <w:pPr>
              <w:spacing w:before="120" w:after="120"/>
              <w:jc w:val="center"/>
              <w:rPr>
                <w:color w:val="FF0000"/>
                <w:vertAlign w:val="superscript"/>
              </w:rPr>
            </w:pPr>
            <w:r w:rsidRPr="009C7463">
              <w:rPr>
                <w:i/>
                <w:color w:val="FF0000"/>
              </w:rPr>
              <w:sym w:font="Symbol" w:char="F067"/>
            </w:r>
            <w:r w:rsidRPr="009C7463">
              <w:rPr>
                <w:color w:val="FF0000"/>
                <w:vertAlign w:val="subscript"/>
              </w:rPr>
              <w:sym w:font="Symbol" w:char="F06A"/>
            </w:r>
            <w:r w:rsidRPr="009C7463">
              <w:rPr>
                <w:color w:val="FF0000"/>
                <w:vertAlign w:val="subscript"/>
              </w:rPr>
              <w:t>’</w:t>
            </w:r>
          </w:p>
        </w:tc>
        <w:tc>
          <w:tcPr>
            <w:tcW w:w="992" w:type="dxa"/>
            <w:tcBorders>
              <w:right w:val="single" w:sz="6" w:space="0" w:color="auto"/>
            </w:tcBorders>
          </w:tcPr>
          <w:p w:rsidR="000956A9" w:rsidRPr="009C7463" w:rsidRDefault="000956A9" w:rsidP="00961ED8">
            <w:pPr>
              <w:spacing w:before="120" w:after="120"/>
              <w:jc w:val="center"/>
              <w:rPr>
                <w:color w:val="FF0000"/>
              </w:rPr>
            </w:pPr>
            <w:r w:rsidRPr="009C7463">
              <w:rPr>
                <w:color w:val="FF0000"/>
              </w:rPr>
              <w:t>1,25</w:t>
            </w:r>
          </w:p>
        </w:tc>
      </w:tr>
      <w:tr w:rsidR="000956A9" w:rsidRPr="009C7463" w:rsidTr="00961ED8">
        <w:tblPrEx>
          <w:tblCellMar>
            <w:top w:w="0" w:type="dxa"/>
            <w:bottom w:w="0" w:type="dxa"/>
          </w:tblCellMar>
        </w:tblPrEx>
        <w:trPr>
          <w:cantSplit/>
          <w:jc w:val="center"/>
        </w:trPr>
        <w:tc>
          <w:tcPr>
            <w:tcW w:w="2410" w:type="dxa"/>
            <w:tcBorders>
              <w:left w:val="single" w:sz="6" w:space="0" w:color="auto"/>
            </w:tcBorders>
          </w:tcPr>
          <w:p w:rsidR="000956A9" w:rsidRPr="009C7463" w:rsidRDefault="000956A9" w:rsidP="00961ED8">
            <w:pPr>
              <w:spacing w:before="120" w:after="120"/>
              <w:rPr>
                <w:color w:val="FF0000"/>
              </w:rPr>
            </w:pPr>
            <w:r w:rsidRPr="009C7463">
              <w:rPr>
                <w:color w:val="FF0000"/>
              </w:rPr>
              <w:t>Effective cohesion</w:t>
            </w:r>
          </w:p>
        </w:tc>
        <w:tc>
          <w:tcPr>
            <w:tcW w:w="1134" w:type="dxa"/>
          </w:tcPr>
          <w:p w:rsidR="000956A9" w:rsidRPr="009C7463" w:rsidRDefault="000956A9" w:rsidP="00961ED8">
            <w:pPr>
              <w:spacing w:before="120" w:after="120"/>
              <w:jc w:val="center"/>
              <w:rPr>
                <w:color w:val="FF0000"/>
                <w:vertAlign w:val="superscript"/>
              </w:rPr>
            </w:pPr>
            <w:r w:rsidRPr="009C7463">
              <w:rPr>
                <w:i/>
                <w:color w:val="FF0000"/>
              </w:rPr>
              <w:sym w:font="Symbol" w:char="F067"/>
            </w:r>
            <w:r w:rsidRPr="009C7463">
              <w:rPr>
                <w:i/>
                <w:color w:val="FF0000"/>
                <w:vertAlign w:val="subscript"/>
              </w:rPr>
              <w:t>c</w:t>
            </w:r>
            <w:r w:rsidRPr="009C7463">
              <w:rPr>
                <w:color w:val="FF0000"/>
                <w:vertAlign w:val="subscript"/>
              </w:rPr>
              <w:t>’</w:t>
            </w:r>
          </w:p>
        </w:tc>
        <w:tc>
          <w:tcPr>
            <w:tcW w:w="992" w:type="dxa"/>
            <w:tcBorders>
              <w:right w:val="single" w:sz="6" w:space="0" w:color="auto"/>
            </w:tcBorders>
          </w:tcPr>
          <w:p w:rsidR="000956A9" w:rsidRPr="009C7463" w:rsidRDefault="000956A9" w:rsidP="00961ED8">
            <w:pPr>
              <w:spacing w:before="120" w:after="120"/>
              <w:jc w:val="center"/>
              <w:rPr>
                <w:color w:val="FF0000"/>
              </w:rPr>
            </w:pPr>
            <w:r w:rsidRPr="009C7463">
              <w:rPr>
                <w:color w:val="FF0000"/>
              </w:rPr>
              <w:t>1,25</w:t>
            </w:r>
          </w:p>
        </w:tc>
      </w:tr>
      <w:tr w:rsidR="000956A9" w:rsidRPr="009C7463" w:rsidTr="00961ED8">
        <w:tblPrEx>
          <w:tblCellMar>
            <w:top w:w="0" w:type="dxa"/>
            <w:bottom w:w="0" w:type="dxa"/>
          </w:tblCellMar>
        </w:tblPrEx>
        <w:trPr>
          <w:cantSplit/>
          <w:jc w:val="center"/>
        </w:trPr>
        <w:tc>
          <w:tcPr>
            <w:tcW w:w="2410" w:type="dxa"/>
            <w:tcBorders>
              <w:left w:val="single" w:sz="6" w:space="0" w:color="auto"/>
            </w:tcBorders>
          </w:tcPr>
          <w:p w:rsidR="000956A9" w:rsidRPr="009C7463" w:rsidRDefault="000956A9" w:rsidP="00961ED8">
            <w:pPr>
              <w:spacing w:before="120" w:after="120"/>
              <w:rPr>
                <w:color w:val="FF0000"/>
              </w:rPr>
            </w:pPr>
            <w:r w:rsidRPr="009C7463">
              <w:rPr>
                <w:color w:val="FF0000"/>
              </w:rPr>
              <w:t>Undrained shear strength</w:t>
            </w:r>
          </w:p>
        </w:tc>
        <w:tc>
          <w:tcPr>
            <w:tcW w:w="1134" w:type="dxa"/>
          </w:tcPr>
          <w:p w:rsidR="000956A9" w:rsidRPr="009C7463" w:rsidRDefault="000956A9" w:rsidP="00961ED8">
            <w:pPr>
              <w:spacing w:before="120" w:after="120"/>
              <w:jc w:val="center"/>
              <w:rPr>
                <w:color w:val="FF0000"/>
                <w:vertAlign w:val="subscript"/>
                <w:lang w:val="fr-FR"/>
              </w:rPr>
            </w:pPr>
            <w:r w:rsidRPr="009C7463">
              <w:rPr>
                <w:i/>
                <w:color w:val="FF0000"/>
              </w:rPr>
              <w:sym w:font="Symbol" w:char="F067"/>
            </w:r>
            <w:r w:rsidRPr="009C7463">
              <w:rPr>
                <w:color w:val="FF0000"/>
                <w:vertAlign w:val="subscript"/>
                <w:lang w:val="fr-FR"/>
              </w:rPr>
              <w:t>cu</w:t>
            </w:r>
          </w:p>
        </w:tc>
        <w:tc>
          <w:tcPr>
            <w:tcW w:w="992" w:type="dxa"/>
            <w:tcBorders>
              <w:right w:val="single" w:sz="6" w:space="0" w:color="auto"/>
            </w:tcBorders>
          </w:tcPr>
          <w:p w:rsidR="000956A9" w:rsidRPr="009C7463" w:rsidRDefault="000956A9" w:rsidP="00961ED8">
            <w:pPr>
              <w:spacing w:before="120" w:after="120"/>
              <w:jc w:val="center"/>
              <w:rPr>
                <w:color w:val="FF0000"/>
                <w:lang w:val="fr-FR"/>
              </w:rPr>
            </w:pPr>
            <w:r w:rsidRPr="009C7463">
              <w:rPr>
                <w:color w:val="FF0000"/>
                <w:lang w:val="fr-FR"/>
              </w:rPr>
              <w:t>1,40</w:t>
            </w:r>
          </w:p>
        </w:tc>
      </w:tr>
      <w:tr w:rsidR="000956A9" w:rsidRPr="009C7463" w:rsidTr="00961ED8">
        <w:tblPrEx>
          <w:tblCellMar>
            <w:top w:w="0" w:type="dxa"/>
            <w:bottom w:w="0" w:type="dxa"/>
          </w:tblCellMar>
        </w:tblPrEx>
        <w:trPr>
          <w:cantSplit/>
          <w:jc w:val="center"/>
        </w:trPr>
        <w:tc>
          <w:tcPr>
            <w:tcW w:w="4536" w:type="dxa"/>
            <w:gridSpan w:val="3"/>
            <w:tcBorders>
              <w:top w:val="single" w:sz="4" w:space="0" w:color="auto"/>
              <w:left w:val="single" w:sz="4" w:space="0" w:color="auto"/>
              <w:bottom w:val="single" w:sz="4" w:space="0" w:color="auto"/>
              <w:right w:val="single" w:sz="4" w:space="0" w:color="auto"/>
            </w:tcBorders>
          </w:tcPr>
          <w:p w:rsidR="000956A9" w:rsidRPr="009C7463" w:rsidRDefault="000956A9" w:rsidP="00961ED8">
            <w:pPr>
              <w:pStyle w:val="FootnoteText"/>
              <w:tabs>
                <w:tab w:val="left" w:pos="312"/>
              </w:tabs>
              <w:spacing w:before="120" w:after="120"/>
              <w:jc w:val="both"/>
              <w:rPr>
                <w:color w:val="FF0000"/>
              </w:rPr>
            </w:pPr>
            <w:r w:rsidRPr="009C7463">
              <w:rPr>
                <w:color w:val="FF0000"/>
                <w:vertAlign w:val="superscript"/>
              </w:rPr>
              <w:t>a</w:t>
            </w:r>
            <w:r w:rsidRPr="009C7463">
              <w:rPr>
                <w:color w:val="FF0000"/>
              </w:rPr>
              <w:t xml:space="preserve"> </w:t>
            </w:r>
            <w:r w:rsidRPr="009C7463">
              <w:rPr>
                <w:color w:val="FF0000"/>
              </w:rPr>
              <w:tab/>
              <w:t xml:space="preserve">This factor is applied to tan </w:t>
            </w:r>
            <w:r w:rsidRPr="009C7463">
              <w:rPr>
                <w:i/>
                <w:color w:val="FF0000"/>
              </w:rPr>
              <w:sym w:font="Symbol" w:char="F06A"/>
            </w:r>
            <w:r w:rsidRPr="009C7463">
              <w:rPr>
                <w:color w:val="FF0000"/>
              </w:rPr>
              <w:t>'</w:t>
            </w:r>
          </w:p>
        </w:tc>
      </w:tr>
    </w:tbl>
    <w:p w:rsidR="000956A9" w:rsidRPr="009C7463" w:rsidRDefault="000956A9" w:rsidP="000956A9">
      <w:pPr>
        <w:rPr>
          <w:color w:val="FF0000"/>
        </w:rPr>
      </w:pPr>
    </w:p>
    <w:p w:rsidR="000956A9" w:rsidRDefault="000956A9" w:rsidP="000956A9">
      <w:pPr>
        <w:rPr>
          <w:color w:val="0070C0"/>
        </w:rPr>
      </w:pPr>
    </w:p>
    <w:p w:rsidR="000956A9" w:rsidRDefault="000956A9" w:rsidP="000956A9">
      <w:pPr>
        <w:rPr>
          <w:color w:val="0070C0"/>
        </w:rPr>
      </w:pPr>
    </w:p>
    <w:p w:rsidR="000956A9" w:rsidRDefault="000956A9" w:rsidP="000956A9">
      <w:pPr>
        <w:rPr>
          <w:color w:val="0070C0"/>
        </w:rPr>
      </w:pPr>
    </w:p>
    <w:p w:rsidR="000956A9" w:rsidRDefault="000956A9" w:rsidP="000956A9">
      <w:pPr>
        <w:rPr>
          <w:color w:val="0070C0"/>
        </w:rPr>
      </w:pPr>
    </w:p>
    <w:p w:rsidR="000956A9" w:rsidRDefault="000956A9" w:rsidP="000956A9">
      <w:pPr>
        <w:rPr>
          <w:color w:val="0070C0"/>
        </w:rPr>
      </w:pPr>
    </w:p>
    <w:p w:rsidR="000956A9" w:rsidRPr="009C7463" w:rsidRDefault="000956A9" w:rsidP="000956A9">
      <w:pPr>
        <w:rPr>
          <w:b/>
          <w:color w:val="FF0000"/>
          <w:sz w:val="28"/>
          <w:szCs w:val="28"/>
        </w:rPr>
      </w:pPr>
      <w:r w:rsidRPr="009C7463">
        <w:rPr>
          <w:b/>
          <w:color w:val="FF0000"/>
          <w:sz w:val="28"/>
          <w:szCs w:val="28"/>
        </w:rPr>
        <w:t>Annex HY (informative)</w:t>
      </w:r>
    </w:p>
    <w:p w:rsidR="000956A9" w:rsidRPr="009C7463" w:rsidRDefault="000956A9" w:rsidP="000956A9">
      <w:pPr>
        <w:rPr>
          <w:b/>
          <w:color w:val="FF0000"/>
        </w:rPr>
      </w:pPr>
    </w:p>
    <w:p w:rsidR="000956A9" w:rsidRPr="009C7463" w:rsidRDefault="000956A9" w:rsidP="000956A9">
      <w:pPr>
        <w:rPr>
          <w:b/>
          <w:color w:val="FF0000"/>
        </w:rPr>
      </w:pPr>
    </w:p>
    <w:p w:rsidR="000956A9" w:rsidRPr="009C7463" w:rsidRDefault="000956A9" w:rsidP="000956A9">
      <w:pPr>
        <w:rPr>
          <w:b/>
          <w:color w:val="FF0000"/>
        </w:rPr>
      </w:pPr>
      <w:r w:rsidRPr="009C7463">
        <w:rPr>
          <w:b/>
          <w:color w:val="FF0000"/>
        </w:rPr>
        <w:t>HY.1 Hydraulic heave and Terzaghi's block</w:t>
      </w:r>
    </w:p>
    <w:p w:rsidR="000956A9" w:rsidRPr="009C7463" w:rsidRDefault="000956A9" w:rsidP="000956A9">
      <w:pPr>
        <w:pStyle w:val="Einrck1"/>
        <w:numPr>
          <w:ilvl w:val="0"/>
          <w:numId w:val="0"/>
        </w:numPr>
        <w:spacing w:after="120"/>
        <w:ind w:left="357"/>
        <w:rPr>
          <w:color w:val="FF0000"/>
          <w:lang w:val="en-US"/>
        </w:rPr>
      </w:pPr>
    </w:p>
    <w:p w:rsidR="000956A9" w:rsidRPr="009C7463" w:rsidRDefault="000956A9" w:rsidP="000956A9">
      <w:pPr>
        <w:spacing w:line="240" w:lineRule="auto"/>
        <w:rPr>
          <w:color w:val="FF0000"/>
        </w:rPr>
      </w:pPr>
      <w:r w:rsidRPr="009C7463">
        <w:rPr>
          <w:color w:val="FF0000"/>
        </w:rPr>
        <w:t>(1) For cohesionless soils in conditions of steady state seepage, HYD ultimate limit state verification according to 10.3 (1c) may be satisfied by checking only a single soil column as, for example, “Terzaghi’s block” as shown in Figure HY.1. In this case, R</w:t>
      </w:r>
      <w:r w:rsidRPr="009C7463">
        <w:rPr>
          <w:color w:val="FF0000"/>
          <w:vertAlign w:val="subscript"/>
        </w:rPr>
        <w:t>d</w:t>
      </w:r>
      <w:r w:rsidRPr="009C7463">
        <w:rPr>
          <w:color w:val="FF0000"/>
        </w:rPr>
        <w:t xml:space="preserve"> should be omitted and a model factor </w:t>
      </w:r>
      <w:r w:rsidRPr="009C7463">
        <w:rPr>
          <w:color w:val="FF0000"/>
        </w:rPr>
        <w:sym w:font="Symbol" w:char="F067"/>
      </w:r>
      <w:r w:rsidRPr="009C7463">
        <w:rPr>
          <w:color w:val="FF0000"/>
          <w:vertAlign w:val="subscript"/>
        </w:rPr>
        <w:t>G,hyd</w:t>
      </w:r>
      <w:r w:rsidRPr="009C7463">
        <w:rPr>
          <w:color w:val="FF0000"/>
        </w:rPr>
        <w:t xml:space="preserve"> shall be applied to ensure robustness.</w:t>
      </w:r>
    </w:p>
    <w:p w:rsidR="000956A9" w:rsidRPr="009C7463" w:rsidRDefault="000956A9" w:rsidP="000956A9">
      <w:pPr>
        <w:pStyle w:val="BodyText"/>
        <w:ind w:right="215"/>
        <w:rPr>
          <w:color w:val="FF0000"/>
          <w:spacing w:val="-3"/>
        </w:rPr>
      </w:pPr>
      <w:r w:rsidRPr="009C7463">
        <w:rPr>
          <w:color w:val="FF0000"/>
          <w:spacing w:val="-3"/>
        </w:rPr>
        <w:t xml:space="preserve">In this case the design value of the buoyant weight of a soil block </w:t>
      </w:r>
      <w:r w:rsidRPr="009C7463">
        <w:rPr>
          <w:rFonts w:cs="Arial"/>
          <w:color w:val="FF0000"/>
          <w:spacing w:val="-3"/>
        </w:rPr>
        <w:t>G'</w:t>
      </w:r>
      <w:r w:rsidRPr="009C7463">
        <w:rPr>
          <w:rFonts w:cs="Arial"/>
          <w:color w:val="FF0000"/>
          <w:spacing w:val="-3"/>
          <w:vertAlign w:val="subscript"/>
        </w:rPr>
        <w:t>d</w:t>
      </w:r>
      <w:r w:rsidRPr="009C7463">
        <w:rPr>
          <w:rFonts w:cs="Arial"/>
          <w:color w:val="FF0000"/>
          <w:spacing w:val="-3"/>
        </w:rPr>
        <w:t xml:space="preserve"> </w:t>
      </w:r>
      <w:r w:rsidRPr="009C7463">
        <w:rPr>
          <w:color w:val="FF0000"/>
          <w:spacing w:val="-3"/>
        </w:rPr>
        <w:t>shall be</w:t>
      </w:r>
    </w:p>
    <w:p w:rsidR="000956A9" w:rsidRPr="009C7463" w:rsidRDefault="000956A9" w:rsidP="000956A9">
      <w:pPr>
        <w:pStyle w:val="BodyText"/>
        <w:ind w:right="215"/>
        <w:rPr>
          <w:i/>
          <w:color w:val="FF0000"/>
        </w:rPr>
      </w:pPr>
      <w:r w:rsidRPr="009C7463">
        <w:rPr>
          <w:color w:val="FF0000"/>
          <w:spacing w:val="-3"/>
        </w:rPr>
        <w:tab/>
      </w:r>
      <w:r w:rsidRPr="009C7463">
        <w:rPr>
          <w:bCs/>
          <w:color w:val="FF0000"/>
          <w:lang w:val="en-GB"/>
        </w:rPr>
        <w:t>G'</w:t>
      </w:r>
      <w:r w:rsidRPr="009C7463">
        <w:rPr>
          <w:bCs/>
          <w:color w:val="FF0000"/>
          <w:vertAlign w:val="subscript"/>
          <w:lang w:val="en-GB"/>
        </w:rPr>
        <w:t>stb;d</w:t>
      </w:r>
      <w:r w:rsidRPr="009C7463">
        <w:rPr>
          <w:color w:val="FF0000"/>
        </w:rPr>
        <w:t xml:space="preserve">  =  </w:t>
      </w:r>
      <w:r w:rsidRPr="009C7463">
        <w:rPr>
          <w:rFonts w:ascii="Symbol" w:hAnsi="Symbol"/>
          <w:color w:val="FF0000"/>
        </w:rPr>
        <w:t></w:t>
      </w:r>
      <w:r w:rsidRPr="009C7463">
        <w:rPr>
          <w:rFonts w:cs="Arial"/>
          <w:color w:val="FF0000"/>
          <w:vertAlign w:val="subscript"/>
        </w:rPr>
        <w:t>G,hyd</w:t>
      </w:r>
      <w:r w:rsidRPr="009C7463">
        <w:rPr>
          <w:rFonts w:ascii="Courier New" w:hAnsi="Courier New" w:cs="Courier New"/>
          <w:color w:val="FF0000"/>
        </w:rPr>
        <w:t>∙</w:t>
      </w:r>
      <w:r w:rsidRPr="009C7463">
        <w:rPr>
          <w:bCs/>
          <w:color w:val="FF0000"/>
          <w:lang w:val="en-GB"/>
        </w:rPr>
        <w:t>G'</w:t>
      </w:r>
      <w:r w:rsidRPr="009C7463">
        <w:rPr>
          <w:bCs/>
          <w:color w:val="FF0000"/>
          <w:vertAlign w:val="subscript"/>
          <w:lang w:val="en-GB"/>
        </w:rPr>
        <w:t>stb;k</w:t>
      </w:r>
      <w:r w:rsidRPr="009C7463">
        <w:rPr>
          <w:rFonts w:ascii="Courier New" w:hAnsi="Courier New" w:cs="Courier New"/>
          <w:color w:val="FF0000"/>
        </w:rPr>
        <w:t>∙</w:t>
      </w:r>
      <w:r w:rsidRPr="009C7463">
        <w:rPr>
          <w:color w:val="FF0000"/>
          <w:lang w:val="en-GB"/>
        </w:rPr>
        <w:sym w:font="Symbol" w:char="F067"/>
      </w:r>
      <w:r w:rsidRPr="009C7463">
        <w:rPr>
          <w:color w:val="FF0000"/>
          <w:vertAlign w:val="subscript"/>
          <w:lang w:val="en-GB"/>
        </w:rPr>
        <w:t>G;</w:t>
      </w:r>
      <w:r w:rsidRPr="009C7463">
        <w:rPr>
          <w:color w:val="FF0000"/>
          <w:vertAlign w:val="subscript"/>
        </w:rPr>
        <w:t>stb</w:t>
      </w:r>
      <w:r w:rsidRPr="009C7463">
        <w:rPr>
          <w:color w:val="FF0000"/>
        </w:rPr>
        <w:t xml:space="preserve">                                                                              (HY.1)</w:t>
      </w:r>
    </w:p>
    <w:p w:rsidR="000956A9" w:rsidRPr="009C7463" w:rsidRDefault="000956A9" w:rsidP="000956A9">
      <w:pPr>
        <w:pStyle w:val="Note"/>
        <w:ind w:left="142"/>
        <w:rPr>
          <w:color w:val="FF0000"/>
          <w:sz w:val="20"/>
        </w:rPr>
      </w:pPr>
      <w:r w:rsidRPr="009C7463">
        <w:rPr>
          <w:color w:val="FF0000"/>
          <w:sz w:val="20"/>
        </w:rPr>
        <w:t xml:space="preserve">NOTE:  The values to be ascribed to </w:t>
      </w:r>
      <w:r w:rsidRPr="009C7463">
        <w:rPr>
          <w:rFonts w:ascii="Symbol" w:hAnsi="Symbol"/>
          <w:color w:val="FF0000"/>
          <w:sz w:val="22"/>
          <w:szCs w:val="22"/>
          <w:lang w:val="en-US"/>
        </w:rPr>
        <w:t></w:t>
      </w:r>
      <w:r w:rsidRPr="009C7463">
        <w:rPr>
          <w:rFonts w:cs="Arial"/>
          <w:color w:val="FF0000"/>
          <w:vertAlign w:val="subscript"/>
          <w:lang w:val="en-US"/>
        </w:rPr>
        <w:t>G,hyd</w:t>
      </w:r>
      <w:r w:rsidRPr="009C7463">
        <w:rPr>
          <w:color w:val="FF0000"/>
          <w:sz w:val="20"/>
        </w:rPr>
        <w:t xml:space="preserve"> for use in a country may be found in its National annex to this standard. The recommended values are given in Table HY.1.</w:t>
      </w:r>
    </w:p>
    <w:p w:rsidR="000956A9" w:rsidRPr="009C7463" w:rsidRDefault="000956A9" w:rsidP="000956A9">
      <w:pPr>
        <w:rPr>
          <w:color w:val="FF0000"/>
        </w:rPr>
      </w:pPr>
    </w:p>
    <w:tbl>
      <w:tblPr>
        <w:tblW w:w="0" w:type="auto"/>
        <w:tblLook w:val="04A0" w:firstRow="1" w:lastRow="0" w:firstColumn="1" w:lastColumn="0" w:noHBand="0" w:noVBand="1"/>
      </w:tblPr>
      <w:tblGrid>
        <w:gridCol w:w="8856"/>
      </w:tblGrid>
      <w:tr w:rsidR="000956A9" w:rsidTr="00961ED8">
        <w:tc>
          <w:tcPr>
            <w:tcW w:w="9286" w:type="dxa"/>
          </w:tcPr>
          <w:p w:rsidR="000956A9" w:rsidRDefault="0019231C" w:rsidP="00961ED8">
            <w:pPr>
              <w:jc w:val="center"/>
            </w:pPr>
            <w:r>
              <w:rPr>
                <w:noProof/>
                <w:lang w:val="en-GB" w:eastAsia="en-GB"/>
              </w:rPr>
              <w:lastRenderedPageBreak/>
              <w:drawing>
                <wp:inline distT="0" distB="0" distL="0" distR="0">
                  <wp:extent cx="5724525" cy="3533775"/>
                  <wp:effectExtent l="0" t="0" r="9525" b="9525"/>
                  <wp:docPr id="13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4525" cy="3533775"/>
                          </a:xfrm>
                          <a:prstGeom prst="rect">
                            <a:avLst/>
                          </a:prstGeom>
                          <a:noFill/>
                          <a:ln>
                            <a:noFill/>
                          </a:ln>
                        </pic:spPr>
                      </pic:pic>
                    </a:graphicData>
                  </a:graphic>
                </wp:inline>
              </w:drawing>
            </w:r>
          </w:p>
        </w:tc>
      </w:tr>
      <w:tr w:rsidR="000956A9" w:rsidRPr="009C7463" w:rsidTr="00961ED8">
        <w:tc>
          <w:tcPr>
            <w:tcW w:w="9286" w:type="dxa"/>
          </w:tcPr>
          <w:p w:rsidR="000956A9" w:rsidRPr="009C7463" w:rsidRDefault="000956A9" w:rsidP="00961ED8">
            <w:pPr>
              <w:jc w:val="center"/>
              <w:rPr>
                <w:b/>
                <w:color w:val="FF0000"/>
                <w:spacing w:val="-1"/>
              </w:rPr>
            </w:pPr>
          </w:p>
          <w:p w:rsidR="000956A9" w:rsidRPr="009C7463" w:rsidRDefault="000956A9" w:rsidP="00961ED8">
            <w:pPr>
              <w:jc w:val="center"/>
              <w:rPr>
                <w:color w:val="FF0000"/>
              </w:rPr>
            </w:pPr>
            <w:r w:rsidRPr="009C7463">
              <w:rPr>
                <w:b/>
                <w:color w:val="FF0000"/>
                <w:spacing w:val="-1"/>
              </w:rPr>
              <w:t>Figure</w:t>
            </w:r>
            <w:r w:rsidRPr="009C7463">
              <w:rPr>
                <w:b/>
                <w:color w:val="FF0000"/>
              </w:rPr>
              <w:t xml:space="preserve"> </w:t>
            </w:r>
            <w:r w:rsidRPr="009C7463">
              <w:rPr>
                <w:b/>
                <w:color w:val="FF0000"/>
                <w:spacing w:val="-1"/>
              </w:rPr>
              <w:t>HY.1</w:t>
            </w:r>
            <w:r w:rsidRPr="009C7463">
              <w:rPr>
                <w:b/>
                <w:color w:val="FF0000"/>
                <w:spacing w:val="-5"/>
              </w:rPr>
              <w:t xml:space="preserve"> </w:t>
            </w:r>
            <w:r w:rsidRPr="009C7463">
              <w:rPr>
                <w:b/>
                <w:color w:val="FF0000"/>
              </w:rPr>
              <w:t>—</w:t>
            </w:r>
            <w:r w:rsidRPr="009C7463">
              <w:rPr>
                <w:b/>
                <w:color w:val="FF0000"/>
                <w:spacing w:val="2"/>
              </w:rPr>
              <w:t xml:space="preserve"> hydraulic heave and "Terzaghi's" block</w:t>
            </w:r>
          </w:p>
        </w:tc>
      </w:tr>
    </w:tbl>
    <w:p w:rsidR="000956A9" w:rsidRPr="009C7463" w:rsidRDefault="000956A9" w:rsidP="000956A9">
      <w:pPr>
        <w:spacing w:before="1" w:line="220" w:lineRule="exact"/>
        <w:rPr>
          <w:color w:val="FF0000"/>
        </w:rPr>
      </w:pPr>
    </w:p>
    <w:p w:rsidR="000956A9" w:rsidRPr="007C4636" w:rsidRDefault="000956A9" w:rsidP="000956A9">
      <w:pPr>
        <w:pStyle w:val="Tabletitle"/>
        <w:rPr>
          <w:color w:val="FF0000"/>
        </w:rPr>
      </w:pPr>
      <w:r w:rsidRPr="007C4636">
        <w:rPr>
          <w:color w:val="FF0000"/>
        </w:rPr>
        <w:t>Table HY.1 – model factor to be applied with HYD and Terzaghi's block</w:t>
      </w: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10"/>
        <w:gridCol w:w="1134"/>
        <w:gridCol w:w="992"/>
      </w:tblGrid>
      <w:tr w:rsidR="000956A9" w:rsidRPr="007C4636" w:rsidTr="00961ED8">
        <w:tblPrEx>
          <w:tblCellMar>
            <w:top w:w="0" w:type="dxa"/>
            <w:bottom w:w="0" w:type="dxa"/>
          </w:tblCellMar>
        </w:tblPrEx>
        <w:trPr>
          <w:cantSplit/>
          <w:jc w:val="center"/>
        </w:trPr>
        <w:tc>
          <w:tcPr>
            <w:tcW w:w="2410" w:type="dxa"/>
            <w:tcBorders>
              <w:top w:val="single" w:sz="6" w:space="0" w:color="auto"/>
              <w:left w:val="single" w:sz="6" w:space="0" w:color="auto"/>
            </w:tcBorders>
          </w:tcPr>
          <w:p w:rsidR="000956A9" w:rsidRPr="007C4636" w:rsidRDefault="000956A9" w:rsidP="00961ED8">
            <w:pPr>
              <w:spacing w:before="120" w:after="120" w:line="240" w:lineRule="atLeast"/>
              <w:rPr>
                <w:b/>
                <w:color w:val="FF0000"/>
              </w:rPr>
            </w:pPr>
            <w:r w:rsidRPr="007C4636">
              <w:rPr>
                <w:b/>
                <w:color w:val="FF0000"/>
              </w:rPr>
              <w:t>model factor related to</w:t>
            </w:r>
          </w:p>
        </w:tc>
        <w:tc>
          <w:tcPr>
            <w:tcW w:w="1134" w:type="dxa"/>
            <w:tcBorders>
              <w:top w:val="single" w:sz="6" w:space="0" w:color="auto"/>
            </w:tcBorders>
          </w:tcPr>
          <w:p w:rsidR="000956A9" w:rsidRPr="007C4636" w:rsidRDefault="000956A9" w:rsidP="00961ED8">
            <w:pPr>
              <w:spacing w:before="120" w:after="120" w:line="240" w:lineRule="atLeast"/>
              <w:jc w:val="center"/>
              <w:rPr>
                <w:b/>
                <w:color w:val="FF0000"/>
              </w:rPr>
            </w:pPr>
            <w:r w:rsidRPr="007C4636">
              <w:rPr>
                <w:b/>
                <w:color w:val="FF0000"/>
              </w:rPr>
              <w:t>Symbol</w:t>
            </w:r>
          </w:p>
        </w:tc>
        <w:tc>
          <w:tcPr>
            <w:tcW w:w="992" w:type="dxa"/>
            <w:tcBorders>
              <w:top w:val="single" w:sz="6" w:space="0" w:color="auto"/>
              <w:right w:val="single" w:sz="6" w:space="0" w:color="auto"/>
            </w:tcBorders>
          </w:tcPr>
          <w:p w:rsidR="000956A9" w:rsidRPr="007C4636" w:rsidRDefault="000956A9" w:rsidP="00961ED8">
            <w:pPr>
              <w:spacing w:before="120" w:after="120"/>
              <w:jc w:val="center"/>
              <w:rPr>
                <w:b/>
                <w:color w:val="FF0000"/>
              </w:rPr>
            </w:pPr>
            <w:r w:rsidRPr="007C4636">
              <w:rPr>
                <w:b/>
                <w:color w:val="FF0000"/>
              </w:rPr>
              <w:t>Value</w:t>
            </w:r>
          </w:p>
        </w:tc>
      </w:tr>
      <w:tr w:rsidR="000956A9" w:rsidRPr="007C4636" w:rsidTr="00961ED8">
        <w:tblPrEx>
          <w:tblCellMar>
            <w:top w:w="0" w:type="dxa"/>
            <w:bottom w:w="0" w:type="dxa"/>
          </w:tblCellMar>
        </w:tblPrEx>
        <w:trPr>
          <w:cantSplit/>
          <w:jc w:val="center"/>
        </w:trPr>
        <w:tc>
          <w:tcPr>
            <w:tcW w:w="2410" w:type="dxa"/>
            <w:tcBorders>
              <w:left w:val="single" w:sz="6" w:space="0" w:color="auto"/>
            </w:tcBorders>
          </w:tcPr>
          <w:p w:rsidR="000956A9" w:rsidRPr="007C4636" w:rsidRDefault="000956A9" w:rsidP="00961ED8">
            <w:pPr>
              <w:spacing w:before="120" w:after="120"/>
              <w:rPr>
                <w:color w:val="FF0000"/>
              </w:rPr>
            </w:pPr>
            <w:r w:rsidRPr="007C4636">
              <w:rPr>
                <w:color w:val="FF0000"/>
              </w:rPr>
              <w:t>effective weight of soil subjected to vertical seepage using Terzaghi's block model</w:t>
            </w:r>
          </w:p>
        </w:tc>
        <w:tc>
          <w:tcPr>
            <w:tcW w:w="1134" w:type="dxa"/>
          </w:tcPr>
          <w:p w:rsidR="000956A9" w:rsidRPr="007C4636" w:rsidRDefault="000956A9" w:rsidP="00961ED8">
            <w:pPr>
              <w:spacing w:before="120" w:after="120"/>
              <w:jc w:val="center"/>
              <w:rPr>
                <w:color w:val="FF0000"/>
                <w:vertAlign w:val="superscript"/>
              </w:rPr>
            </w:pPr>
            <w:r w:rsidRPr="007C4636">
              <w:rPr>
                <w:rFonts w:ascii="Symbol" w:hAnsi="Symbol"/>
                <w:color w:val="FF0000"/>
              </w:rPr>
              <w:t></w:t>
            </w:r>
            <w:r w:rsidRPr="007C4636">
              <w:rPr>
                <w:rFonts w:cs="Arial"/>
                <w:color w:val="FF0000"/>
                <w:vertAlign w:val="subscript"/>
              </w:rPr>
              <w:t>G,hyd</w:t>
            </w:r>
            <w:r w:rsidRPr="007C4636">
              <w:rPr>
                <w:color w:val="FF0000"/>
                <w:vertAlign w:val="subscript"/>
              </w:rPr>
              <w:t>’</w:t>
            </w:r>
          </w:p>
        </w:tc>
        <w:tc>
          <w:tcPr>
            <w:tcW w:w="992" w:type="dxa"/>
            <w:tcBorders>
              <w:right w:val="single" w:sz="6" w:space="0" w:color="auto"/>
            </w:tcBorders>
          </w:tcPr>
          <w:p w:rsidR="000956A9" w:rsidRPr="007C4636" w:rsidRDefault="000956A9" w:rsidP="00961ED8">
            <w:pPr>
              <w:spacing w:before="120" w:after="120"/>
              <w:jc w:val="center"/>
              <w:rPr>
                <w:color w:val="FF0000"/>
              </w:rPr>
            </w:pPr>
            <w:r w:rsidRPr="007C4636">
              <w:rPr>
                <w:color w:val="FF0000"/>
              </w:rPr>
              <w:t>0.6</w:t>
            </w:r>
          </w:p>
        </w:tc>
      </w:tr>
    </w:tbl>
    <w:p w:rsidR="000956A9" w:rsidRPr="007C4636" w:rsidRDefault="000956A9" w:rsidP="000956A9">
      <w:pPr>
        <w:rPr>
          <w:b/>
          <w:color w:val="FF0000"/>
        </w:rPr>
      </w:pPr>
    </w:p>
    <w:p w:rsidR="000956A9" w:rsidRPr="007C4636" w:rsidRDefault="000956A9" w:rsidP="000956A9">
      <w:pPr>
        <w:rPr>
          <w:b/>
          <w:color w:val="FF0000"/>
        </w:rPr>
      </w:pPr>
    </w:p>
    <w:p w:rsidR="000956A9" w:rsidRPr="007C4636" w:rsidRDefault="000956A9" w:rsidP="000956A9">
      <w:pPr>
        <w:rPr>
          <w:b/>
          <w:color w:val="FF0000"/>
        </w:rPr>
      </w:pPr>
      <w:r w:rsidRPr="007C4636">
        <w:rPr>
          <w:b/>
          <w:color w:val="FF0000"/>
        </w:rPr>
        <w:t>HY.2 Piping</w:t>
      </w:r>
    </w:p>
    <w:p w:rsidR="000956A9" w:rsidRPr="007C4636" w:rsidRDefault="000956A9" w:rsidP="000956A9">
      <w:pPr>
        <w:rPr>
          <w:b/>
          <w:color w:val="FF0000"/>
        </w:rPr>
      </w:pPr>
    </w:p>
    <w:p w:rsidR="000956A9" w:rsidRPr="007C4636" w:rsidRDefault="000956A9" w:rsidP="000956A9">
      <w:pPr>
        <w:rPr>
          <w:rFonts w:cs="Arial"/>
          <w:color w:val="FF0000"/>
          <w:lang w:val="en-GB"/>
        </w:rPr>
      </w:pPr>
      <w:r w:rsidRPr="007C4636">
        <w:rPr>
          <w:rFonts w:cs="Arial"/>
          <w:color w:val="FF0000"/>
          <w:lang w:val="en-GB"/>
        </w:rPr>
        <w:lastRenderedPageBreak/>
        <w:t xml:space="preserve">(1) When seepage may occur in a slope, or through the bottom of an excavation in soil susceptible to erosion, it shall be demonstrated that “piping” cannot lead to failure or intolerable displacements. </w:t>
      </w:r>
    </w:p>
    <w:p w:rsidR="000956A9" w:rsidRPr="007C4636" w:rsidRDefault="000956A9" w:rsidP="000956A9">
      <w:pPr>
        <w:rPr>
          <w:rFonts w:cs="Arial"/>
          <w:color w:val="FF0000"/>
          <w:lang w:val="en-GB"/>
        </w:rPr>
      </w:pPr>
    </w:p>
    <w:p w:rsidR="000956A9" w:rsidRPr="007C4636" w:rsidRDefault="000956A9" w:rsidP="000956A9">
      <w:pPr>
        <w:rPr>
          <w:rFonts w:cs="Arial"/>
          <w:color w:val="FF0000"/>
          <w:lang w:val="en-GB"/>
        </w:rPr>
      </w:pPr>
      <w:r w:rsidRPr="007C4636">
        <w:rPr>
          <w:rFonts w:cs="Arial"/>
          <w:color w:val="FF0000"/>
          <w:lang w:val="en-GB"/>
        </w:rPr>
        <w:t xml:space="preserve">(2) The hydraulic gradient (i) at the location of exit of water from a slope shall be smaller than or equal to the prescribed safe critical value or special filter constructions shall be incorporated in the design in order to exclude the possibility of “piping”. </w:t>
      </w:r>
    </w:p>
    <w:p w:rsidR="000956A9" w:rsidRPr="007C4636" w:rsidRDefault="000956A9" w:rsidP="000956A9">
      <w:pPr>
        <w:rPr>
          <w:rFonts w:cs="Arial"/>
          <w:color w:val="FF0000"/>
          <w:lang w:val="en-GB"/>
        </w:rPr>
      </w:pPr>
    </w:p>
    <w:p w:rsidR="000956A9" w:rsidRPr="007C4636" w:rsidRDefault="000956A9" w:rsidP="000956A9">
      <w:pPr>
        <w:rPr>
          <w:rFonts w:cs="Arial"/>
          <w:color w:val="FF0000"/>
          <w:lang w:val="en-GB"/>
        </w:rPr>
      </w:pPr>
      <w:r w:rsidRPr="007C4636">
        <w:rPr>
          <w:rFonts w:cs="Arial"/>
          <w:color w:val="FF0000"/>
          <w:lang w:val="en-GB"/>
        </w:rPr>
        <w:t>(3) A prescribed safe critical value i</w:t>
      </w:r>
      <w:r w:rsidRPr="007C4636">
        <w:rPr>
          <w:rFonts w:cs="Arial"/>
          <w:color w:val="FF0000"/>
          <w:vertAlign w:val="subscript"/>
          <w:lang w:val="en-GB"/>
        </w:rPr>
        <w:t>c</w:t>
      </w:r>
      <w:r w:rsidRPr="007C4636">
        <w:rPr>
          <w:rFonts w:cs="Arial"/>
          <w:color w:val="FF0000"/>
          <w:lang w:val="en-GB"/>
        </w:rPr>
        <w:t xml:space="preserve"> shall be used for horizontal soil surface and in slopes a lower value depending on the slope angle and the embankment material.</w:t>
      </w:r>
    </w:p>
    <w:p w:rsidR="000956A9" w:rsidRPr="007C4636" w:rsidRDefault="000956A9" w:rsidP="000956A9">
      <w:pPr>
        <w:pStyle w:val="Note"/>
        <w:rPr>
          <w:color w:val="FF0000"/>
          <w:sz w:val="20"/>
        </w:rPr>
      </w:pPr>
      <w:r w:rsidRPr="007C4636">
        <w:rPr>
          <w:color w:val="FF0000"/>
          <w:sz w:val="20"/>
        </w:rPr>
        <w:t>NOTE:  The value of the critical hydraulic gradient i</w:t>
      </w:r>
      <w:r w:rsidRPr="007C4636">
        <w:rPr>
          <w:color w:val="FF0000"/>
          <w:sz w:val="20"/>
          <w:vertAlign w:val="subscript"/>
        </w:rPr>
        <w:t>c</w:t>
      </w:r>
      <w:r w:rsidRPr="007C4636">
        <w:rPr>
          <w:color w:val="FF0000"/>
          <w:sz w:val="20"/>
        </w:rPr>
        <w:t xml:space="preserve">  may be set by the National annex. The recommended value is 0.5.</w:t>
      </w:r>
    </w:p>
    <w:p w:rsidR="000956A9" w:rsidRPr="007C4636" w:rsidRDefault="000956A9" w:rsidP="000956A9">
      <w:pPr>
        <w:rPr>
          <w:rFonts w:cs="Arial"/>
          <w:color w:val="FF0000"/>
          <w:lang w:val="en-GB"/>
        </w:rPr>
      </w:pPr>
    </w:p>
    <w:p w:rsidR="000956A9" w:rsidRPr="007C4636" w:rsidRDefault="000956A9" w:rsidP="000956A9">
      <w:pPr>
        <w:rPr>
          <w:rFonts w:cs="Arial"/>
          <w:color w:val="FF0000"/>
          <w:lang w:val="en-GB"/>
        </w:rPr>
      </w:pPr>
      <w:r w:rsidRPr="007C4636">
        <w:rPr>
          <w:rFonts w:cs="Arial"/>
          <w:color w:val="FF0000"/>
          <w:lang w:val="en-GB"/>
        </w:rPr>
        <w:t>(4) Furthermore, registrations of the phreatic surface and the quantity of seepage should be made to ensure that the slope or the bottom of an excavation behaves as predicted.</w:t>
      </w:r>
    </w:p>
    <w:p w:rsidR="000956A9" w:rsidRPr="007C4636" w:rsidRDefault="000956A9" w:rsidP="000956A9">
      <w:pPr>
        <w:rPr>
          <w:rFonts w:cs="Arial"/>
          <w:color w:val="FF0000"/>
          <w:lang w:val="en-GB"/>
        </w:rPr>
      </w:pPr>
    </w:p>
    <w:p w:rsidR="000956A9" w:rsidRPr="007C4636" w:rsidRDefault="000956A9" w:rsidP="000956A9">
      <w:pPr>
        <w:spacing w:line="255" w:lineRule="auto"/>
        <w:ind w:left="142"/>
        <w:rPr>
          <w:color w:val="FF0000"/>
          <w:spacing w:val="-1"/>
          <w:sz w:val="18"/>
        </w:rPr>
      </w:pPr>
      <w:r w:rsidRPr="007C4636">
        <w:rPr>
          <w:color w:val="FF0000"/>
          <w:spacing w:val="-1"/>
          <w:sz w:val="18"/>
        </w:rPr>
        <w:t xml:space="preserve">NOTE 1:  Design rules of “Bligh and Lane” can be used to evaluate the possibility of piping. </w:t>
      </w:r>
    </w:p>
    <w:p w:rsidR="000956A9" w:rsidRPr="007C4636" w:rsidRDefault="000956A9" w:rsidP="000956A9">
      <w:pPr>
        <w:spacing w:line="255" w:lineRule="auto"/>
        <w:ind w:left="142"/>
        <w:rPr>
          <w:color w:val="FF0000"/>
          <w:spacing w:val="-1"/>
          <w:sz w:val="18"/>
        </w:rPr>
      </w:pPr>
    </w:p>
    <w:p w:rsidR="000956A9" w:rsidRPr="007C4636" w:rsidRDefault="000956A9" w:rsidP="000956A9">
      <w:pPr>
        <w:spacing w:line="255" w:lineRule="auto"/>
        <w:ind w:left="142"/>
        <w:rPr>
          <w:color w:val="FF0000"/>
          <w:spacing w:val="-1"/>
          <w:sz w:val="18"/>
        </w:rPr>
      </w:pPr>
      <w:r w:rsidRPr="007C4636">
        <w:rPr>
          <w:color w:val="FF0000"/>
          <w:spacing w:val="-1"/>
          <w:sz w:val="18"/>
        </w:rPr>
        <w:t>NOTE 2:  Measures in order to prevent “piping”are:</w:t>
      </w:r>
    </w:p>
    <w:p w:rsidR="000956A9" w:rsidRPr="007C4636" w:rsidRDefault="000956A9" w:rsidP="0019231C">
      <w:pPr>
        <w:widowControl w:val="0"/>
        <w:numPr>
          <w:ilvl w:val="0"/>
          <w:numId w:val="5"/>
        </w:numPr>
        <w:spacing w:after="0" w:line="252" w:lineRule="auto"/>
        <w:ind w:left="1134" w:right="521" w:hanging="283"/>
        <w:rPr>
          <w:color w:val="FF0000"/>
          <w:spacing w:val="-2"/>
          <w:sz w:val="20"/>
        </w:rPr>
      </w:pPr>
      <w:r w:rsidRPr="007C4636">
        <w:rPr>
          <w:color w:val="FF0000"/>
          <w:spacing w:val="-2"/>
          <w:sz w:val="20"/>
        </w:rPr>
        <w:t>Regulating seepage</w:t>
      </w:r>
    </w:p>
    <w:p w:rsidR="000956A9" w:rsidRPr="007C4636" w:rsidRDefault="000956A9" w:rsidP="0019231C">
      <w:pPr>
        <w:widowControl w:val="0"/>
        <w:numPr>
          <w:ilvl w:val="0"/>
          <w:numId w:val="5"/>
        </w:numPr>
        <w:spacing w:after="0" w:line="252" w:lineRule="auto"/>
        <w:ind w:left="1134" w:right="521" w:hanging="283"/>
        <w:rPr>
          <w:color w:val="FF0000"/>
          <w:spacing w:val="-2"/>
          <w:sz w:val="20"/>
        </w:rPr>
      </w:pPr>
      <w:r w:rsidRPr="007C4636">
        <w:rPr>
          <w:color w:val="FF0000"/>
          <w:spacing w:val="-2"/>
          <w:sz w:val="20"/>
        </w:rPr>
        <w:t>Limiting of the hydraulic gradient</w:t>
      </w:r>
    </w:p>
    <w:p w:rsidR="000956A9" w:rsidRPr="007C4636" w:rsidRDefault="000956A9" w:rsidP="0019231C">
      <w:pPr>
        <w:widowControl w:val="0"/>
        <w:numPr>
          <w:ilvl w:val="0"/>
          <w:numId w:val="5"/>
        </w:numPr>
        <w:spacing w:after="0" w:line="252" w:lineRule="auto"/>
        <w:ind w:left="1134" w:right="521" w:hanging="283"/>
        <w:rPr>
          <w:color w:val="FF0000"/>
          <w:spacing w:val="-2"/>
          <w:sz w:val="20"/>
        </w:rPr>
      </w:pPr>
      <w:r w:rsidRPr="007C4636">
        <w:rPr>
          <w:color w:val="FF0000"/>
          <w:spacing w:val="-2"/>
          <w:sz w:val="20"/>
        </w:rPr>
        <w:t>Installation of protective filters</w:t>
      </w:r>
    </w:p>
    <w:p w:rsidR="000956A9" w:rsidRPr="007C4636" w:rsidRDefault="000956A9" w:rsidP="000956A9">
      <w:pPr>
        <w:spacing w:line="255" w:lineRule="auto"/>
        <w:ind w:left="142"/>
        <w:rPr>
          <w:color w:val="FF0000"/>
          <w:spacing w:val="-1"/>
          <w:sz w:val="18"/>
        </w:rPr>
      </w:pPr>
    </w:p>
    <w:p w:rsidR="000956A9" w:rsidRPr="007C4636" w:rsidRDefault="000956A9" w:rsidP="000956A9">
      <w:pPr>
        <w:spacing w:after="120"/>
        <w:rPr>
          <w:rFonts w:cs="Arial"/>
          <w:color w:val="FF0000"/>
          <w:lang w:val="en-GB"/>
        </w:rPr>
      </w:pPr>
      <w:r w:rsidRPr="007C4636">
        <w:rPr>
          <w:rFonts w:cs="Arial"/>
          <w:color w:val="FF0000"/>
          <w:lang w:val="en-GB"/>
        </w:rPr>
        <w:t>(5) The check of the mechanism “piping” in case of a retaining wall may be made by:</w:t>
      </w:r>
    </w:p>
    <w:p w:rsidR="000956A9" w:rsidRPr="007C4636" w:rsidRDefault="000956A9" w:rsidP="0019231C">
      <w:pPr>
        <w:pStyle w:val="BodyText"/>
        <w:widowControl w:val="0"/>
        <w:numPr>
          <w:ilvl w:val="0"/>
          <w:numId w:val="6"/>
        </w:numPr>
        <w:tabs>
          <w:tab w:val="left" w:pos="405"/>
        </w:tabs>
        <w:spacing w:line="288" w:lineRule="auto"/>
        <w:rPr>
          <w:color w:val="FF0000"/>
          <w:spacing w:val="-1"/>
        </w:rPr>
      </w:pPr>
      <w:r w:rsidRPr="007C4636">
        <w:rPr>
          <w:color w:val="FF0000"/>
          <w:spacing w:val="-1"/>
        </w:rPr>
        <w:t>Groundwater flow analysis to compute the hydraulic gradient at the exit point. A check shall be made that the characteristic value of the critical hydraulic gradient at the exit point i</w:t>
      </w:r>
      <w:r w:rsidRPr="007C4636">
        <w:rPr>
          <w:color w:val="FF0000"/>
          <w:spacing w:val="-1"/>
          <w:vertAlign w:val="subscript"/>
        </w:rPr>
        <w:t>krit;rep</w:t>
      </w:r>
      <w:r w:rsidRPr="007C4636">
        <w:rPr>
          <w:color w:val="FF0000"/>
          <w:spacing w:val="-1"/>
        </w:rPr>
        <w:t xml:space="preserve"> is less than i</w:t>
      </w:r>
      <w:r w:rsidRPr="007C4636">
        <w:rPr>
          <w:color w:val="FF0000"/>
          <w:spacing w:val="-1"/>
          <w:vertAlign w:val="subscript"/>
        </w:rPr>
        <w:t>c</w:t>
      </w:r>
      <w:r w:rsidRPr="007C4636">
        <w:rPr>
          <w:color w:val="FF0000"/>
          <w:spacing w:val="-1"/>
        </w:rPr>
        <w:t>.</w:t>
      </w:r>
    </w:p>
    <w:p w:rsidR="000956A9" w:rsidRPr="007C4636" w:rsidRDefault="000956A9" w:rsidP="0019231C">
      <w:pPr>
        <w:pStyle w:val="BodyText"/>
        <w:widowControl w:val="0"/>
        <w:numPr>
          <w:ilvl w:val="0"/>
          <w:numId w:val="6"/>
        </w:numPr>
        <w:tabs>
          <w:tab w:val="left" w:pos="405"/>
        </w:tabs>
        <w:spacing w:line="288" w:lineRule="auto"/>
        <w:rPr>
          <w:color w:val="FF0000"/>
          <w:spacing w:val="-1"/>
        </w:rPr>
      </w:pPr>
      <w:r w:rsidRPr="007C4636">
        <w:rPr>
          <w:color w:val="FF0000"/>
          <w:spacing w:val="-1"/>
        </w:rPr>
        <w:t>Check of the seepage length according to Lane to prevent piping, see figure 10.d. In this case it shall be ensured that:</w:t>
      </w:r>
    </w:p>
    <w:p w:rsidR="000956A9" w:rsidRPr="007C4636" w:rsidRDefault="000956A9" w:rsidP="000956A9">
      <w:pPr>
        <w:ind w:left="1738"/>
        <w:rPr>
          <w:rFonts w:cs="Arial"/>
          <w:color w:val="FF0000"/>
          <w:lang w:val="en-GB"/>
        </w:rPr>
      </w:pPr>
      <w:r w:rsidRPr="007C4636">
        <w:rPr>
          <w:rFonts w:cs="Arial"/>
          <w:color w:val="FF0000"/>
          <w:lang w:val="en-GB"/>
        </w:rPr>
        <w:t>L</w:t>
      </w:r>
      <w:r w:rsidRPr="007C4636">
        <w:rPr>
          <w:rFonts w:cs="Arial"/>
          <w:color w:val="FF0000"/>
          <w:vertAlign w:val="subscript"/>
          <w:lang w:val="en-GB"/>
        </w:rPr>
        <w:t>1</w:t>
      </w:r>
      <w:r w:rsidRPr="007C4636">
        <w:rPr>
          <w:rFonts w:cs="Arial"/>
          <w:color w:val="FF0000"/>
          <w:lang w:val="en-GB"/>
        </w:rPr>
        <w:t xml:space="preserve"> + L</w:t>
      </w:r>
      <w:r w:rsidRPr="007C4636">
        <w:rPr>
          <w:rFonts w:cs="Arial"/>
          <w:color w:val="FF0000"/>
          <w:vertAlign w:val="subscript"/>
          <w:lang w:val="en-GB"/>
        </w:rPr>
        <w:t>2</w:t>
      </w:r>
      <w:r w:rsidRPr="007C4636">
        <w:rPr>
          <w:rFonts w:cs="Arial"/>
          <w:color w:val="FF0000"/>
          <w:lang w:val="en-GB"/>
        </w:rPr>
        <w:t xml:space="preserve"> </w:t>
      </w:r>
      <w:r w:rsidRPr="007C4636">
        <w:rPr>
          <w:rFonts w:cs="Arial"/>
          <w:color w:val="FF0000"/>
          <w:lang w:val="en-GB"/>
        </w:rPr>
        <w:sym w:font="Symbol" w:char="F0B3"/>
      </w:r>
      <w:r w:rsidRPr="007C4636">
        <w:rPr>
          <w:rFonts w:cs="Arial"/>
          <w:color w:val="FF0000"/>
          <w:lang w:val="en-GB"/>
        </w:rPr>
        <w:t xml:space="preserve">  </w:t>
      </w:r>
      <w:r w:rsidRPr="007C4636">
        <w:rPr>
          <w:rFonts w:cs="Arial"/>
          <w:color w:val="FF0000"/>
          <w:lang w:val="en-GB"/>
        </w:rPr>
        <w:sym w:font="Symbol" w:char="F067"/>
      </w:r>
      <w:r w:rsidRPr="007C4636">
        <w:rPr>
          <w:rFonts w:cs="Arial"/>
          <w:color w:val="FF0000"/>
          <w:vertAlign w:val="subscript"/>
          <w:lang w:val="en-GB"/>
        </w:rPr>
        <w:t>piping</w:t>
      </w:r>
      <w:r w:rsidRPr="007C4636">
        <w:rPr>
          <w:rFonts w:cs="Arial"/>
          <w:color w:val="FF0000"/>
          <w:lang w:val="en-GB"/>
        </w:rPr>
        <w:t xml:space="preserve"> * C</w:t>
      </w:r>
      <w:r w:rsidRPr="007C4636">
        <w:rPr>
          <w:rFonts w:cs="Arial"/>
          <w:color w:val="FF0000"/>
          <w:vertAlign w:val="subscript"/>
          <w:lang w:val="en-GB"/>
        </w:rPr>
        <w:t>L</w:t>
      </w:r>
      <w:r w:rsidRPr="007C4636">
        <w:rPr>
          <w:rFonts w:cs="Arial"/>
          <w:color w:val="FF0000"/>
          <w:lang w:val="en-GB"/>
        </w:rPr>
        <w:t xml:space="preserve"> * </w:t>
      </w:r>
      <w:r w:rsidRPr="007C4636">
        <w:rPr>
          <w:rFonts w:cs="Arial"/>
          <w:color w:val="FF0000"/>
          <w:lang w:val="en-GB"/>
        </w:rPr>
        <w:sym w:font="Symbol" w:char="F044"/>
      </w:r>
      <w:r w:rsidRPr="007C4636">
        <w:rPr>
          <w:rFonts w:cs="Arial"/>
          <w:color w:val="FF0000"/>
          <w:lang w:val="en-GB"/>
        </w:rPr>
        <w:t>H</w:t>
      </w:r>
    </w:p>
    <w:p w:rsidR="000956A9" w:rsidRPr="007C4636" w:rsidRDefault="000956A9" w:rsidP="000956A9">
      <w:pPr>
        <w:rPr>
          <w:rFonts w:cs="Arial"/>
          <w:color w:val="FF0000"/>
          <w:lang w:val="en-GB"/>
        </w:rPr>
      </w:pPr>
    </w:p>
    <w:p w:rsidR="000956A9" w:rsidRPr="007C4636" w:rsidRDefault="000956A9" w:rsidP="000956A9">
      <w:pPr>
        <w:ind w:left="1416" w:hanging="1410"/>
        <w:rPr>
          <w:rFonts w:cs="Arial"/>
          <w:color w:val="FF0000"/>
          <w:lang w:val="en-GB"/>
        </w:rPr>
      </w:pPr>
      <w:r w:rsidRPr="007C4636">
        <w:rPr>
          <w:rFonts w:cs="Arial"/>
          <w:color w:val="FF0000"/>
          <w:lang w:val="en-GB"/>
        </w:rPr>
        <w:t xml:space="preserve">Where: </w:t>
      </w:r>
      <w:r w:rsidRPr="007C4636">
        <w:rPr>
          <w:rFonts w:cs="Arial"/>
          <w:color w:val="FF0000"/>
          <w:lang w:val="en-GB"/>
        </w:rPr>
        <w:tab/>
      </w:r>
    </w:p>
    <w:p w:rsidR="000956A9" w:rsidRPr="007C4636" w:rsidRDefault="000956A9" w:rsidP="000956A9">
      <w:pPr>
        <w:ind w:left="1416" w:hanging="1410"/>
        <w:rPr>
          <w:rFonts w:cs="Arial"/>
          <w:color w:val="FF0000"/>
          <w:lang w:val="en-GB"/>
        </w:rPr>
      </w:pPr>
      <w:r w:rsidRPr="007C4636">
        <w:rPr>
          <w:rFonts w:cs="Arial"/>
          <w:color w:val="FF0000"/>
          <w:lang w:val="en-GB"/>
        </w:rPr>
        <w:lastRenderedPageBreak/>
        <w:t>L</w:t>
      </w:r>
      <w:r w:rsidRPr="007C4636">
        <w:rPr>
          <w:rFonts w:cs="Arial"/>
          <w:color w:val="FF0000"/>
          <w:vertAlign w:val="subscript"/>
          <w:lang w:val="en-GB"/>
        </w:rPr>
        <w:t>1</w:t>
      </w:r>
      <w:r w:rsidRPr="007C4636">
        <w:rPr>
          <w:rFonts w:cs="Arial"/>
          <w:color w:val="FF0000"/>
          <w:lang w:val="en-GB"/>
        </w:rPr>
        <w:t xml:space="preserve"> </w:t>
      </w:r>
      <w:r w:rsidRPr="007C4636">
        <w:rPr>
          <w:rFonts w:cs="Arial"/>
          <w:color w:val="FF0000"/>
          <w:lang w:val="en-GB"/>
        </w:rPr>
        <w:tab/>
        <w:t>= design value of the length of the sheetpile wall below the groundwater table in m.</w:t>
      </w:r>
    </w:p>
    <w:p w:rsidR="000956A9" w:rsidRPr="007C4636" w:rsidRDefault="000956A9" w:rsidP="000956A9">
      <w:pPr>
        <w:ind w:left="1416" w:hanging="1410"/>
        <w:rPr>
          <w:rFonts w:cs="Arial"/>
          <w:color w:val="FF0000"/>
          <w:lang w:val="en-GB"/>
        </w:rPr>
      </w:pPr>
      <w:r w:rsidRPr="007C4636">
        <w:rPr>
          <w:rFonts w:cs="Arial"/>
          <w:color w:val="FF0000"/>
          <w:lang w:val="en-GB"/>
        </w:rPr>
        <w:t>L</w:t>
      </w:r>
      <w:r w:rsidRPr="007C4636">
        <w:rPr>
          <w:rFonts w:cs="Arial"/>
          <w:color w:val="FF0000"/>
          <w:vertAlign w:val="subscript"/>
          <w:lang w:val="en-GB"/>
        </w:rPr>
        <w:t>2</w:t>
      </w:r>
      <w:r w:rsidRPr="007C4636">
        <w:rPr>
          <w:rFonts w:cs="Arial"/>
          <w:color w:val="FF0000"/>
          <w:lang w:val="en-GB"/>
        </w:rPr>
        <w:t xml:space="preserve"> </w:t>
      </w:r>
      <w:r w:rsidRPr="007C4636">
        <w:rPr>
          <w:rFonts w:cs="Arial"/>
          <w:color w:val="FF0000"/>
          <w:lang w:val="en-GB"/>
        </w:rPr>
        <w:tab/>
        <w:t>= design value of the length of the sheetpile below the lowest ground  surface in m.</w:t>
      </w:r>
    </w:p>
    <w:p w:rsidR="000956A9" w:rsidRPr="007C4636" w:rsidRDefault="000956A9" w:rsidP="000956A9">
      <w:pPr>
        <w:rPr>
          <w:rFonts w:cs="Arial"/>
          <w:color w:val="FF0000"/>
          <w:lang w:val="en-GB"/>
        </w:rPr>
      </w:pPr>
      <w:r w:rsidRPr="007C4636">
        <w:rPr>
          <w:rFonts w:cs="Arial"/>
          <w:color w:val="FF0000"/>
          <w:lang w:val="en-GB"/>
        </w:rPr>
        <w:sym w:font="Symbol" w:char="F044"/>
      </w:r>
      <w:r w:rsidRPr="007C4636">
        <w:rPr>
          <w:rFonts w:cs="Arial"/>
          <w:color w:val="FF0000"/>
          <w:lang w:val="en-GB"/>
        </w:rPr>
        <w:t>H</w:t>
      </w:r>
      <w:r w:rsidRPr="007C4636">
        <w:rPr>
          <w:rFonts w:cs="Arial"/>
          <w:color w:val="FF0000"/>
          <w:lang w:val="en-GB"/>
        </w:rPr>
        <w:tab/>
        <w:t>= difference in waterlevel between “the high side and the low side” of the</w:t>
      </w:r>
    </w:p>
    <w:p w:rsidR="000956A9" w:rsidRPr="007C4636" w:rsidRDefault="000956A9" w:rsidP="000956A9">
      <w:pPr>
        <w:ind w:left="993" w:hanging="6"/>
        <w:rPr>
          <w:rFonts w:cs="Arial"/>
          <w:color w:val="FF0000"/>
          <w:lang w:val="en-GB"/>
        </w:rPr>
      </w:pPr>
      <w:r w:rsidRPr="007C4636">
        <w:rPr>
          <w:rFonts w:cs="Arial"/>
          <w:color w:val="FF0000"/>
          <w:lang w:val="en-GB"/>
        </w:rPr>
        <w:t>sheetpile wall in m.</w:t>
      </w:r>
    </w:p>
    <w:p w:rsidR="000956A9" w:rsidRPr="007C4636" w:rsidRDefault="000956A9" w:rsidP="000956A9">
      <w:pPr>
        <w:rPr>
          <w:rFonts w:cs="Arial"/>
          <w:color w:val="FF0000"/>
          <w:lang w:val="en-GB"/>
        </w:rPr>
      </w:pPr>
      <w:r w:rsidRPr="007C4636">
        <w:rPr>
          <w:rFonts w:cs="Arial"/>
          <w:color w:val="FF0000"/>
          <w:lang w:val="en-GB"/>
        </w:rPr>
        <w:sym w:font="Symbol" w:char="F067"/>
      </w:r>
      <w:r w:rsidRPr="007C4636">
        <w:rPr>
          <w:rFonts w:cs="Arial"/>
          <w:color w:val="FF0000"/>
          <w:vertAlign w:val="subscript"/>
          <w:lang w:val="en-GB"/>
        </w:rPr>
        <w:t>piping</w:t>
      </w:r>
      <w:r w:rsidRPr="007C4636">
        <w:rPr>
          <w:rFonts w:cs="Arial"/>
          <w:color w:val="FF0000"/>
          <w:lang w:val="en-GB"/>
        </w:rPr>
        <w:tab/>
        <w:t>= partial factor for “piping” form Table HY.2; this factor is for compensation</w:t>
      </w:r>
    </w:p>
    <w:p w:rsidR="000956A9" w:rsidRPr="007C4636" w:rsidRDefault="000956A9" w:rsidP="000956A9">
      <w:pPr>
        <w:rPr>
          <w:rFonts w:cs="Arial"/>
          <w:color w:val="FF0000"/>
          <w:lang w:val="en-GB"/>
        </w:rPr>
      </w:pPr>
      <w:r w:rsidRPr="007C4636">
        <w:rPr>
          <w:rFonts w:cs="Arial"/>
          <w:color w:val="FF0000"/>
          <w:lang w:val="en-GB"/>
        </w:rPr>
        <w:tab/>
        <w:t xml:space="preserve">   of the decrease in passive soil pressure due to upward groundwater flow.</w:t>
      </w:r>
    </w:p>
    <w:p w:rsidR="000956A9" w:rsidRPr="007C4636" w:rsidRDefault="000956A9" w:rsidP="000956A9">
      <w:pPr>
        <w:rPr>
          <w:rFonts w:cs="Arial"/>
          <w:color w:val="FF0000"/>
          <w:lang w:val="en-GB"/>
        </w:rPr>
      </w:pPr>
      <w:r w:rsidRPr="007C4636">
        <w:rPr>
          <w:rFonts w:cs="Arial"/>
          <w:color w:val="FF0000"/>
          <w:lang w:val="en-GB"/>
        </w:rPr>
        <w:t>C</w:t>
      </w:r>
      <w:r w:rsidRPr="007C4636">
        <w:rPr>
          <w:rFonts w:cs="Arial"/>
          <w:color w:val="FF0000"/>
          <w:vertAlign w:val="subscript"/>
          <w:lang w:val="en-GB"/>
        </w:rPr>
        <w:t>L</w:t>
      </w:r>
      <w:r w:rsidRPr="007C4636">
        <w:rPr>
          <w:rFonts w:cs="Arial"/>
          <w:color w:val="FF0000"/>
          <w:lang w:val="en-GB"/>
        </w:rPr>
        <w:tab/>
        <w:t>= constant of Lane, see Table HY.3.</w:t>
      </w:r>
    </w:p>
    <w:p w:rsidR="000956A9" w:rsidRPr="007C4636" w:rsidRDefault="000956A9" w:rsidP="000956A9">
      <w:pPr>
        <w:rPr>
          <w:rFonts w:cs="Arial"/>
          <w:color w:val="FF0000"/>
          <w:lang w:val="en-GB"/>
        </w:rPr>
      </w:pPr>
    </w:p>
    <w:p w:rsidR="000956A9" w:rsidRPr="007C4636" w:rsidRDefault="000956A9" w:rsidP="000956A9">
      <w:pPr>
        <w:rPr>
          <w:rFonts w:cs="Arial"/>
          <w:color w:val="FF0000"/>
          <w:lang w:val="en-GB"/>
        </w:rPr>
      </w:pPr>
    </w:p>
    <w:p w:rsidR="000956A9" w:rsidRPr="007C4636" w:rsidRDefault="000956A9" w:rsidP="000956A9">
      <w:pPr>
        <w:rPr>
          <w:rFonts w:cs="Arial"/>
          <w:color w:val="FF0000"/>
          <w:vertAlign w:val="subscript"/>
          <w:lang w:val="en-GB"/>
        </w:rPr>
      </w:pPr>
      <w:r w:rsidRPr="007C4636">
        <w:rPr>
          <w:rFonts w:cs="Arial"/>
          <w:color w:val="FF0000"/>
          <w:lang w:val="en-GB"/>
        </w:rPr>
        <w:t xml:space="preserve">Table HY.2 – Partial factor for piping </w:t>
      </w:r>
      <w:r w:rsidRPr="007C4636">
        <w:rPr>
          <w:rFonts w:cs="Arial"/>
          <w:color w:val="FF0000"/>
          <w:lang w:val="en-GB"/>
        </w:rPr>
        <w:sym w:font="Symbol" w:char="F067"/>
      </w:r>
      <w:r w:rsidRPr="007C4636">
        <w:rPr>
          <w:rFonts w:cs="Arial"/>
          <w:color w:val="FF0000"/>
          <w:vertAlign w:val="subscript"/>
          <w:lang w:val="en-GB"/>
        </w:rPr>
        <w:t>piping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9"/>
        <w:gridCol w:w="1620"/>
      </w:tblGrid>
      <w:tr w:rsidR="000956A9" w:rsidRPr="007C4636" w:rsidTr="00961ED8">
        <w:tc>
          <w:tcPr>
            <w:tcW w:w="1548" w:type="dxa"/>
            <w:shd w:val="clear" w:color="auto" w:fill="auto"/>
          </w:tcPr>
          <w:p w:rsidR="000956A9" w:rsidRPr="007C4636" w:rsidRDefault="000956A9" w:rsidP="00961ED8">
            <w:pPr>
              <w:rPr>
                <w:rFonts w:cs="Arial"/>
                <w:b/>
                <w:color w:val="FF0000"/>
                <w:lang w:val="en-GB"/>
              </w:rPr>
            </w:pPr>
            <w:r w:rsidRPr="007C4636">
              <w:rPr>
                <w:rFonts w:cs="Arial"/>
                <w:b/>
                <w:color w:val="FF0000"/>
                <w:lang w:val="en-GB"/>
              </w:rPr>
              <w:t>Consequence Class</w:t>
            </w:r>
          </w:p>
        </w:tc>
        <w:tc>
          <w:tcPr>
            <w:tcW w:w="1620" w:type="dxa"/>
            <w:shd w:val="clear" w:color="auto" w:fill="auto"/>
          </w:tcPr>
          <w:p w:rsidR="000956A9" w:rsidRPr="007C4636" w:rsidRDefault="000956A9" w:rsidP="00961ED8">
            <w:pPr>
              <w:rPr>
                <w:rFonts w:cs="Arial"/>
                <w:b/>
                <w:color w:val="FF0000"/>
                <w:lang w:val="en-GB"/>
              </w:rPr>
            </w:pPr>
            <w:r w:rsidRPr="007C4636">
              <w:rPr>
                <w:rFonts w:cs="Arial"/>
                <w:b/>
                <w:color w:val="FF0000"/>
                <w:lang w:val="en-GB"/>
              </w:rPr>
              <w:sym w:font="Symbol" w:char="F067"/>
            </w:r>
            <w:r w:rsidRPr="007C4636">
              <w:rPr>
                <w:rFonts w:cs="Arial"/>
                <w:b/>
                <w:color w:val="FF0000"/>
                <w:vertAlign w:val="subscript"/>
                <w:lang w:val="en-GB"/>
              </w:rPr>
              <w:t>piping</w:t>
            </w:r>
          </w:p>
        </w:tc>
      </w:tr>
      <w:tr w:rsidR="000956A9" w:rsidRPr="007C4636" w:rsidTr="00961ED8">
        <w:tc>
          <w:tcPr>
            <w:tcW w:w="1548"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CC1</w:t>
            </w:r>
          </w:p>
        </w:tc>
        <w:tc>
          <w:tcPr>
            <w:tcW w:w="1620"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1.5</w:t>
            </w:r>
          </w:p>
        </w:tc>
      </w:tr>
      <w:tr w:rsidR="000956A9" w:rsidRPr="007C4636" w:rsidTr="00961ED8">
        <w:tc>
          <w:tcPr>
            <w:tcW w:w="1548"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CC2</w:t>
            </w:r>
          </w:p>
        </w:tc>
        <w:tc>
          <w:tcPr>
            <w:tcW w:w="1620"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1.75</w:t>
            </w:r>
          </w:p>
        </w:tc>
      </w:tr>
      <w:tr w:rsidR="000956A9" w:rsidRPr="007C4636" w:rsidTr="00961ED8">
        <w:tc>
          <w:tcPr>
            <w:tcW w:w="1548"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CC3</w:t>
            </w:r>
          </w:p>
        </w:tc>
        <w:tc>
          <w:tcPr>
            <w:tcW w:w="1620" w:type="dxa"/>
            <w:shd w:val="clear" w:color="auto" w:fill="auto"/>
          </w:tcPr>
          <w:p w:rsidR="000956A9" w:rsidRPr="007C4636" w:rsidRDefault="000956A9" w:rsidP="00961ED8">
            <w:pPr>
              <w:jc w:val="center"/>
              <w:rPr>
                <w:rFonts w:cs="Arial"/>
                <w:color w:val="FF0000"/>
                <w:lang w:val="en-GB"/>
              </w:rPr>
            </w:pPr>
            <w:r w:rsidRPr="007C4636">
              <w:rPr>
                <w:rFonts w:cs="Arial"/>
                <w:color w:val="FF0000"/>
                <w:lang w:val="en-GB"/>
              </w:rPr>
              <w:t>2.0</w:t>
            </w:r>
          </w:p>
        </w:tc>
      </w:tr>
    </w:tbl>
    <w:p w:rsidR="000956A9" w:rsidRPr="007C4636" w:rsidRDefault="000956A9" w:rsidP="000956A9">
      <w:pPr>
        <w:rPr>
          <w:rFonts w:cs="Arial"/>
          <w:color w:val="FF0000"/>
          <w:lang w:val="en-GB"/>
        </w:rPr>
      </w:pPr>
    </w:p>
    <w:p w:rsidR="000956A9" w:rsidRPr="007C4636" w:rsidRDefault="000956A9" w:rsidP="000956A9">
      <w:pPr>
        <w:rPr>
          <w:rFonts w:cs="Arial"/>
          <w:color w:val="FF0000"/>
          <w:lang w:val="en-GB"/>
        </w:rPr>
      </w:pPr>
    </w:p>
    <w:p w:rsidR="000956A9" w:rsidRPr="007C4636" w:rsidRDefault="000956A9" w:rsidP="000956A9">
      <w:pPr>
        <w:rPr>
          <w:rFonts w:cs="Arial"/>
          <w:color w:val="FF0000"/>
          <w:vertAlign w:val="subscript"/>
          <w:lang w:val="en-GB"/>
        </w:rPr>
      </w:pPr>
      <w:r w:rsidRPr="007C4636">
        <w:rPr>
          <w:rFonts w:cs="Arial"/>
          <w:color w:val="FF0000"/>
          <w:lang w:val="en-GB"/>
        </w:rPr>
        <w:t xml:space="preserve"> Table HY.3 – Lane Factor C</w:t>
      </w:r>
      <w:r w:rsidRPr="007C4636">
        <w:rPr>
          <w:rFonts w:cs="Arial"/>
          <w:color w:val="FF0000"/>
          <w:vertAlign w:val="subscript"/>
          <w:lang w:val="en-GB"/>
        </w:rPr>
        <w:t>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00"/>
      </w:tblGrid>
      <w:tr w:rsidR="000956A9" w:rsidRPr="007C4636" w:rsidTr="00961ED8">
        <w:tc>
          <w:tcPr>
            <w:tcW w:w="3168" w:type="dxa"/>
            <w:shd w:val="clear" w:color="auto" w:fill="auto"/>
          </w:tcPr>
          <w:p w:rsidR="000956A9" w:rsidRPr="007C4636" w:rsidRDefault="000956A9" w:rsidP="00961ED8">
            <w:pPr>
              <w:rPr>
                <w:rFonts w:cs="Arial"/>
                <w:b/>
                <w:color w:val="FF0000"/>
                <w:lang w:val="en-GB"/>
              </w:rPr>
            </w:pPr>
            <w:r w:rsidRPr="007C4636">
              <w:rPr>
                <w:rFonts w:cs="Arial"/>
                <w:b/>
                <w:color w:val="FF0000"/>
                <w:lang w:val="en-GB"/>
              </w:rPr>
              <w:t>Soil type</w:t>
            </w:r>
          </w:p>
        </w:tc>
        <w:tc>
          <w:tcPr>
            <w:tcW w:w="900" w:type="dxa"/>
            <w:shd w:val="clear" w:color="auto" w:fill="auto"/>
          </w:tcPr>
          <w:p w:rsidR="000956A9" w:rsidRPr="007C4636" w:rsidRDefault="000956A9" w:rsidP="00961ED8">
            <w:pPr>
              <w:rPr>
                <w:rFonts w:cs="Arial"/>
                <w:b/>
                <w:color w:val="FF0000"/>
                <w:vertAlign w:val="subscript"/>
                <w:lang w:val="en-GB"/>
              </w:rPr>
            </w:pPr>
            <w:r w:rsidRPr="007C4636">
              <w:rPr>
                <w:rFonts w:cs="Arial"/>
                <w:b/>
                <w:color w:val="FF0000"/>
                <w:lang w:val="en-GB"/>
              </w:rPr>
              <w:t>C</w:t>
            </w:r>
            <w:r w:rsidRPr="007C4636">
              <w:rPr>
                <w:rFonts w:cs="Arial"/>
                <w:b/>
                <w:color w:val="FF0000"/>
                <w:vertAlign w:val="subscript"/>
                <w:lang w:val="en-GB"/>
              </w:rPr>
              <w:t>L</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Very fine sand or silt</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8.5</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Fine sand</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7.0</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Medium coarse sand</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6.0</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Coarse sand</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5.0</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Fine gravel</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4.0</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lastRenderedPageBreak/>
              <w:t>Medium coarse gravel</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3.5</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Coarse gravel</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3.0</w:t>
            </w:r>
          </w:p>
        </w:tc>
      </w:tr>
      <w:tr w:rsidR="000956A9" w:rsidRPr="007C4636" w:rsidTr="00961ED8">
        <w:tc>
          <w:tcPr>
            <w:tcW w:w="3168" w:type="dxa"/>
            <w:shd w:val="clear" w:color="auto" w:fill="auto"/>
          </w:tcPr>
          <w:p w:rsidR="000956A9" w:rsidRPr="007C4636" w:rsidRDefault="000956A9" w:rsidP="00961ED8">
            <w:pPr>
              <w:rPr>
                <w:rFonts w:cs="Arial"/>
                <w:color w:val="FF0000"/>
                <w:lang w:val="en-GB"/>
              </w:rPr>
            </w:pPr>
            <w:r w:rsidRPr="007C4636">
              <w:rPr>
                <w:rFonts w:cs="Arial"/>
                <w:color w:val="FF0000"/>
                <w:lang w:val="en-GB"/>
              </w:rPr>
              <w:t>Stones</w:t>
            </w:r>
          </w:p>
        </w:tc>
        <w:tc>
          <w:tcPr>
            <w:tcW w:w="900" w:type="dxa"/>
            <w:shd w:val="clear" w:color="auto" w:fill="auto"/>
          </w:tcPr>
          <w:p w:rsidR="000956A9" w:rsidRPr="007C4636" w:rsidRDefault="000956A9" w:rsidP="00961ED8">
            <w:pPr>
              <w:rPr>
                <w:rFonts w:cs="Arial"/>
                <w:color w:val="FF0000"/>
                <w:lang w:val="en-GB"/>
              </w:rPr>
            </w:pPr>
            <w:r w:rsidRPr="007C4636">
              <w:rPr>
                <w:rFonts w:cs="Arial"/>
                <w:color w:val="FF0000"/>
                <w:lang w:val="en-GB"/>
              </w:rPr>
              <w:t>2.5</w:t>
            </w:r>
          </w:p>
        </w:tc>
      </w:tr>
    </w:tbl>
    <w:p w:rsidR="000956A9" w:rsidRDefault="000956A9" w:rsidP="000956A9">
      <w:pPr>
        <w:rPr>
          <w:rFonts w:cs="Arial"/>
          <w:color w:val="00B050"/>
          <w:lang w:val="en-GB"/>
        </w:rPr>
      </w:pPr>
    </w:p>
    <w:tbl>
      <w:tblPr>
        <w:tblW w:w="0" w:type="auto"/>
        <w:tblLook w:val="04A0" w:firstRow="1" w:lastRow="0" w:firstColumn="1" w:lastColumn="0" w:noHBand="0" w:noVBand="1"/>
      </w:tblPr>
      <w:tblGrid>
        <w:gridCol w:w="8856"/>
      </w:tblGrid>
      <w:tr w:rsidR="000956A9" w:rsidRPr="00FF77D7" w:rsidTr="00961ED8">
        <w:tc>
          <w:tcPr>
            <w:tcW w:w="11160" w:type="dxa"/>
            <w:shd w:val="clear" w:color="auto" w:fill="auto"/>
          </w:tcPr>
          <w:p w:rsidR="000956A9" w:rsidRPr="00FF77D7" w:rsidRDefault="0019231C" w:rsidP="00961ED8">
            <w:pPr>
              <w:jc w:val="center"/>
            </w:pPr>
            <w:r>
              <w:rPr>
                <w:noProof/>
                <w:lang w:val="en-GB" w:eastAsia="en-GB"/>
              </w:rPr>
              <w:drawing>
                <wp:inline distT="0" distB="0" distL="0" distR="0">
                  <wp:extent cx="5448300" cy="4191000"/>
                  <wp:effectExtent l="0" t="0" r="0" b="0"/>
                  <wp:docPr id="1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8300" cy="4191000"/>
                          </a:xfrm>
                          <a:prstGeom prst="rect">
                            <a:avLst/>
                          </a:prstGeom>
                          <a:noFill/>
                          <a:ln>
                            <a:noFill/>
                          </a:ln>
                        </pic:spPr>
                      </pic:pic>
                    </a:graphicData>
                  </a:graphic>
                </wp:inline>
              </w:drawing>
            </w:r>
          </w:p>
        </w:tc>
      </w:tr>
      <w:tr w:rsidR="000956A9" w:rsidRPr="007C4636" w:rsidTr="00961ED8">
        <w:tc>
          <w:tcPr>
            <w:tcW w:w="11160" w:type="dxa"/>
            <w:shd w:val="clear" w:color="auto" w:fill="auto"/>
          </w:tcPr>
          <w:p w:rsidR="000956A9" w:rsidRPr="007C4636" w:rsidRDefault="000956A9" w:rsidP="00961ED8">
            <w:pPr>
              <w:jc w:val="center"/>
              <w:rPr>
                <w:b/>
                <w:color w:val="FF0000"/>
              </w:rPr>
            </w:pPr>
            <w:r w:rsidRPr="007C4636">
              <w:rPr>
                <w:b/>
                <w:color w:val="FF0000"/>
                <w:spacing w:val="-1"/>
              </w:rPr>
              <w:t>Figure HY.2 data for check of the seepage length according to Lane to prevent piping</w:t>
            </w:r>
            <w:r w:rsidRPr="007C4636">
              <w:rPr>
                <w:b/>
                <w:color w:val="FF0000"/>
              </w:rPr>
              <w:t xml:space="preserve"> </w:t>
            </w:r>
          </w:p>
        </w:tc>
      </w:tr>
    </w:tbl>
    <w:p w:rsidR="000956A9" w:rsidRPr="007C4636" w:rsidRDefault="000956A9" w:rsidP="000956A9">
      <w:pPr>
        <w:rPr>
          <w:rFonts w:cs="Arial"/>
          <w:color w:val="FF0000"/>
        </w:rPr>
      </w:pPr>
    </w:p>
    <w:p w:rsidR="000956A9" w:rsidRPr="007C4636" w:rsidRDefault="000956A9" w:rsidP="000956A9">
      <w:pPr>
        <w:rPr>
          <w:rFonts w:cs="Arial"/>
          <w:color w:val="FF0000"/>
        </w:rPr>
      </w:pPr>
    </w:p>
    <w:p w:rsidR="000956A9" w:rsidRPr="007C4636" w:rsidRDefault="000956A9" w:rsidP="000956A9">
      <w:pPr>
        <w:rPr>
          <w:b/>
          <w:color w:val="FF0000"/>
        </w:rPr>
      </w:pPr>
      <w:r w:rsidRPr="007C4636">
        <w:rPr>
          <w:b/>
          <w:color w:val="FF0000"/>
        </w:rPr>
        <w:t>HY.3 References</w:t>
      </w:r>
    </w:p>
    <w:p w:rsidR="000956A9" w:rsidRPr="007C4636" w:rsidRDefault="000956A9" w:rsidP="000956A9">
      <w:pPr>
        <w:pStyle w:val="Default"/>
        <w:spacing w:after="120"/>
        <w:rPr>
          <w:rFonts w:ascii="Arial" w:hAnsi="Arial" w:cs="Arial"/>
          <w:b/>
          <w:bCs/>
          <w:color w:val="FF0000"/>
          <w:sz w:val="22"/>
          <w:szCs w:val="22"/>
        </w:rPr>
      </w:pPr>
    </w:p>
    <w:p w:rsidR="000956A9" w:rsidRPr="007C4636" w:rsidRDefault="000956A9" w:rsidP="000956A9">
      <w:pPr>
        <w:pStyle w:val="Default"/>
        <w:spacing w:after="120"/>
        <w:rPr>
          <w:rFonts w:ascii="Arial" w:hAnsi="Arial" w:cs="Arial"/>
          <w:color w:val="FF0000"/>
          <w:sz w:val="22"/>
          <w:szCs w:val="22"/>
        </w:rPr>
      </w:pPr>
      <w:r w:rsidRPr="007C4636">
        <w:rPr>
          <w:rFonts w:ascii="Arial" w:hAnsi="Arial" w:cs="Arial"/>
          <w:b/>
          <w:bCs/>
          <w:color w:val="FF0000"/>
          <w:sz w:val="22"/>
          <w:szCs w:val="22"/>
        </w:rPr>
        <w:t xml:space="preserve">Terzaghi, K. (1922): </w:t>
      </w:r>
      <w:r w:rsidRPr="007C4636">
        <w:rPr>
          <w:rFonts w:ascii="Arial" w:hAnsi="Arial" w:cs="Arial"/>
          <w:color w:val="FF0000"/>
          <w:sz w:val="22"/>
          <w:szCs w:val="22"/>
        </w:rPr>
        <w:t xml:space="preserve">Der Grundbruch an Stauwerken und seine Verhütung. In: Die Wasserkraft, Zeitschrift für die gesamte Wasserwirtschaft, 17. Jahrgang 1922. </w:t>
      </w:r>
    </w:p>
    <w:p w:rsidR="000956A9" w:rsidRPr="007C4636" w:rsidRDefault="000956A9" w:rsidP="000956A9">
      <w:pPr>
        <w:pStyle w:val="Default"/>
        <w:spacing w:after="120"/>
        <w:rPr>
          <w:rFonts w:ascii="Arial" w:hAnsi="Arial" w:cs="Arial"/>
          <w:bCs/>
          <w:color w:val="FF0000"/>
          <w:sz w:val="22"/>
          <w:szCs w:val="22"/>
          <w:lang w:val="en-US"/>
        </w:rPr>
      </w:pPr>
      <w:r w:rsidRPr="007C4636">
        <w:rPr>
          <w:rFonts w:ascii="Arial" w:hAnsi="Arial" w:cs="Arial"/>
          <w:b/>
          <w:bCs/>
          <w:color w:val="FF0000"/>
          <w:sz w:val="22"/>
          <w:szCs w:val="22"/>
          <w:lang w:val="en-US"/>
        </w:rPr>
        <w:t xml:space="preserve">Terzaghi K. (1943): </w:t>
      </w:r>
      <w:r w:rsidRPr="007C4636">
        <w:rPr>
          <w:rFonts w:ascii="Arial" w:hAnsi="Arial" w:cs="Arial"/>
          <w:bCs/>
          <w:color w:val="FF0000"/>
          <w:sz w:val="22"/>
          <w:szCs w:val="22"/>
          <w:lang w:val="en-US"/>
        </w:rPr>
        <w:t>Theoretical Soil Mechanics. J. Wiley</w:t>
      </w:r>
    </w:p>
    <w:p w:rsidR="000956A9" w:rsidRPr="007C4636" w:rsidRDefault="000956A9" w:rsidP="000956A9">
      <w:pPr>
        <w:spacing w:after="120"/>
        <w:rPr>
          <w:rFonts w:cs="Arial"/>
          <w:bCs/>
          <w:color w:val="FF0000"/>
        </w:rPr>
      </w:pPr>
      <w:r w:rsidRPr="007C4636">
        <w:rPr>
          <w:rFonts w:cs="Arial"/>
          <w:b/>
          <w:bCs/>
          <w:color w:val="FF0000"/>
        </w:rPr>
        <w:lastRenderedPageBreak/>
        <w:t xml:space="preserve">Terzaghi K, Peck R B &amp; Mesri G (1996): </w:t>
      </w:r>
      <w:r w:rsidRPr="007C4636">
        <w:rPr>
          <w:rFonts w:cs="Arial"/>
          <w:bCs/>
          <w:color w:val="FF0000"/>
        </w:rPr>
        <w:t>Soil mechanics in engineering practice, 3rd edition. John Wiley &amp; Sons.</w:t>
      </w:r>
    </w:p>
    <w:p w:rsidR="000956A9" w:rsidRPr="007C4636" w:rsidRDefault="000956A9" w:rsidP="000956A9">
      <w:pPr>
        <w:autoSpaceDE w:val="0"/>
        <w:autoSpaceDN w:val="0"/>
        <w:adjustRightInd w:val="0"/>
        <w:spacing w:after="120" w:line="240" w:lineRule="auto"/>
        <w:rPr>
          <w:rFonts w:cs="Arial"/>
          <w:color w:val="FF0000"/>
        </w:rPr>
      </w:pPr>
      <w:r w:rsidRPr="007C4636">
        <w:rPr>
          <w:rFonts w:cs="Arial"/>
          <w:b/>
          <w:color w:val="FF0000"/>
        </w:rPr>
        <w:t>Lane, E.W. (1935):</w:t>
      </w:r>
      <w:r w:rsidRPr="007C4636">
        <w:rPr>
          <w:rFonts w:cs="Arial"/>
          <w:color w:val="FF0000"/>
        </w:rPr>
        <w:t xml:space="preserve"> Security from Under seepage Masonry Dams on Earth Foundations, Transactions of the American Society of Civil Engineers, pp 1234-1351</w:t>
      </w:r>
    </w:p>
    <w:p w:rsidR="00142B33" w:rsidRDefault="00142B33" w:rsidP="00717336">
      <w:pPr>
        <w:jc w:val="both"/>
      </w:pPr>
    </w:p>
    <w:bookmarkEnd w:id="2"/>
    <w:bookmarkEnd w:id="3"/>
    <w:bookmarkEnd w:id="4"/>
    <w:sectPr w:rsidR="00142B33" w:rsidSect="004E51AC">
      <w:footerReference w:type="even" r:id="rId22"/>
      <w:footerReference w:type="default" r:id="rId23"/>
      <w:footerReference w:type="first" r:id="rId24"/>
      <w:pgSz w:w="12240" w:h="15840" w:code="1"/>
      <w:pgMar w:top="1440" w:right="1800" w:bottom="1440" w:left="1800" w:header="1440" w:footer="144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2425" w:rsidRDefault="00812425">
      <w:r>
        <w:separator/>
      </w:r>
    </w:p>
  </w:endnote>
  <w:endnote w:type="continuationSeparator" w:id="0">
    <w:p w:rsidR="00812425" w:rsidRDefault="008124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2B33" w:rsidRDefault="00251DD9" w:rsidP="004E51AC">
    <w:pPr>
      <w:pStyle w:val="Footer"/>
      <w:framePr w:wrap="around" w:vAnchor="text" w:hAnchor="margin" w:xAlign="center" w:y="1"/>
      <w:rPr>
        <w:rStyle w:val="PageNumber"/>
      </w:rPr>
    </w:pPr>
    <w:r>
      <w:rPr>
        <w:rStyle w:val="PageNumber"/>
      </w:rPr>
      <w:fldChar w:fldCharType="begin"/>
    </w:r>
    <w:r w:rsidR="00142B33">
      <w:rPr>
        <w:rStyle w:val="PageNumber"/>
      </w:rPr>
      <w:instrText xml:space="preserve">PAGE  </w:instrText>
    </w:r>
    <w:r>
      <w:rPr>
        <w:rStyle w:val="PageNumber"/>
      </w:rPr>
      <w:fldChar w:fldCharType="end"/>
    </w:r>
  </w:p>
  <w:p w:rsidR="00142B33" w:rsidRDefault="00142B33" w:rsidP="004E51A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2B33" w:rsidRDefault="00251DD9" w:rsidP="00545F68">
    <w:pPr>
      <w:pStyle w:val="Footer"/>
      <w:framePr w:wrap="around" w:vAnchor="text" w:hAnchor="margin" w:xAlign="center" w:y="1"/>
      <w:rPr>
        <w:rStyle w:val="PageNumber"/>
      </w:rPr>
    </w:pPr>
    <w:r>
      <w:rPr>
        <w:rStyle w:val="PageNumber"/>
      </w:rPr>
      <w:fldChar w:fldCharType="begin"/>
    </w:r>
    <w:r w:rsidR="00142B33">
      <w:rPr>
        <w:rStyle w:val="PageNumber"/>
      </w:rPr>
      <w:instrText xml:space="preserve">PAGE  </w:instrText>
    </w:r>
    <w:r>
      <w:rPr>
        <w:rStyle w:val="PageNumber"/>
      </w:rPr>
      <w:fldChar w:fldCharType="separate"/>
    </w:r>
    <w:r w:rsidR="0019231C">
      <w:rPr>
        <w:rStyle w:val="PageNumber"/>
        <w:noProof/>
      </w:rPr>
      <w:t>20</w:t>
    </w:r>
    <w:r>
      <w:rPr>
        <w:rStyle w:val="PageNumber"/>
      </w:rPr>
      <w:fldChar w:fldCharType="end"/>
    </w:r>
  </w:p>
  <w:p w:rsidR="00142B33" w:rsidRPr="0061539E" w:rsidRDefault="00142B33" w:rsidP="004E51AC">
    <w:pPr>
      <w:pStyle w:val="Footer"/>
      <w:pBdr>
        <w:top w:val="single" w:sz="8" w:space="1" w:color="auto"/>
      </w:pBdr>
      <w:ind w:right="360"/>
      <w:rPr>
        <w:sz w:val="18"/>
        <w:szCs w:val="18"/>
      </w:rPr>
    </w:pPr>
    <w:r w:rsidRPr="0061539E">
      <w:rPr>
        <w:b/>
        <w:sz w:val="18"/>
        <w:szCs w:val="18"/>
      </w:rPr>
      <w:t>Confidential</w:t>
    </w:r>
    <w:r w:rsidRPr="0061539E">
      <w:rPr>
        <w:sz w:val="18"/>
        <w:szCs w:val="18"/>
      </w:rPr>
      <w:tab/>
    </w:r>
    <w:r w:rsidRPr="0061539E">
      <w:rPr>
        <w:sz w:val="18"/>
        <w:szCs w:val="18"/>
      </w:rPr>
      <w:tab/>
    </w:r>
    <w:r w:rsidR="00494086">
      <w:rPr>
        <w:sz w:val="18"/>
        <w:szCs w:val="18"/>
      </w:rPr>
      <w:t>July 2014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2B33" w:rsidRPr="00572B41" w:rsidRDefault="00142B33" w:rsidP="00572B41">
    <w:pPr>
      <w:pStyle w:val="Footer"/>
      <w:rPr>
        <w:szCs w:val="18"/>
        <w:lang w:val="en-GB"/>
      </w:rPr>
    </w:pPr>
    <w:r>
      <w:rPr>
        <w:szCs w:val="18"/>
        <w:lang w:val="en-GB"/>
      </w:rPr>
      <w:t>TC250/SC7/Evolution Groups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2425" w:rsidRDefault="00812425">
      <w:r>
        <w:separator/>
      </w:r>
    </w:p>
  </w:footnote>
  <w:footnote w:type="continuationSeparator" w:id="0">
    <w:p w:rsidR="00812425" w:rsidRDefault="008124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rPr>
        <w:rFonts w:cs="Times New Roman"/>
      </w:rPr>
    </w:lvl>
  </w:abstractNum>
  <w:abstractNum w:abstractNumId="1">
    <w:nsid w:val="00C655E2"/>
    <w:multiLevelType w:val="hybridMultilevel"/>
    <w:tmpl w:val="3348A0E6"/>
    <w:lvl w:ilvl="0" w:tplc="FFFFFFFF">
      <w:start w:val="1"/>
      <w:numFmt w:val="bullet"/>
      <w:lvlText w:val="—"/>
      <w:lvlJc w:val="left"/>
      <w:pPr>
        <w:tabs>
          <w:tab w:val="num" w:pos="0"/>
        </w:tabs>
        <w:ind w:left="283" w:hanging="283"/>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07C948AA"/>
    <w:multiLevelType w:val="hybridMultilevel"/>
    <w:tmpl w:val="B0BA4F1E"/>
    <w:lvl w:ilvl="0" w:tplc="AE2A139C">
      <w:start w:val="1"/>
      <w:numFmt w:val="bullet"/>
      <w:lvlText w:val="—"/>
      <w:lvlJc w:val="left"/>
      <w:pPr>
        <w:ind w:left="1664" w:hanging="284"/>
      </w:pPr>
      <w:rPr>
        <w:rFonts w:ascii="Times New Roman" w:eastAsia="Times New Roman" w:hAnsi="Times New Roman" w:hint="default"/>
        <w:color w:val="363639"/>
        <w:sz w:val="20"/>
        <w:szCs w:val="20"/>
      </w:rPr>
    </w:lvl>
    <w:lvl w:ilvl="1" w:tplc="90DA61B2">
      <w:start w:val="1"/>
      <w:numFmt w:val="bullet"/>
      <w:lvlText w:val="•"/>
      <w:lvlJc w:val="left"/>
      <w:pPr>
        <w:ind w:left="2599" w:hanging="284"/>
      </w:pPr>
      <w:rPr>
        <w:rFonts w:hint="default"/>
      </w:rPr>
    </w:lvl>
    <w:lvl w:ilvl="2" w:tplc="811442E8">
      <w:start w:val="1"/>
      <w:numFmt w:val="bullet"/>
      <w:lvlText w:val="•"/>
      <w:lvlJc w:val="left"/>
      <w:pPr>
        <w:ind w:left="3535" w:hanging="284"/>
      </w:pPr>
      <w:rPr>
        <w:rFonts w:hint="default"/>
      </w:rPr>
    </w:lvl>
    <w:lvl w:ilvl="3" w:tplc="394A4B28">
      <w:start w:val="1"/>
      <w:numFmt w:val="bullet"/>
      <w:lvlText w:val="•"/>
      <w:lvlJc w:val="left"/>
      <w:pPr>
        <w:ind w:left="4470" w:hanging="284"/>
      </w:pPr>
      <w:rPr>
        <w:rFonts w:hint="default"/>
      </w:rPr>
    </w:lvl>
    <w:lvl w:ilvl="4" w:tplc="B202693E">
      <w:start w:val="1"/>
      <w:numFmt w:val="bullet"/>
      <w:lvlText w:val="•"/>
      <w:lvlJc w:val="left"/>
      <w:pPr>
        <w:ind w:left="5406" w:hanging="284"/>
      </w:pPr>
      <w:rPr>
        <w:rFonts w:hint="default"/>
      </w:rPr>
    </w:lvl>
    <w:lvl w:ilvl="5" w:tplc="E1A044C8">
      <w:start w:val="1"/>
      <w:numFmt w:val="bullet"/>
      <w:lvlText w:val="•"/>
      <w:lvlJc w:val="left"/>
      <w:pPr>
        <w:ind w:left="6342" w:hanging="284"/>
      </w:pPr>
      <w:rPr>
        <w:rFonts w:hint="default"/>
      </w:rPr>
    </w:lvl>
    <w:lvl w:ilvl="6" w:tplc="12A4A4B8">
      <w:start w:val="1"/>
      <w:numFmt w:val="bullet"/>
      <w:lvlText w:val="•"/>
      <w:lvlJc w:val="left"/>
      <w:pPr>
        <w:ind w:left="7277" w:hanging="284"/>
      </w:pPr>
      <w:rPr>
        <w:rFonts w:hint="default"/>
      </w:rPr>
    </w:lvl>
    <w:lvl w:ilvl="7" w:tplc="C97400C8">
      <w:start w:val="1"/>
      <w:numFmt w:val="bullet"/>
      <w:lvlText w:val="•"/>
      <w:lvlJc w:val="left"/>
      <w:pPr>
        <w:ind w:left="8213" w:hanging="284"/>
      </w:pPr>
      <w:rPr>
        <w:rFonts w:hint="default"/>
      </w:rPr>
    </w:lvl>
    <w:lvl w:ilvl="8" w:tplc="30A8E948">
      <w:start w:val="1"/>
      <w:numFmt w:val="bullet"/>
      <w:lvlText w:val="•"/>
      <w:lvlJc w:val="left"/>
      <w:pPr>
        <w:ind w:left="9148" w:hanging="284"/>
      </w:pPr>
      <w:rPr>
        <w:rFonts w:hint="default"/>
      </w:rPr>
    </w:lvl>
  </w:abstractNum>
  <w:abstractNum w:abstractNumId="3">
    <w:nsid w:val="0C154457"/>
    <w:multiLevelType w:val="singleLevel"/>
    <w:tmpl w:val="6C486F14"/>
    <w:lvl w:ilvl="0">
      <w:start w:val="1"/>
      <w:numFmt w:val="bullet"/>
      <w:pStyle w:val="Einrck2"/>
      <w:lvlText w:val=""/>
      <w:lvlJc w:val="left"/>
      <w:pPr>
        <w:tabs>
          <w:tab w:val="num" w:pos="360"/>
        </w:tabs>
        <w:ind w:left="360" w:hanging="360"/>
      </w:pPr>
      <w:rPr>
        <w:rFonts w:ascii="Symbol" w:hAnsi="Symbol" w:hint="default"/>
      </w:rPr>
    </w:lvl>
  </w:abstractNum>
  <w:abstractNum w:abstractNumId="4">
    <w:nsid w:val="136956F2"/>
    <w:multiLevelType w:val="hybridMultilevel"/>
    <w:tmpl w:val="A1B66C0C"/>
    <w:lvl w:ilvl="0" w:tplc="FFFFFFFF">
      <w:start w:val="1"/>
      <w:numFmt w:val="bullet"/>
      <w:lvlText w:val="—"/>
      <w:lvlJc w:val="left"/>
      <w:pPr>
        <w:tabs>
          <w:tab w:val="num" w:pos="0"/>
        </w:tabs>
        <w:ind w:left="283" w:hanging="283"/>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15CB31BF"/>
    <w:multiLevelType w:val="hybridMultilevel"/>
    <w:tmpl w:val="3DCC1386"/>
    <w:lvl w:ilvl="0" w:tplc="3C608F68">
      <w:start w:val="1"/>
      <w:numFmt w:val="bullet"/>
      <w:lvlText w:val="—"/>
      <w:lvlJc w:val="left"/>
      <w:pPr>
        <w:ind w:left="403" w:hanging="284"/>
      </w:pPr>
      <w:rPr>
        <w:rFonts w:ascii="Times New Roman" w:eastAsia="Times New Roman" w:hAnsi="Times New Roman" w:hint="default"/>
        <w:color w:val="363639"/>
        <w:sz w:val="20"/>
        <w:szCs w:val="20"/>
      </w:rPr>
    </w:lvl>
    <w:lvl w:ilvl="1" w:tplc="EBA8201C">
      <w:start w:val="1"/>
      <w:numFmt w:val="bullet"/>
      <w:lvlText w:val="•"/>
      <w:lvlJc w:val="left"/>
      <w:pPr>
        <w:ind w:left="1339" w:hanging="284"/>
      </w:pPr>
      <w:rPr>
        <w:rFonts w:hint="default"/>
      </w:rPr>
    </w:lvl>
    <w:lvl w:ilvl="2" w:tplc="50BCD12A">
      <w:start w:val="1"/>
      <w:numFmt w:val="bullet"/>
      <w:lvlText w:val="•"/>
      <w:lvlJc w:val="left"/>
      <w:pPr>
        <w:ind w:left="2275" w:hanging="284"/>
      </w:pPr>
      <w:rPr>
        <w:rFonts w:hint="default"/>
      </w:rPr>
    </w:lvl>
    <w:lvl w:ilvl="3" w:tplc="EAF8F0FE">
      <w:start w:val="1"/>
      <w:numFmt w:val="bullet"/>
      <w:lvlText w:val="•"/>
      <w:lvlJc w:val="left"/>
      <w:pPr>
        <w:ind w:left="3210" w:hanging="284"/>
      </w:pPr>
      <w:rPr>
        <w:rFonts w:hint="default"/>
      </w:rPr>
    </w:lvl>
    <w:lvl w:ilvl="4" w:tplc="D832B5F4">
      <w:start w:val="1"/>
      <w:numFmt w:val="bullet"/>
      <w:lvlText w:val="•"/>
      <w:lvlJc w:val="left"/>
      <w:pPr>
        <w:ind w:left="4146" w:hanging="284"/>
      </w:pPr>
      <w:rPr>
        <w:rFonts w:hint="default"/>
      </w:rPr>
    </w:lvl>
    <w:lvl w:ilvl="5" w:tplc="00D430A6">
      <w:start w:val="1"/>
      <w:numFmt w:val="bullet"/>
      <w:lvlText w:val="•"/>
      <w:lvlJc w:val="left"/>
      <w:pPr>
        <w:ind w:left="5082" w:hanging="284"/>
      </w:pPr>
      <w:rPr>
        <w:rFonts w:hint="default"/>
      </w:rPr>
    </w:lvl>
    <w:lvl w:ilvl="6" w:tplc="A97A3DDE">
      <w:start w:val="1"/>
      <w:numFmt w:val="bullet"/>
      <w:lvlText w:val="•"/>
      <w:lvlJc w:val="left"/>
      <w:pPr>
        <w:ind w:left="6017" w:hanging="284"/>
      </w:pPr>
      <w:rPr>
        <w:rFonts w:hint="default"/>
      </w:rPr>
    </w:lvl>
    <w:lvl w:ilvl="7" w:tplc="D4160204">
      <w:start w:val="1"/>
      <w:numFmt w:val="bullet"/>
      <w:lvlText w:val="•"/>
      <w:lvlJc w:val="left"/>
      <w:pPr>
        <w:ind w:left="6953" w:hanging="284"/>
      </w:pPr>
      <w:rPr>
        <w:rFonts w:hint="default"/>
      </w:rPr>
    </w:lvl>
    <w:lvl w:ilvl="8" w:tplc="A3CC582E">
      <w:start w:val="1"/>
      <w:numFmt w:val="bullet"/>
      <w:lvlText w:val="•"/>
      <w:lvlJc w:val="left"/>
      <w:pPr>
        <w:ind w:left="7888" w:hanging="284"/>
      </w:pPr>
      <w:rPr>
        <w:rFonts w:hint="default"/>
      </w:rPr>
    </w:lvl>
  </w:abstractNum>
  <w:abstractNum w:abstractNumId="6">
    <w:nsid w:val="1AC35690"/>
    <w:multiLevelType w:val="hybridMultilevel"/>
    <w:tmpl w:val="14A67814"/>
    <w:lvl w:ilvl="0" w:tplc="FFFFFFFF">
      <w:start w:val="1"/>
      <w:numFmt w:val="bullet"/>
      <w:lvlText w:val="—"/>
      <w:lvlJc w:val="left"/>
      <w:pPr>
        <w:tabs>
          <w:tab w:val="num" w:pos="0"/>
        </w:tabs>
        <w:ind w:left="283" w:hanging="283"/>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2E482FEF"/>
    <w:multiLevelType w:val="hybridMultilevel"/>
    <w:tmpl w:val="29C4A998"/>
    <w:lvl w:ilvl="0" w:tplc="D890AC24">
      <w:start w:val="1"/>
      <w:numFmt w:val="bullet"/>
      <w:lvlText w:val="—"/>
      <w:lvlJc w:val="left"/>
      <w:pPr>
        <w:ind w:left="1811" w:hanging="284"/>
      </w:pPr>
      <w:rPr>
        <w:rFonts w:ascii="Times New Roman" w:eastAsia="Times New Roman" w:hAnsi="Times New Roman" w:hint="default"/>
        <w:color w:val="363639"/>
        <w:w w:val="101"/>
        <w:sz w:val="18"/>
        <w:szCs w:val="18"/>
      </w:rPr>
    </w:lvl>
    <w:lvl w:ilvl="1" w:tplc="7A8CD7F2">
      <w:start w:val="1"/>
      <w:numFmt w:val="bullet"/>
      <w:lvlText w:val="•"/>
      <w:lvlJc w:val="left"/>
      <w:pPr>
        <w:ind w:left="2614" w:hanging="284"/>
      </w:pPr>
      <w:rPr>
        <w:rFonts w:hint="default"/>
      </w:rPr>
    </w:lvl>
    <w:lvl w:ilvl="2" w:tplc="095C90BE">
      <w:start w:val="1"/>
      <w:numFmt w:val="bullet"/>
      <w:lvlText w:val="•"/>
      <w:lvlJc w:val="left"/>
      <w:pPr>
        <w:ind w:left="3417" w:hanging="284"/>
      </w:pPr>
      <w:rPr>
        <w:rFonts w:hint="default"/>
      </w:rPr>
    </w:lvl>
    <w:lvl w:ilvl="3" w:tplc="425AC30E">
      <w:start w:val="1"/>
      <w:numFmt w:val="bullet"/>
      <w:lvlText w:val="•"/>
      <w:lvlJc w:val="left"/>
      <w:pPr>
        <w:ind w:left="4219" w:hanging="284"/>
      </w:pPr>
      <w:rPr>
        <w:rFonts w:hint="default"/>
      </w:rPr>
    </w:lvl>
    <w:lvl w:ilvl="4" w:tplc="9CE4731A">
      <w:start w:val="1"/>
      <w:numFmt w:val="bullet"/>
      <w:lvlText w:val="•"/>
      <w:lvlJc w:val="left"/>
      <w:pPr>
        <w:ind w:left="5022" w:hanging="284"/>
      </w:pPr>
      <w:rPr>
        <w:rFonts w:hint="default"/>
      </w:rPr>
    </w:lvl>
    <w:lvl w:ilvl="5" w:tplc="28DC0002">
      <w:start w:val="1"/>
      <w:numFmt w:val="bullet"/>
      <w:lvlText w:val="•"/>
      <w:lvlJc w:val="left"/>
      <w:pPr>
        <w:ind w:left="5825" w:hanging="284"/>
      </w:pPr>
      <w:rPr>
        <w:rFonts w:hint="default"/>
      </w:rPr>
    </w:lvl>
    <w:lvl w:ilvl="6" w:tplc="8BB2D3E4">
      <w:start w:val="1"/>
      <w:numFmt w:val="bullet"/>
      <w:lvlText w:val="•"/>
      <w:lvlJc w:val="left"/>
      <w:pPr>
        <w:ind w:left="6628" w:hanging="284"/>
      </w:pPr>
      <w:rPr>
        <w:rFonts w:hint="default"/>
      </w:rPr>
    </w:lvl>
    <w:lvl w:ilvl="7" w:tplc="4E30F6D4">
      <w:start w:val="1"/>
      <w:numFmt w:val="bullet"/>
      <w:lvlText w:val="•"/>
      <w:lvlJc w:val="left"/>
      <w:pPr>
        <w:ind w:left="7431" w:hanging="284"/>
      </w:pPr>
      <w:rPr>
        <w:rFonts w:hint="default"/>
      </w:rPr>
    </w:lvl>
    <w:lvl w:ilvl="8" w:tplc="EE90BF2A">
      <w:start w:val="1"/>
      <w:numFmt w:val="bullet"/>
      <w:lvlText w:val="•"/>
      <w:lvlJc w:val="left"/>
      <w:pPr>
        <w:ind w:left="8234" w:hanging="284"/>
      </w:pPr>
      <w:rPr>
        <w:rFonts w:hint="default"/>
      </w:rPr>
    </w:lvl>
  </w:abstractNum>
  <w:abstractNum w:abstractNumId="8">
    <w:nsid w:val="65A10B21"/>
    <w:multiLevelType w:val="singleLevel"/>
    <w:tmpl w:val="504C0692"/>
    <w:lvl w:ilvl="0">
      <w:start w:val="1"/>
      <w:numFmt w:val="bullet"/>
      <w:pStyle w:val="Einrck1"/>
      <w:lvlText w:val=""/>
      <w:lvlJc w:val="left"/>
      <w:pPr>
        <w:ind w:left="360" w:hanging="360"/>
      </w:pPr>
      <w:rPr>
        <w:rFonts w:ascii="Symbol" w:hAnsi="Symbol" w:hint="default"/>
        <w:sz w:val="24"/>
      </w:rPr>
    </w:lvl>
  </w:abstractNum>
  <w:num w:numId="1">
    <w:abstractNumId w:val="3"/>
  </w:num>
  <w:num w:numId="2">
    <w:abstractNumId w:val="8"/>
  </w:num>
  <w:num w:numId="3">
    <w:abstractNumId w:val="5"/>
  </w:num>
  <w:num w:numId="4">
    <w:abstractNumId w:val="2"/>
  </w:num>
  <w:num w:numId="5">
    <w:abstractNumId w:val="7"/>
  </w:num>
  <w:num w:numId="6">
    <w:abstractNumId w:val="0"/>
    <w:lvlOverride w:ilvl="0">
      <w:lvl w:ilvl="0">
        <w:start w:val="1"/>
        <w:numFmt w:val="bullet"/>
        <w:lvlText w:val="—"/>
        <w:legacy w:legacy="1" w:legacySpace="0" w:legacyIndent="283"/>
        <w:lvlJc w:val="left"/>
        <w:pPr>
          <w:ind w:left="283" w:hanging="283"/>
        </w:pPr>
        <w:rPr>
          <w:rFonts w:ascii="Times New Roman" w:hAnsi="Times New Roman" w:hint="default"/>
        </w:rPr>
      </w:lvl>
    </w:lvlOverride>
  </w:num>
  <w:num w:numId="7">
    <w:abstractNumId w:val="4"/>
  </w:num>
  <w:num w:numId="8">
    <w:abstractNumId w:val="1"/>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75A7"/>
    <w:rsid w:val="00006667"/>
    <w:rsid w:val="00006CB7"/>
    <w:rsid w:val="00007B1A"/>
    <w:rsid w:val="0001415D"/>
    <w:rsid w:val="00014638"/>
    <w:rsid w:val="0001561B"/>
    <w:rsid w:val="00017628"/>
    <w:rsid w:val="00024A54"/>
    <w:rsid w:val="0003155D"/>
    <w:rsid w:val="00033DBD"/>
    <w:rsid w:val="0004461F"/>
    <w:rsid w:val="0005340B"/>
    <w:rsid w:val="0005438B"/>
    <w:rsid w:val="00055395"/>
    <w:rsid w:val="000568D9"/>
    <w:rsid w:val="00062DDE"/>
    <w:rsid w:val="0007012D"/>
    <w:rsid w:val="000722CE"/>
    <w:rsid w:val="00073FFB"/>
    <w:rsid w:val="000747F6"/>
    <w:rsid w:val="00080913"/>
    <w:rsid w:val="00093E8C"/>
    <w:rsid w:val="00094C2A"/>
    <w:rsid w:val="000956A9"/>
    <w:rsid w:val="000A3B81"/>
    <w:rsid w:val="000B1121"/>
    <w:rsid w:val="000B2A3C"/>
    <w:rsid w:val="000B65CF"/>
    <w:rsid w:val="000C30CC"/>
    <w:rsid w:val="000D40A2"/>
    <w:rsid w:val="000D7CCD"/>
    <w:rsid w:val="000E2E99"/>
    <w:rsid w:val="000E2EEF"/>
    <w:rsid w:val="00104CD2"/>
    <w:rsid w:val="00112379"/>
    <w:rsid w:val="00113BB4"/>
    <w:rsid w:val="00116F0A"/>
    <w:rsid w:val="001252A7"/>
    <w:rsid w:val="00132D28"/>
    <w:rsid w:val="0013642E"/>
    <w:rsid w:val="00142B33"/>
    <w:rsid w:val="00151F44"/>
    <w:rsid w:val="001569E8"/>
    <w:rsid w:val="00161D11"/>
    <w:rsid w:val="00165C78"/>
    <w:rsid w:val="00166E18"/>
    <w:rsid w:val="00185E7A"/>
    <w:rsid w:val="00191094"/>
    <w:rsid w:val="0019231C"/>
    <w:rsid w:val="001C129C"/>
    <w:rsid w:val="001C309A"/>
    <w:rsid w:val="001C4D72"/>
    <w:rsid w:val="001D1D6C"/>
    <w:rsid w:val="001D41DF"/>
    <w:rsid w:val="001D6F82"/>
    <w:rsid w:val="001F4F24"/>
    <w:rsid w:val="001F7C2E"/>
    <w:rsid w:val="00204468"/>
    <w:rsid w:val="00216E76"/>
    <w:rsid w:val="00217596"/>
    <w:rsid w:val="00220045"/>
    <w:rsid w:val="00236C51"/>
    <w:rsid w:val="00244592"/>
    <w:rsid w:val="00244F28"/>
    <w:rsid w:val="00251DD9"/>
    <w:rsid w:val="00265D51"/>
    <w:rsid w:val="002753D4"/>
    <w:rsid w:val="002772CF"/>
    <w:rsid w:val="00286BA9"/>
    <w:rsid w:val="0029501B"/>
    <w:rsid w:val="002B4DB7"/>
    <w:rsid w:val="002B651B"/>
    <w:rsid w:val="002C7980"/>
    <w:rsid w:val="002C7BCD"/>
    <w:rsid w:val="002C7BD1"/>
    <w:rsid w:val="002D3507"/>
    <w:rsid w:val="002D5094"/>
    <w:rsid w:val="002D5392"/>
    <w:rsid w:val="002F4101"/>
    <w:rsid w:val="00306393"/>
    <w:rsid w:val="00306E75"/>
    <w:rsid w:val="00322724"/>
    <w:rsid w:val="00323499"/>
    <w:rsid w:val="00326640"/>
    <w:rsid w:val="00330146"/>
    <w:rsid w:val="003364E8"/>
    <w:rsid w:val="0034102A"/>
    <w:rsid w:val="00341A61"/>
    <w:rsid w:val="00352628"/>
    <w:rsid w:val="00355389"/>
    <w:rsid w:val="00356B53"/>
    <w:rsid w:val="00365F77"/>
    <w:rsid w:val="00372A4E"/>
    <w:rsid w:val="00380959"/>
    <w:rsid w:val="00383E33"/>
    <w:rsid w:val="00386837"/>
    <w:rsid w:val="00386995"/>
    <w:rsid w:val="003A1498"/>
    <w:rsid w:val="003A1636"/>
    <w:rsid w:val="003B46A4"/>
    <w:rsid w:val="003B6D06"/>
    <w:rsid w:val="003B6ED0"/>
    <w:rsid w:val="003C2DC3"/>
    <w:rsid w:val="003F764D"/>
    <w:rsid w:val="0040720C"/>
    <w:rsid w:val="004106AA"/>
    <w:rsid w:val="00417A09"/>
    <w:rsid w:val="00417E2E"/>
    <w:rsid w:val="00423BA7"/>
    <w:rsid w:val="00424139"/>
    <w:rsid w:val="0042519A"/>
    <w:rsid w:val="00430060"/>
    <w:rsid w:val="004322F7"/>
    <w:rsid w:val="00443B66"/>
    <w:rsid w:val="00446B50"/>
    <w:rsid w:val="00453E31"/>
    <w:rsid w:val="00454883"/>
    <w:rsid w:val="004656E5"/>
    <w:rsid w:val="00476057"/>
    <w:rsid w:val="0047703F"/>
    <w:rsid w:val="0048247A"/>
    <w:rsid w:val="00487FC4"/>
    <w:rsid w:val="00490341"/>
    <w:rsid w:val="00494086"/>
    <w:rsid w:val="004A4770"/>
    <w:rsid w:val="004A7483"/>
    <w:rsid w:val="004B1851"/>
    <w:rsid w:val="004B1F07"/>
    <w:rsid w:val="004C1332"/>
    <w:rsid w:val="004C2641"/>
    <w:rsid w:val="004C3388"/>
    <w:rsid w:val="004C4A05"/>
    <w:rsid w:val="004C6E9C"/>
    <w:rsid w:val="004D0B4B"/>
    <w:rsid w:val="004E51AC"/>
    <w:rsid w:val="004F6229"/>
    <w:rsid w:val="004F6761"/>
    <w:rsid w:val="005121C6"/>
    <w:rsid w:val="00513550"/>
    <w:rsid w:val="005157F6"/>
    <w:rsid w:val="005211FF"/>
    <w:rsid w:val="005272F4"/>
    <w:rsid w:val="00534F76"/>
    <w:rsid w:val="00537686"/>
    <w:rsid w:val="00545F68"/>
    <w:rsid w:val="00571FB3"/>
    <w:rsid w:val="00572B41"/>
    <w:rsid w:val="00572DF6"/>
    <w:rsid w:val="00573191"/>
    <w:rsid w:val="00575EE7"/>
    <w:rsid w:val="00582435"/>
    <w:rsid w:val="0058337C"/>
    <w:rsid w:val="00596BD3"/>
    <w:rsid w:val="00597072"/>
    <w:rsid w:val="005B157D"/>
    <w:rsid w:val="005C0989"/>
    <w:rsid w:val="005C3B56"/>
    <w:rsid w:val="005D00AA"/>
    <w:rsid w:val="005D4EA3"/>
    <w:rsid w:val="005F24DC"/>
    <w:rsid w:val="005F7092"/>
    <w:rsid w:val="00601E34"/>
    <w:rsid w:val="006054E7"/>
    <w:rsid w:val="00606E33"/>
    <w:rsid w:val="0061539E"/>
    <w:rsid w:val="00617E9C"/>
    <w:rsid w:val="006240A1"/>
    <w:rsid w:val="0064023A"/>
    <w:rsid w:val="00646CAD"/>
    <w:rsid w:val="0065357F"/>
    <w:rsid w:val="00654F06"/>
    <w:rsid w:val="00657BC6"/>
    <w:rsid w:val="00666076"/>
    <w:rsid w:val="00670CBC"/>
    <w:rsid w:val="0067181A"/>
    <w:rsid w:val="00671CF9"/>
    <w:rsid w:val="00672275"/>
    <w:rsid w:val="006767A9"/>
    <w:rsid w:val="0069032D"/>
    <w:rsid w:val="0069049A"/>
    <w:rsid w:val="006A7413"/>
    <w:rsid w:val="006B050D"/>
    <w:rsid w:val="006B0DA8"/>
    <w:rsid w:val="006B47BE"/>
    <w:rsid w:val="006C0E92"/>
    <w:rsid w:val="006C1A6D"/>
    <w:rsid w:val="006C60A6"/>
    <w:rsid w:val="006D53EE"/>
    <w:rsid w:val="006D5E2F"/>
    <w:rsid w:val="007040E7"/>
    <w:rsid w:val="00710C7E"/>
    <w:rsid w:val="00717336"/>
    <w:rsid w:val="00725F8B"/>
    <w:rsid w:val="007400EE"/>
    <w:rsid w:val="007404EF"/>
    <w:rsid w:val="00753386"/>
    <w:rsid w:val="00755AEB"/>
    <w:rsid w:val="00756C7D"/>
    <w:rsid w:val="00761095"/>
    <w:rsid w:val="00761842"/>
    <w:rsid w:val="00765F37"/>
    <w:rsid w:val="0077250A"/>
    <w:rsid w:val="007770EA"/>
    <w:rsid w:val="007845AF"/>
    <w:rsid w:val="00785011"/>
    <w:rsid w:val="007921D2"/>
    <w:rsid w:val="007A3A65"/>
    <w:rsid w:val="007B0604"/>
    <w:rsid w:val="007B0F27"/>
    <w:rsid w:val="007B2EBE"/>
    <w:rsid w:val="007B661D"/>
    <w:rsid w:val="007C5E90"/>
    <w:rsid w:val="007D1CBF"/>
    <w:rsid w:val="007E2391"/>
    <w:rsid w:val="007F2EC4"/>
    <w:rsid w:val="007F7189"/>
    <w:rsid w:val="00812425"/>
    <w:rsid w:val="008147B1"/>
    <w:rsid w:val="00817D21"/>
    <w:rsid w:val="00820EC1"/>
    <w:rsid w:val="00824E43"/>
    <w:rsid w:val="00826219"/>
    <w:rsid w:val="00826BBE"/>
    <w:rsid w:val="008276D9"/>
    <w:rsid w:val="00833922"/>
    <w:rsid w:val="008363B3"/>
    <w:rsid w:val="00842713"/>
    <w:rsid w:val="008456E5"/>
    <w:rsid w:val="008465A8"/>
    <w:rsid w:val="008508D5"/>
    <w:rsid w:val="00850F94"/>
    <w:rsid w:val="00851ECF"/>
    <w:rsid w:val="00852DEA"/>
    <w:rsid w:val="00861216"/>
    <w:rsid w:val="00865341"/>
    <w:rsid w:val="00865D2C"/>
    <w:rsid w:val="008679D0"/>
    <w:rsid w:val="00874AB3"/>
    <w:rsid w:val="008769EF"/>
    <w:rsid w:val="00883299"/>
    <w:rsid w:val="00884DAE"/>
    <w:rsid w:val="00885AD0"/>
    <w:rsid w:val="0088693C"/>
    <w:rsid w:val="008A23C9"/>
    <w:rsid w:val="008A6712"/>
    <w:rsid w:val="008A73E6"/>
    <w:rsid w:val="008C20A7"/>
    <w:rsid w:val="008C5BFE"/>
    <w:rsid w:val="008C6B6E"/>
    <w:rsid w:val="008D0D32"/>
    <w:rsid w:val="008E1BD5"/>
    <w:rsid w:val="008E60A4"/>
    <w:rsid w:val="008E7A27"/>
    <w:rsid w:val="008F0F38"/>
    <w:rsid w:val="008F448A"/>
    <w:rsid w:val="0090154A"/>
    <w:rsid w:val="00901624"/>
    <w:rsid w:val="00901F38"/>
    <w:rsid w:val="00902E07"/>
    <w:rsid w:val="00905C0A"/>
    <w:rsid w:val="009062A8"/>
    <w:rsid w:val="00914E36"/>
    <w:rsid w:val="00914F2C"/>
    <w:rsid w:val="00915408"/>
    <w:rsid w:val="00921287"/>
    <w:rsid w:val="00922B65"/>
    <w:rsid w:val="00930C7B"/>
    <w:rsid w:val="00947BE1"/>
    <w:rsid w:val="009503E4"/>
    <w:rsid w:val="00960EE0"/>
    <w:rsid w:val="009612EB"/>
    <w:rsid w:val="00962609"/>
    <w:rsid w:val="009731D3"/>
    <w:rsid w:val="009767AE"/>
    <w:rsid w:val="00986474"/>
    <w:rsid w:val="009967F6"/>
    <w:rsid w:val="00997E0F"/>
    <w:rsid w:val="009A1184"/>
    <w:rsid w:val="009A2B15"/>
    <w:rsid w:val="009B0F22"/>
    <w:rsid w:val="009B3DEE"/>
    <w:rsid w:val="009C08BB"/>
    <w:rsid w:val="009C092C"/>
    <w:rsid w:val="009C1532"/>
    <w:rsid w:val="009D55EA"/>
    <w:rsid w:val="009E0B38"/>
    <w:rsid w:val="009E2126"/>
    <w:rsid w:val="009F11B3"/>
    <w:rsid w:val="009F3A04"/>
    <w:rsid w:val="009F7D31"/>
    <w:rsid w:val="00A01545"/>
    <w:rsid w:val="00A17E8B"/>
    <w:rsid w:val="00A2208A"/>
    <w:rsid w:val="00A23EC9"/>
    <w:rsid w:val="00A31CBF"/>
    <w:rsid w:val="00A334C7"/>
    <w:rsid w:val="00A33D6A"/>
    <w:rsid w:val="00A40EAC"/>
    <w:rsid w:val="00A42C19"/>
    <w:rsid w:val="00A440A0"/>
    <w:rsid w:val="00A46894"/>
    <w:rsid w:val="00A5497F"/>
    <w:rsid w:val="00A5561A"/>
    <w:rsid w:val="00A63D1E"/>
    <w:rsid w:val="00A65E1F"/>
    <w:rsid w:val="00A671E1"/>
    <w:rsid w:val="00A71C90"/>
    <w:rsid w:val="00A92022"/>
    <w:rsid w:val="00A96325"/>
    <w:rsid w:val="00AB63EB"/>
    <w:rsid w:val="00AB6C44"/>
    <w:rsid w:val="00AF1C7D"/>
    <w:rsid w:val="00AF58E5"/>
    <w:rsid w:val="00B0096C"/>
    <w:rsid w:val="00B059CA"/>
    <w:rsid w:val="00B10589"/>
    <w:rsid w:val="00B118C0"/>
    <w:rsid w:val="00B120AE"/>
    <w:rsid w:val="00B2253F"/>
    <w:rsid w:val="00B22714"/>
    <w:rsid w:val="00B25572"/>
    <w:rsid w:val="00B418E3"/>
    <w:rsid w:val="00B506D5"/>
    <w:rsid w:val="00B52FD8"/>
    <w:rsid w:val="00B578B9"/>
    <w:rsid w:val="00B73209"/>
    <w:rsid w:val="00B75410"/>
    <w:rsid w:val="00B77511"/>
    <w:rsid w:val="00B84993"/>
    <w:rsid w:val="00B87CB6"/>
    <w:rsid w:val="00B91E15"/>
    <w:rsid w:val="00B939FB"/>
    <w:rsid w:val="00B942C5"/>
    <w:rsid w:val="00BA63BF"/>
    <w:rsid w:val="00BA6C9D"/>
    <w:rsid w:val="00BD75AC"/>
    <w:rsid w:val="00BE1960"/>
    <w:rsid w:val="00BE34BB"/>
    <w:rsid w:val="00BE5B12"/>
    <w:rsid w:val="00BF0219"/>
    <w:rsid w:val="00BF6035"/>
    <w:rsid w:val="00BF7E92"/>
    <w:rsid w:val="00C03727"/>
    <w:rsid w:val="00C079BE"/>
    <w:rsid w:val="00C10723"/>
    <w:rsid w:val="00C139EE"/>
    <w:rsid w:val="00C26249"/>
    <w:rsid w:val="00C2763F"/>
    <w:rsid w:val="00C27667"/>
    <w:rsid w:val="00C27750"/>
    <w:rsid w:val="00C366EB"/>
    <w:rsid w:val="00C40A91"/>
    <w:rsid w:val="00C507FA"/>
    <w:rsid w:val="00C5488C"/>
    <w:rsid w:val="00C67D59"/>
    <w:rsid w:val="00C76660"/>
    <w:rsid w:val="00C76BAB"/>
    <w:rsid w:val="00C805B3"/>
    <w:rsid w:val="00CA0D2E"/>
    <w:rsid w:val="00CB6103"/>
    <w:rsid w:val="00CC4DF7"/>
    <w:rsid w:val="00CC7363"/>
    <w:rsid w:val="00CD7196"/>
    <w:rsid w:val="00CE1D99"/>
    <w:rsid w:val="00CE4566"/>
    <w:rsid w:val="00CF6029"/>
    <w:rsid w:val="00D00762"/>
    <w:rsid w:val="00D0286D"/>
    <w:rsid w:val="00D0658C"/>
    <w:rsid w:val="00D11A9B"/>
    <w:rsid w:val="00D24A50"/>
    <w:rsid w:val="00D264E7"/>
    <w:rsid w:val="00D276F8"/>
    <w:rsid w:val="00D315A2"/>
    <w:rsid w:val="00D3247B"/>
    <w:rsid w:val="00D5125D"/>
    <w:rsid w:val="00D515FE"/>
    <w:rsid w:val="00D5484A"/>
    <w:rsid w:val="00D5775C"/>
    <w:rsid w:val="00D629CE"/>
    <w:rsid w:val="00D7046C"/>
    <w:rsid w:val="00D759C3"/>
    <w:rsid w:val="00D76208"/>
    <w:rsid w:val="00D82C7E"/>
    <w:rsid w:val="00D84FB4"/>
    <w:rsid w:val="00D85063"/>
    <w:rsid w:val="00D86F61"/>
    <w:rsid w:val="00D96EAE"/>
    <w:rsid w:val="00DA3485"/>
    <w:rsid w:val="00DA38B8"/>
    <w:rsid w:val="00DA60B8"/>
    <w:rsid w:val="00DB180A"/>
    <w:rsid w:val="00DB2124"/>
    <w:rsid w:val="00DB30A4"/>
    <w:rsid w:val="00DC5161"/>
    <w:rsid w:val="00DC7481"/>
    <w:rsid w:val="00DE4BB6"/>
    <w:rsid w:val="00DE569C"/>
    <w:rsid w:val="00DE6B16"/>
    <w:rsid w:val="00DF5336"/>
    <w:rsid w:val="00DF55C5"/>
    <w:rsid w:val="00E01FE6"/>
    <w:rsid w:val="00E05BA3"/>
    <w:rsid w:val="00E05D3D"/>
    <w:rsid w:val="00E123DE"/>
    <w:rsid w:val="00E24DA5"/>
    <w:rsid w:val="00E30AC2"/>
    <w:rsid w:val="00E35E53"/>
    <w:rsid w:val="00E37DB8"/>
    <w:rsid w:val="00E42224"/>
    <w:rsid w:val="00E45A31"/>
    <w:rsid w:val="00E675A7"/>
    <w:rsid w:val="00E70D0D"/>
    <w:rsid w:val="00E742F9"/>
    <w:rsid w:val="00E809AC"/>
    <w:rsid w:val="00E80D5E"/>
    <w:rsid w:val="00E83AB9"/>
    <w:rsid w:val="00E90497"/>
    <w:rsid w:val="00E90CBE"/>
    <w:rsid w:val="00E9144B"/>
    <w:rsid w:val="00E92AE4"/>
    <w:rsid w:val="00EA067D"/>
    <w:rsid w:val="00EA4F44"/>
    <w:rsid w:val="00EA659E"/>
    <w:rsid w:val="00EA79D0"/>
    <w:rsid w:val="00EB580A"/>
    <w:rsid w:val="00EB69CF"/>
    <w:rsid w:val="00EC78D8"/>
    <w:rsid w:val="00ED2C0F"/>
    <w:rsid w:val="00ED5AE2"/>
    <w:rsid w:val="00EE26C5"/>
    <w:rsid w:val="00EE3D54"/>
    <w:rsid w:val="00EF227D"/>
    <w:rsid w:val="00EF6BED"/>
    <w:rsid w:val="00F00701"/>
    <w:rsid w:val="00F012F3"/>
    <w:rsid w:val="00F01BDA"/>
    <w:rsid w:val="00F05634"/>
    <w:rsid w:val="00F0744B"/>
    <w:rsid w:val="00F16A4E"/>
    <w:rsid w:val="00F17A61"/>
    <w:rsid w:val="00F2223F"/>
    <w:rsid w:val="00F22F9D"/>
    <w:rsid w:val="00F27B3B"/>
    <w:rsid w:val="00F344E4"/>
    <w:rsid w:val="00F34CA0"/>
    <w:rsid w:val="00F471B3"/>
    <w:rsid w:val="00F6180C"/>
    <w:rsid w:val="00F61DD2"/>
    <w:rsid w:val="00F6357F"/>
    <w:rsid w:val="00F64803"/>
    <w:rsid w:val="00F677E1"/>
    <w:rsid w:val="00F70B90"/>
    <w:rsid w:val="00F72DD6"/>
    <w:rsid w:val="00F737D0"/>
    <w:rsid w:val="00F81125"/>
    <w:rsid w:val="00F93E93"/>
    <w:rsid w:val="00FA24FF"/>
    <w:rsid w:val="00FB04AB"/>
    <w:rsid w:val="00FB13DE"/>
    <w:rsid w:val="00FB1FB8"/>
    <w:rsid w:val="00FB545C"/>
    <w:rsid w:val="00FC1386"/>
    <w:rsid w:val="00FC683F"/>
    <w:rsid w:val="00FE0ABE"/>
    <w:rsid w:val="00FE630A"/>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60"/>
    <o:shapelayout v:ext="edit">
      <o:idmap v:ext="edit" data="1,2,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SimSun" w:hAnsi="Cambria" w:cs="Times New Roman"/>
        <w:lang w:val="en-GB" w:eastAsia="en-GB"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List Bullet"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3B46A4"/>
    <w:pPr>
      <w:spacing w:after="200" w:line="276" w:lineRule="auto"/>
    </w:pPr>
    <w:rPr>
      <w:sz w:val="22"/>
      <w:szCs w:val="22"/>
      <w:lang w:val="en-US" w:eastAsia="en-US"/>
    </w:rPr>
  </w:style>
  <w:style w:type="paragraph" w:styleId="Heading1">
    <w:name w:val="heading 1"/>
    <w:basedOn w:val="Normal"/>
    <w:next w:val="Normal"/>
    <w:link w:val="Heading1Char"/>
    <w:qFormat/>
    <w:rsid w:val="00E675A7"/>
    <w:pPr>
      <w:spacing w:before="480" w:after="0"/>
      <w:contextualSpacing/>
      <w:outlineLvl w:val="0"/>
    </w:pPr>
    <w:rPr>
      <w:smallCaps/>
      <w:spacing w:val="5"/>
      <w:sz w:val="36"/>
      <w:szCs w:val="36"/>
    </w:rPr>
  </w:style>
  <w:style w:type="paragraph" w:styleId="Heading2">
    <w:name w:val="heading 2"/>
    <w:basedOn w:val="Normal"/>
    <w:next w:val="Normal"/>
    <w:link w:val="Heading2Char"/>
    <w:qFormat/>
    <w:rsid w:val="00E675A7"/>
    <w:pPr>
      <w:spacing w:before="200" w:after="0" w:line="271" w:lineRule="auto"/>
      <w:outlineLvl w:val="1"/>
    </w:pPr>
    <w:rPr>
      <w:smallCaps/>
      <w:sz w:val="28"/>
      <w:szCs w:val="28"/>
    </w:rPr>
  </w:style>
  <w:style w:type="paragraph" w:styleId="Heading3">
    <w:name w:val="heading 3"/>
    <w:aliases w:val="Heading 3 Char"/>
    <w:basedOn w:val="Normal"/>
    <w:next w:val="Normal"/>
    <w:link w:val="Heading3Char1"/>
    <w:qFormat/>
    <w:rsid w:val="00E675A7"/>
    <w:pPr>
      <w:spacing w:before="200" w:after="0" w:line="271" w:lineRule="auto"/>
      <w:outlineLvl w:val="2"/>
    </w:pPr>
    <w:rPr>
      <w:i/>
      <w:iCs/>
      <w:smallCaps/>
      <w:spacing w:val="5"/>
      <w:sz w:val="26"/>
      <w:szCs w:val="26"/>
    </w:rPr>
  </w:style>
  <w:style w:type="paragraph" w:styleId="Heading4">
    <w:name w:val="heading 4"/>
    <w:basedOn w:val="Normal"/>
    <w:next w:val="Normal"/>
    <w:link w:val="Heading4Char"/>
    <w:qFormat/>
    <w:rsid w:val="00E675A7"/>
    <w:pPr>
      <w:spacing w:after="0" w:line="271" w:lineRule="auto"/>
      <w:outlineLvl w:val="3"/>
    </w:pPr>
    <w:rPr>
      <w:b/>
      <w:bCs/>
      <w:spacing w:val="5"/>
      <w:sz w:val="24"/>
      <w:szCs w:val="24"/>
    </w:rPr>
  </w:style>
  <w:style w:type="paragraph" w:styleId="Heading5">
    <w:name w:val="heading 5"/>
    <w:basedOn w:val="Normal"/>
    <w:next w:val="Normal"/>
    <w:link w:val="Heading5Char"/>
    <w:qFormat/>
    <w:rsid w:val="00E675A7"/>
    <w:pPr>
      <w:spacing w:after="0" w:line="271" w:lineRule="auto"/>
      <w:outlineLvl w:val="4"/>
    </w:pPr>
    <w:rPr>
      <w:i/>
      <w:iCs/>
      <w:sz w:val="24"/>
      <w:szCs w:val="24"/>
    </w:rPr>
  </w:style>
  <w:style w:type="paragraph" w:styleId="Heading6">
    <w:name w:val="heading 6"/>
    <w:aliases w:val="A 1"/>
    <w:basedOn w:val="Normal"/>
    <w:next w:val="Normal"/>
    <w:link w:val="Heading6Char"/>
    <w:qFormat/>
    <w:rsid w:val="00E675A7"/>
    <w:pPr>
      <w:shd w:val="clear" w:color="auto" w:fill="FFFFFF"/>
      <w:spacing w:after="0" w:line="271" w:lineRule="auto"/>
      <w:outlineLvl w:val="5"/>
    </w:pPr>
    <w:rPr>
      <w:b/>
      <w:bCs/>
      <w:color w:val="595959"/>
      <w:spacing w:val="5"/>
    </w:rPr>
  </w:style>
  <w:style w:type="paragraph" w:styleId="Heading7">
    <w:name w:val="heading 7"/>
    <w:aliases w:val="A 2"/>
    <w:basedOn w:val="Normal"/>
    <w:next w:val="Normal"/>
    <w:link w:val="Heading7Char"/>
    <w:qFormat/>
    <w:rsid w:val="00E675A7"/>
    <w:pPr>
      <w:spacing w:after="0"/>
      <w:outlineLvl w:val="6"/>
    </w:pPr>
    <w:rPr>
      <w:b/>
      <w:bCs/>
      <w:i/>
      <w:iCs/>
      <w:color w:val="5A5A5A"/>
      <w:sz w:val="20"/>
      <w:szCs w:val="20"/>
    </w:rPr>
  </w:style>
  <w:style w:type="paragraph" w:styleId="Heading8">
    <w:name w:val="heading 8"/>
    <w:aliases w:val="A 3"/>
    <w:basedOn w:val="Normal"/>
    <w:next w:val="Normal"/>
    <w:link w:val="Heading8Char"/>
    <w:qFormat/>
    <w:rsid w:val="00E675A7"/>
    <w:pPr>
      <w:spacing w:after="0"/>
      <w:outlineLvl w:val="7"/>
    </w:pPr>
    <w:rPr>
      <w:b/>
      <w:bCs/>
      <w:color w:val="7F7F7F"/>
      <w:sz w:val="20"/>
      <w:szCs w:val="20"/>
    </w:rPr>
  </w:style>
  <w:style w:type="paragraph" w:styleId="Heading9">
    <w:name w:val="heading 9"/>
    <w:aliases w:val="A 4"/>
    <w:basedOn w:val="Normal"/>
    <w:next w:val="Normal"/>
    <w:link w:val="Heading9Char"/>
    <w:qFormat/>
    <w:rsid w:val="00E675A7"/>
    <w:pPr>
      <w:spacing w:after="0" w:line="271" w:lineRule="auto"/>
      <w:outlineLvl w:val="8"/>
    </w:pPr>
    <w:rPr>
      <w:b/>
      <w:bCs/>
      <w:i/>
      <w:iCs/>
      <w:color w:val="7F7F7F"/>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E675A7"/>
    <w:rPr>
      <w:rFonts w:cs="Times New Roman"/>
      <w:smallCaps/>
      <w:spacing w:val="5"/>
      <w:sz w:val="36"/>
      <w:szCs w:val="36"/>
    </w:rPr>
  </w:style>
  <w:style w:type="character" w:customStyle="1" w:styleId="Heading2Char">
    <w:name w:val="Heading 2 Char"/>
    <w:link w:val="Heading2"/>
    <w:locked/>
    <w:rsid w:val="00E675A7"/>
    <w:rPr>
      <w:rFonts w:cs="Times New Roman"/>
      <w:smallCaps/>
      <w:sz w:val="28"/>
      <w:szCs w:val="28"/>
    </w:rPr>
  </w:style>
  <w:style w:type="character" w:customStyle="1" w:styleId="Heading3Char1">
    <w:name w:val="Heading 3 Char1"/>
    <w:aliases w:val="Heading 3 Char Char"/>
    <w:link w:val="Heading3"/>
    <w:uiPriority w:val="99"/>
    <w:locked/>
    <w:rsid w:val="008C6B6E"/>
    <w:rPr>
      <w:rFonts w:ascii="Arial" w:hAnsi="Arial" w:cs="Arial"/>
      <w:b/>
      <w:bCs/>
      <w:sz w:val="26"/>
      <w:szCs w:val="26"/>
      <w:lang w:val="en-US" w:eastAsia="en-US" w:bidi="ar-SA"/>
    </w:rPr>
  </w:style>
  <w:style w:type="character" w:customStyle="1" w:styleId="Heading4Char">
    <w:name w:val="Heading 4 Char"/>
    <w:link w:val="Heading4"/>
    <w:locked/>
    <w:rsid w:val="00E675A7"/>
    <w:rPr>
      <w:rFonts w:cs="Times New Roman"/>
      <w:b/>
      <w:bCs/>
      <w:spacing w:val="5"/>
      <w:sz w:val="24"/>
      <w:szCs w:val="24"/>
    </w:rPr>
  </w:style>
  <w:style w:type="character" w:customStyle="1" w:styleId="Heading5Char">
    <w:name w:val="Heading 5 Char"/>
    <w:link w:val="Heading5"/>
    <w:locked/>
    <w:rsid w:val="00E675A7"/>
    <w:rPr>
      <w:rFonts w:cs="Times New Roman"/>
      <w:i/>
      <w:iCs/>
      <w:sz w:val="24"/>
      <w:szCs w:val="24"/>
    </w:rPr>
  </w:style>
  <w:style w:type="character" w:customStyle="1" w:styleId="Heading6Char">
    <w:name w:val="Heading 6 Char"/>
    <w:link w:val="Heading6"/>
    <w:locked/>
    <w:rsid w:val="00E675A7"/>
    <w:rPr>
      <w:rFonts w:cs="Times New Roman"/>
      <w:b/>
      <w:bCs/>
      <w:color w:val="595959"/>
      <w:spacing w:val="5"/>
      <w:shd w:val="clear" w:color="auto" w:fill="FFFFFF"/>
    </w:rPr>
  </w:style>
  <w:style w:type="character" w:customStyle="1" w:styleId="Heading7Char">
    <w:name w:val="Heading 7 Char"/>
    <w:link w:val="Heading7"/>
    <w:locked/>
    <w:rsid w:val="00E675A7"/>
    <w:rPr>
      <w:rFonts w:cs="Times New Roman"/>
      <w:b/>
      <w:bCs/>
      <w:i/>
      <w:iCs/>
      <w:color w:val="5A5A5A"/>
      <w:sz w:val="20"/>
      <w:szCs w:val="20"/>
    </w:rPr>
  </w:style>
  <w:style w:type="character" w:customStyle="1" w:styleId="Heading8Char">
    <w:name w:val="Heading 8 Char"/>
    <w:link w:val="Heading8"/>
    <w:locked/>
    <w:rsid w:val="00E675A7"/>
    <w:rPr>
      <w:rFonts w:cs="Times New Roman"/>
      <w:b/>
      <w:bCs/>
      <w:color w:val="7F7F7F"/>
      <w:sz w:val="20"/>
      <w:szCs w:val="20"/>
    </w:rPr>
  </w:style>
  <w:style w:type="character" w:customStyle="1" w:styleId="Heading9Char">
    <w:name w:val="Heading 9 Char"/>
    <w:link w:val="Heading9"/>
    <w:locked/>
    <w:rsid w:val="00E675A7"/>
    <w:rPr>
      <w:rFonts w:cs="Times New Roman"/>
      <w:b/>
      <w:bCs/>
      <w:i/>
      <w:iCs/>
      <w:color w:val="7F7F7F"/>
      <w:sz w:val="18"/>
      <w:szCs w:val="18"/>
    </w:rPr>
  </w:style>
  <w:style w:type="paragraph" w:styleId="TOC1">
    <w:name w:val="toc 1"/>
    <w:basedOn w:val="Normal"/>
    <w:next w:val="Normal"/>
    <w:autoRedefine/>
    <w:semiHidden/>
    <w:rsid w:val="00A17E8B"/>
    <w:pPr>
      <w:tabs>
        <w:tab w:val="left" w:pos="400"/>
        <w:tab w:val="right" w:leader="dot" w:pos="8630"/>
      </w:tabs>
      <w:spacing w:before="120"/>
    </w:pPr>
    <w:rPr>
      <w:rFonts w:cs="Arial"/>
      <w:b/>
      <w:bCs/>
      <w:caps/>
      <w:sz w:val="24"/>
      <w:szCs w:val="24"/>
    </w:rPr>
  </w:style>
  <w:style w:type="paragraph" w:styleId="TOC2">
    <w:name w:val="toc 2"/>
    <w:basedOn w:val="Normal"/>
    <w:next w:val="Normal"/>
    <w:autoRedefine/>
    <w:semiHidden/>
    <w:rsid w:val="00597072"/>
    <w:pPr>
      <w:spacing w:before="240"/>
    </w:pPr>
    <w:rPr>
      <w:bCs/>
    </w:rPr>
  </w:style>
  <w:style w:type="paragraph" w:styleId="TOC3">
    <w:name w:val="toc 3"/>
    <w:basedOn w:val="Normal"/>
    <w:next w:val="Normal"/>
    <w:autoRedefine/>
    <w:semiHidden/>
    <w:rsid w:val="001252A7"/>
    <w:pPr>
      <w:ind w:left="200"/>
    </w:pPr>
  </w:style>
  <w:style w:type="paragraph" w:styleId="TOC4">
    <w:name w:val="toc 4"/>
    <w:basedOn w:val="Normal"/>
    <w:next w:val="Normal"/>
    <w:autoRedefine/>
    <w:semiHidden/>
    <w:rsid w:val="008C6B6E"/>
    <w:pPr>
      <w:ind w:left="400"/>
    </w:pPr>
  </w:style>
  <w:style w:type="paragraph" w:styleId="TOC5">
    <w:name w:val="toc 5"/>
    <w:basedOn w:val="Normal"/>
    <w:next w:val="Normal"/>
    <w:autoRedefine/>
    <w:semiHidden/>
    <w:rsid w:val="001252A7"/>
    <w:pPr>
      <w:ind w:left="600"/>
    </w:pPr>
  </w:style>
  <w:style w:type="paragraph" w:styleId="TOC6">
    <w:name w:val="toc 6"/>
    <w:basedOn w:val="Normal"/>
    <w:next w:val="Normal"/>
    <w:autoRedefine/>
    <w:uiPriority w:val="99"/>
    <w:semiHidden/>
    <w:rsid w:val="008C6B6E"/>
    <w:pPr>
      <w:ind w:left="800"/>
    </w:pPr>
    <w:rPr>
      <w:rFonts w:ascii="Times New Roman" w:hAnsi="Times New Roman"/>
    </w:rPr>
  </w:style>
  <w:style w:type="paragraph" w:styleId="TOC7">
    <w:name w:val="toc 7"/>
    <w:basedOn w:val="Normal"/>
    <w:next w:val="Normal"/>
    <w:autoRedefine/>
    <w:uiPriority w:val="99"/>
    <w:semiHidden/>
    <w:rsid w:val="008C6B6E"/>
    <w:pPr>
      <w:ind w:left="1000"/>
    </w:pPr>
    <w:rPr>
      <w:rFonts w:ascii="Times New Roman" w:hAnsi="Times New Roman"/>
    </w:rPr>
  </w:style>
  <w:style w:type="paragraph" w:styleId="TOC8">
    <w:name w:val="toc 8"/>
    <w:basedOn w:val="Normal"/>
    <w:next w:val="Normal"/>
    <w:autoRedefine/>
    <w:uiPriority w:val="99"/>
    <w:semiHidden/>
    <w:rsid w:val="008C6B6E"/>
    <w:pPr>
      <w:ind w:left="1200"/>
    </w:pPr>
    <w:rPr>
      <w:rFonts w:ascii="Times New Roman" w:hAnsi="Times New Roman"/>
    </w:rPr>
  </w:style>
  <w:style w:type="paragraph" w:styleId="TOC9">
    <w:name w:val="toc 9"/>
    <w:basedOn w:val="Normal"/>
    <w:next w:val="Normal"/>
    <w:autoRedefine/>
    <w:uiPriority w:val="99"/>
    <w:semiHidden/>
    <w:rsid w:val="008C6B6E"/>
    <w:pPr>
      <w:ind w:left="1400"/>
    </w:pPr>
    <w:rPr>
      <w:rFonts w:ascii="Times New Roman" w:hAnsi="Times New Roman"/>
    </w:rPr>
  </w:style>
  <w:style w:type="character" w:styleId="Hyperlink">
    <w:name w:val="Hyperlink"/>
    <w:rsid w:val="008C6B6E"/>
    <w:rPr>
      <w:rFonts w:cs="Times New Roman"/>
      <w:color w:val="0000FF"/>
      <w:u w:val="single"/>
    </w:rPr>
  </w:style>
  <w:style w:type="paragraph" w:styleId="BalloonText">
    <w:name w:val="Balloon Text"/>
    <w:basedOn w:val="Normal"/>
    <w:link w:val="BalloonTextChar"/>
    <w:rsid w:val="008E7A27"/>
    <w:rPr>
      <w:rFonts w:ascii="Tahoma" w:hAnsi="Tahoma" w:cs="Tahoma"/>
      <w:sz w:val="16"/>
      <w:szCs w:val="16"/>
    </w:rPr>
  </w:style>
  <w:style w:type="character" w:customStyle="1" w:styleId="BalloonTextChar">
    <w:name w:val="Balloon Text Char"/>
    <w:link w:val="BalloonText"/>
    <w:locked/>
    <w:rsid w:val="0001561B"/>
    <w:rPr>
      <w:rFonts w:ascii="Times New Roman" w:hAnsi="Times New Roman" w:cs="Times New Roman"/>
      <w:sz w:val="2"/>
      <w:lang w:val="en-US" w:eastAsia="en-US"/>
    </w:rPr>
  </w:style>
  <w:style w:type="table" w:styleId="TableGrid">
    <w:name w:val="Table Grid"/>
    <w:basedOn w:val="TableNormal"/>
    <w:uiPriority w:val="59"/>
    <w:rsid w:val="00765F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uiPriority w:val="99"/>
    <w:rsid w:val="0088693C"/>
    <w:pPr>
      <w:spacing w:after="120"/>
      <w:ind w:left="360"/>
    </w:pPr>
  </w:style>
  <w:style w:type="character" w:customStyle="1" w:styleId="BodyTextIndentChar">
    <w:name w:val="Body Text Indent Char"/>
    <w:link w:val="BodyTextIndent"/>
    <w:uiPriority w:val="99"/>
    <w:semiHidden/>
    <w:locked/>
    <w:rsid w:val="0001561B"/>
    <w:rPr>
      <w:rFonts w:cs="Times New Roman"/>
      <w:lang w:val="en-US" w:eastAsia="en-US"/>
    </w:rPr>
  </w:style>
  <w:style w:type="paragraph" w:customStyle="1" w:styleId="TemplateNote">
    <w:name w:val="Template Note"/>
    <w:basedOn w:val="Normal"/>
    <w:uiPriority w:val="99"/>
    <w:rsid w:val="009A2B15"/>
    <w:pPr>
      <w:keepNext/>
      <w:widowControl w:val="0"/>
      <w:pBdr>
        <w:top w:val="single" w:sz="6" w:space="1" w:color="auto"/>
        <w:left w:val="single" w:sz="6" w:space="1" w:color="auto"/>
        <w:bottom w:val="single" w:sz="6" w:space="1" w:color="auto"/>
        <w:right w:val="single" w:sz="6" w:space="1" w:color="auto"/>
      </w:pBdr>
      <w:shd w:val="pct5" w:color="auto" w:fill="auto"/>
      <w:spacing w:before="80" w:after="80"/>
      <w:jc w:val="both"/>
    </w:pPr>
    <w:rPr>
      <w:rFonts w:ascii="Times New Roman" w:hAnsi="Times New Roman"/>
      <w:i/>
      <w:color w:val="0000FF"/>
    </w:rPr>
  </w:style>
  <w:style w:type="paragraph" w:styleId="BodyText">
    <w:name w:val="Body Text"/>
    <w:basedOn w:val="Normal"/>
    <w:link w:val="BodyTextChar"/>
    <w:uiPriority w:val="1"/>
    <w:qFormat/>
    <w:rsid w:val="008C6B6E"/>
    <w:pPr>
      <w:spacing w:after="120" w:line="240" w:lineRule="atLeast"/>
      <w:ind w:left="360"/>
    </w:pPr>
    <w:rPr>
      <w:rFonts w:ascii="Arial" w:hAnsi="Arial"/>
      <w:spacing w:val="-5"/>
      <w:sz w:val="20"/>
      <w:szCs w:val="20"/>
    </w:rPr>
  </w:style>
  <w:style w:type="character" w:customStyle="1" w:styleId="BodyTextChar">
    <w:name w:val="Body Text Char"/>
    <w:link w:val="BodyText"/>
    <w:uiPriority w:val="1"/>
    <w:locked/>
    <w:rsid w:val="0001561B"/>
    <w:rPr>
      <w:rFonts w:cs="Times New Roman"/>
      <w:lang w:val="en-US" w:eastAsia="en-US"/>
    </w:rPr>
  </w:style>
  <w:style w:type="paragraph" w:customStyle="1" w:styleId="TableText">
    <w:name w:val="Table Text"/>
    <w:basedOn w:val="Normal"/>
    <w:uiPriority w:val="99"/>
    <w:rsid w:val="008C6B6E"/>
    <w:pPr>
      <w:ind w:left="14"/>
    </w:pPr>
    <w:rPr>
      <w:rFonts w:ascii="Arial" w:hAnsi="Arial"/>
      <w:spacing w:val="-5"/>
      <w:sz w:val="16"/>
      <w:szCs w:val="20"/>
    </w:rPr>
  </w:style>
  <w:style w:type="paragraph" w:customStyle="1" w:styleId="TableHeader">
    <w:name w:val="Table Header"/>
    <w:basedOn w:val="Normal"/>
    <w:uiPriority w:val="99"/>
    <w:rsid w:val="008C6B6E"/>
    <w:pPr>
      <w:spacing w:before="60"/>
      <w:jc w:val="center"/>
    </w:pPr>
    <w:rPr>
      <w:rFonts w:ascii="Arial" w:hAnsi="Arial"/>
      <w:b/>
      <w:spacing w:val="-5"/>
      <w:sz w:val="16"/>
      <w:szCs w:val="20"/>
    </w:rPr>
  </w:style>
  <w:style w:type="paragraph" w:styleId="Header">
    <w:name w:val="header"/>
    <w:basedOn w:val="Normal"/>
    <w:link w:val="HeaderChar"/>
    <w:rsid w:val="008C6B6E"/>
    <w:pPr>
      <w:tabs>
        <w:tab w:val="center" w:pos="4320"/>
        <w:tab w:val="right" w:pos="8640"/>
      </w:tabs>
    </w:pPr>
  </w:style>
  <w:style w:type="character" w:customStyle="1" w:styleId="HeaderChar">
    <w:name w:val="Header Char"/>
    <w:link w:val="Header"/>
    <w:semiHidden/>
    <w:locked/>
    <w:rsid w:val="0001561B"/>
    <w:rPr>
      <w:rFonts w:cs="Times New Roman"/>
      <w:lang w:val="en-US" w:eastAsia="en-US"/>
    </w:rPr>
  </w:style>
  <w:style w:type="paragraph" w:styleId="Footer">
    <w:name w:val="footer"/>
    <w:basedOn w:val="Normal"/>
    <w:link w:val="FooterChar"/>
    <w:rsid w:val="008C6B6E"/>
    <w:pPr>
      <w:tabs>
        <w:tab w:val="center" w:pos="4320"/>
        <w:tab w:val="right" w:pos="8640"/>
      </w:tabs>
    </w:pPr>
  </w:style>
  <w:style w:type="character" w:customStyle="1" w:styleId="FooterChar">
    <w:name w:val="Footer Char"/>
    <w:link w:val="Footer"/>
    <w:semiHidden/>
    <w:locked/>
    <w:rsid w:val="0001561B"/>
    <w:rPr>
      <w:rFonts w:cs="Times New Roman"/>
      <w:lang w:val="en-US" w:eastAsia="en-US"/>
    </w:rPr>
  </w:style>
  <w:style w:type="paragraph" w:customStyle="1" w:styleId="TableEntry">
    <w:name w:val="Table Entry"/>
    <w:basedOn w:val="Normal"/>
    <w:uiPriority w:val="99"/>
    <w:rsid w:val="008C6B6E"/>
    <w:rPr>
      <w:rFonts w:ascii="Arial" w:hAnsi="Arial"/>
      <w:sz w:val="18"/>
      <w:szCs w:val="20"/>
    </w:rPr>
  </w:style>
  <w:style w:type="paragraph" w:styleId="BodyText3">
    <w:name w:val="Body Text 3"/>
    <w:basedOn w:val="Normal"/>
    <w:link w:val="BodyText3Char"/>
    <w:uiPriority w:val="99"/>
    <w:rsid w:val="008C6B6E"/>
    <w:pPr>
      <w:spacing w:after="120"/>
    </w:pPr>
    <w:rPr>
      <w:sz w:val="16"/>
      <w:szCs w:val="16"/>
    </w:rPr>
  </w:style>
  <w:style w:type="character" w:customStyle="1" w:styleId="BodyText3Char">
    <w:name w:val="Body Text 3 Char"/>
    <w:link w:val="BodyText3"/>
    <w:uiPriority w:val="99"/>
    <w:semiHidden/>
    <w:locked/>
    <w:rsid w:val="0001561B"/>
    <w:rPr>
      <w:rFonts w:cs="Times New Roman"/>
      <w:sz w:val="16"/>
      <w:szCs w:val="16"/>
      <w:lang w:val="en-US" w:eastAsia="en-US"/>
    </w:rPr>
  </w:style>
  <w:style w:type="paragraph" w:customStyle="1" w:styleId="BracketedTemplateInstructions">
    <w:name w:val="Bracketed Template Instructions"/>
    <w:basedOn w:val="Normal"/>
    <w:uiPriority w:val="99"/>
    <w:rsid w:val="008C6B6E"/>
    <w:rPr>
      <w:sz w:val="16"/>
    </w:rPr>
  </w:style>
  <w:style w:type="paragraph" w:customStyle="1" w:styleId="StyleHeading3Italic">
    <w:name w:val="Style Heading 3 + Italic"/>
    <w:basedOn w:val="Heading3"/>
    <w:uiPriority w:val="99"/>
    <w:rsid w:val="008C6B6E"/>
    <w:rPr>
      <w:i w:val="0"/>
      <w:iCs w:val="0"/>
    </w:rPr>
  </w:style>
  <w:style w:type="character" w:customStyle="1" w:styleId="StyleHeading3ItalicChar">
    <w:name w:val="Style Heading 3 + Italic Char"/>
    <w:uiPriority w:val="99"/>
    <w:rsid w:val="008C6B6E"/>
    <w:rPr>
      <w:rFonts w:ascii="Arial" w:hAnsi="Arial" w:cs="Arial"/>
      <w:b/>
      <w:bCs/>
      <w:i/>
      <w:iCs/>
      <w:sz w:val="26"/>
      <w:szCs w:val="26"/>
      <w:lang w:val="en-US" w:eastAsia="en-US" w:bidi="ar-SA"/>
    </w:rPr>
  </w:style>
  <w:style w:type="paragraph" w:customStyle="1" w:styleId="StyleTableHeader10pt">
    <w:name w:val="Style Table Header + 10 pt"/>
    <w:basedOn w:val="TableHeader"/>
    <w:uiPriority w:val="99"/>
    <w:rsid w:val="008C6B6E"/>
    <w:rPr>
      <w:bCs/>
      <w:sz w:val="20"/>
    </w:rPr>
  </w:style>
  <w:style w:type="paragraph" w:customStyle="1" w:styleId="StyleBodyText8ptBoldAfter0pt">
    <w:name w:val="Style Body Text + 8 pt Bold After:  0 pt"/>
    <w:basedOn w:val="BodyText"/>
    <w:uiPriority w:val="99"/>
    <w:rsid w:val="008C6B6E"/>
    <w:pPr>
      <w:spacing w:after="0"/>
      <w:ind w:left="0"/>
    </w:pPr>
    <w:rPr>
      <w:b/>
      <w:bCs/>
      <w:sz w:val="16"/>
    </w:rPr>
  </w:style>
  <w:style w:type="paragraph" w:customStyle="1" w:styleId="StyleBodyTextBoldCentered">
    <w:name w:val="Style Body Text + Bold Centered"/>
    <w:basedOn w:val="BodyText"/>
    <w:uiPriority w:val="99"/>
    <w:rsid w:val="008C6B6E"/>
    <w:pPr>
      <w:ind w:left="0"/>
      <w:jc w:val="center"/>
    </w:pPr>
    <w:rPr>
      <w:b/>
      <w:bCs/>
    </w:rPr>
  </w:style>
  <w:style w:type="paragraph" w:customStyle="1" w:styleId="FieldText">
    <w:name w:val="FieldText"/>
    <w:basedOn w:val="Normal"/>
    <w:uiPriority w:val="99"/>
    <w:rsid w:val="007B661D"/>
    <w:pPr>
      <w:widowControl w:val="0"/>
    </w:pPr>
  </w:style>
  <w:style w:type="paragraph" w:customStyle="1" w:styleId="Notenonumber">
    <w:name w:val="Note no number"/>
    <w:basedOn w:val="Normal"/>
    <w:uiPriority w:val="99"/>
    <w:rsid w:val="001F7C2E"/>
    <w:pPr>
      <w:widowControl w:val="0"/>
    </w:pPr>
    <w:rPr>
      <w:rFonts w:ascii="Times New Roman" w:hAnsi="Times New Roman"/>
      <w:i/>
      <w:color w:val="0000FF"/>
      <w:sz w:val="24"/>
    </w:rPr>
  </w:style>
  <w:style w:type="character" w:styleId="Strong">
    <w:name w:val="Strong"/>
    <w:uiPriority w:val="99"/>
    <w:qFormat/>
    <w:rsid w:val="00E675A7"/>
    <w:rPr>
      <w:rFonts w:cs="Times New Roman"/>
      <w:b/>
    </w:rPr>
  </w:style>
  <w:style w:type="paragraph" w:customStyle="1" w:styleId="FieldLabel">
    <w:name w:val="FieldLabel"/>
    <w:basedOn w:val="Normal"/>
    <w:uiPriority w:val="99"/>
    <w:rsid w:val="000C30CC"/>
    <w:pPr>
      <w:widowControl w:val="0"/>
      <w:spacing w:before="20" w:after="60"/>
    </w:pPr>
    <w:rPr>
      <w:rFonts w:ascii="Times New Roman" w:hAnsi="Times New Roman"/>
    </w:rPr>
  </w:style>
  <w:style w:type="paragraph" w:customStyle="1" w:styleId="IndentedText">
    <w:name w:val="Indented Text"/>
    <w:basedOn w:val="Normal"/>
    <w:uiPriority w:val="99"/>
    <w:rsid w:val="00383E33"/>
    <w:pPr>
      <w:widowControl w:val="0"/>
      <w:ind w:left="360"/>
    </w:pPr>
    <w:rPr>
      <w:rFonts w:ascii="Times New Roman" w:hAnsi="Times New Roman"/>
      <w:sz w:val="24"/>
    </w:rPr>
  </w:style>
  <w:style w:type="character" w:styleId="Emphasis">
    <w:name w:val="Emphasis"/>
    <w:uiPriority w:val="99"/>
    <w:qFormat/>
    <w:rsid w:val="00E675A7"/>
    <w:rPr>
      <w:rFonts w:cs="Times New Roman"/>
      <w:b/>
      <w:i/>
      <w:spacing w:val="10"/>
    </w:rPr>
  </w:style>
  <w:style w:type="paragraph" w:customStyle="1" w:styleId="DeliverableName">
    <w:name w:val="Deliverable Name"/>
    <w:uiPriority w:val="99"/>
    <w:rsid w:val="00DE569C"/>
    <w:pPr>
      <w:widowControl w:val="0"/>
      <w:spacing w:after="200" w:line="276" w:lineRule="auto"/>
    </w:pPr>
    <w:rPr>
      <w:rFonts w:ascii="Arial" w:hAnsi="Arial"/>
      <w:sz w:val="24"/>
      <w:szCs w:val="22"/>
      <w:lang w:val="en-US" w:eastAsia="en-US"/>
    </w:rPr>
  </w:style>
  <w:style w:type="paragraph" w:styleId="Title">
    <w:name w:val="Title"/>
    <w:basedOn w:val="Normal"/>
    <w:next w:val="Normal"/>
    <w:link w:val="TitleChar"/>
    <w:qFormat/>
    <w:rsid w:val="00E675A7"/>
    <w:pPr>
      <w:spacing w:after="300" w:line="240" w:lineRule="auto"/>
      <w:contextualSpacing/>
    </w:pPr>
    <w:rPr>
      <w:smallCaps/>
      <w:sz w:val="52"/>
      <w:szCs w:val="52"/>
    </w:rPr>
  </w:style>
  <w:style w:type="character" w:customStyle="1" w:styleId="TitleChar">
    <w:name w:val="Title Char"/>
    <w:link w:val="Title"/>
    <w:locked/>
    <w:rsid w:val="00E675A7"/>
    <w:rPr>
      <w:rFonts w:cs="Times New Roman"/>
      <w:smallCaps/>
      <w:sz w:val="52"/>
      <w:szCs w:val="52"/>
    </w:rPr>
  </w:style>
  <w:style w:type="character" w:styleId="FollowedHyperlink">
    <w:name w:val="FollowedHyperlink"/>
    <w:uiPriority w:val="99"/>
    <w:rsid w:val="00FA24FF"/>
    <w:rPr>
      <w:rFonts w:cs="Times New Roman"/>
      <w:color w:val="800080"/>
      <w:u w:val="single"/>
    </w:rPr>
  </w:style>
  <w:style w:type="table" w:styleId="TableList7">
    <w:name w:val="Table List 7"/>
    <w:basedOn w:val="TableNormal"/>
    <w:uiPriority w:val="99"/>
    <w:rsid w:val="00F27B3B"/>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Simple1">
    <w:name w:val="Table Simple 1"/>
    <w:basedOn w:val="TableNormal"/>
    <w:uiPriority w:val="99"/>
    <w:rsid w:val="00F27B3B"/>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3Deffects3">
    <w:name w:val="Table 3D effects 3"/>
    <w:basedOn w:val="TableNormal"/>
    <w:uiPriority w:val="99"/>
    <w:rsid w:val="007400EE"/>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2">
    <w:name w:val="Table 3D effects 2"/>
    <w:basedOn w:val="TableNormal"/>
    <w:uiPriority w:val="99"/>
    <w:rsid w:val="007400EE"/>
    <w:tblPr>
      <w:tblStyleRowBandSize w:val="1"/>
      <w:tblBorders>
        <w:top w:val="single" w:sz="12" w:space="0" w:color="auto"/>
        <w:left w:val="single" w:sz="12" w:space="0" w:color="auto"/>
        <w:bottom w:val="single" w:sz="12" w:space="0" w:color="auto"/>
        <w:right w:val="single" w:sz="12" w:space="0" w:color="auto"/>
      </w:tblBorders>
    </w:tblPr>
    <w:tcPr>
      <w:shd w:val="clear" w:color="auto" w:fill="FFFFCC"/>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CustomTable1">
    <w:name w:val="Custom Table 1"/>
    <w:uiPriority w:val="99"/>
    <w:rsid w:val="003A1498"/>
    <w:rPr>
      <w:lang w:val="it-IT" w:eastAsia="it-IT"/>
    </w:rPr>
    <w:tblPr>
      <w:tblInd w:w="0" w:type="dxa"/>
      <w:tblCellMar>
        <w:top w:w="0" w:type="dxa"/>
        <w:left w:w="108" w:type="dxa"/>
        <w:bottom w:w="0" w:type="dxa"/>
        <w:right w:w="108" w:type="dxa"/>
      </w:tblCellMar>
    </w:tblPr>
    <w:tcPr>
      <w:shd w:val="clear" w:color="auto" w:fill="FFFFCC"/>
    </w:tcPr>
  </w:style>
  <w:style w:type="paragraph" w:customStyle="1" w:styleId="DocumentTitle">
    <w:name w:val="Document Title"/>
    <w:uiPriority w:val="99"/>
    <w:rsid w:val="00330146"/>
    <w:pPr>
      <w:spacing w:after="200" w:line="276" w:lineRule="auto"/>
    </w:pPr>
    <w:rPr>
      <w:sz w:val="24"/>
      <w:szCs w:val="22"/>
      <w:lang w:val="en-US" w:eastAsia="en-US"/>
    </w:rPr>
  </w:style>
  <w:style w:type="paragraph" w:customStyle="1" w:styleId="StyleHeading2Before0ptAfter6pt">
    <w:name w:val="Style Heading 2 + Before:  0 pt After:  6 pt"/>
    <w:basedOn w:val="Heading2"/>
    <w:autoRedefine/>
    <w:uiPriority w:val="99"/>
    <w:rsid w:val="00330146"/>
    <w:pPr>
      <w:spacing w:before="0" w:after="120"/>
    </w:pPr>
    <w:rPr>
      <w:rFonts w:ascii="Times New Roman" w:hAnsi="Times New Roman"/>
      <w:i/>
      <w:szCs w:val="24"/>
    </w:rPr>
  </w:style>
  <w:style w:type="table" w:styleId="TableWeb1">
    <w:name w:val="Table Web 1"/>
    <w:basedOn w:val="TableNormal"/>
    <w:uiPriority w:val="99"/>
    <w:rsid w:val="00F0070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BodyText2">
    <w:name w:val="Body Text 2"/>
    <w:basedOn w:val="Normal"/>
    <w:link w:val="BodyText2Char"/>
    <w:uiPriority w:val="99"/>
    <w:rsid w:val="00E742F9"/>
    <w:pPr>
      <w:spacing w:after="120" w:line="480" w:lineRule="auto"/>
    </w:pPr>
  </w:style>
  <w:style w:type="character" w:customStyle="1" w:styleId="BodyText2Char">
    <w:name w:val="Body Text 2 Char"/>
    <w:link w:val="BodyText2"/>
    <w:uiPriority w:val="99"/>
    <w:semiHidden/>
    <w:locked/>
    <w:rsid w:val="0001561B"/>
    <w:rPr>
      <w:rFonts w:cs="Times New Roman"/>
      <w:lang w:val="en-US" w:eastAsia="en-US"/>
    </w:rPr>
  </w:style>
  <w:style w:type="paragraph" w:styleId="FootnoteText">
    <w:name w:val="footnote text"/>
    <w:basedOn w:val="Normal"/>
    <w:link w:val="FootnoteTextChar"/>
    <w:semiHidden/>
    <w:rsid w:val="009A1184"/>
    <w:pPr>
      <w:overflowPunct w:val="0"/>
      <w:autoSpaceDE w:val="0"/>
      <w:autoSpaceDN w:val="0"/>
      <w:adjustRightInd w:val="0"/>
      <w:textAlignment w:val="baseline"/>
    </w:pPr>
    <w:rPr>
      <w:rFonts w:ascii="Times New Roman" w:hAnsi="Times New Roman"/>
    </w:rPr>
  </w:style>
  <w:style w:type="character" w:customStyle="1" w:styleId="FootnoteTextChar">
    <w:name w:val="Footnote Text Char"/>
    <w:link w:val="FootnoteText"/>
    <w:semiHidden/>
    <w:locked/>
    <w:rsid w:val="0001561B"/>
    <w:rPr>
      <w:rFonts w:cs="Times New Roman"/>
      <w:sz w:val="20"/>
      <w:szCs w:val="20"/>
      <w:lang w:val="en-US" w:eastAsia="en-US"/>
    </w:rPr>
  </w:style>
  <w:style w:type="paragraph" w:styleId="BlockText">
    <w:name w:val="Block Text"/>
    <w:basedOn w:val="Normal"/>
    <w:uiPriority w:val="99"/>
    <w:rsid w:val="009062A8"/>
    <w:pPr>
      <w:overflowPunct w:val="0"/>
      <w:autoSpaceDE w:val="0"/>
      <w:autoSpaceDN w:val="0"/>
      <w:adjustRightInd w:val="0"/>
      <w:spacing w:before="60" w:after="60"/>
      <w:ind w:left="72" w:right="72"/>
      <w:textAlignment w:val="baseline"/>
    </w:pPr>
  </w:style>
  <w:style w:type="paragraph" w:styleId="List">
    <w:name w:val="List"/>
    <w:basedOn w:val="BodyText"/>
    <w:uiPriority w:val="99"/>
    <w:rsid w:val="009062A8"/>
    <w:pPr>
      <w:tabs>
        <w:tab w:val="left" w:pos="3240"/>
      </w:tabs>
      <w:spacing w:before="115" w:after="0" w:line="240" w:lineRule="auto"/>
      <w:ind w:left="3960" w:hanging="360"/>
    </w:pPr>
    <w:rPr>
      <w:rFonts w:ascii="Times New Roman" w:hAnsi="Times New Roman"/>
      <w:spacing w:val="0"/>
    </w:rPr>
  </w:style>
  <w:style w:type="paragraph" w:customStyle="1" w:styleId="BlurbHeads">
    <w:name w:val="Blurb Heads"/>
    <w:basedOn w:val="Header"/>
    <w:next w:val="Normal"/>
    <w:uiPriority w:val="99"/>
    <w:rsid w:val="009062A8"/>
    <w:rPr>
      <w:rFonts w:ascii="Times New Roman" w:hAnsi="Times New Roman"/>
      <w:b/>
      <w:i/>
      <w:sz w:val="24"/>
    </w:rPr>
  </w:style>
  <w:style w:type="character" w:styleId="CommentReference">
    <w:name w:val="annotation reference"/>
    <w:semiHidden/>
    <w:rsid w:val="00104CD2"/>
    <w:rPr>
      <w:rFonts w:cs="Times New Roman"/>
      <w:sz w:val="16"/>
      <w:szCs w:val="16"/>
    </w:rPr>
  </w:style>
  <w:style w:type="paragraph" w:styleId="CommentText">
    <w:name w:val="annotation text"/>
    <w:basedOn w:val="Normal"/>
    <w:link w:val="CommentTextChar"/>
    <w:semiHidden/>
    <w:rsid w:val="00104CD2"/>
  </w:style>
  <w:style w:type="character" w:customStyle="1" w:styleId="CommentTextChar">
    <w:name w:val="Comment Text Char"/>
    <w:link w:val="CommentText"/>
    <w:semiHidden/>
    <w:locked/>
    <w:rsid w:val="0001561B"/>
    <w:rPr>
      <w:rFonts w:cs="Times New Roman"/>
      <w:sz w:val="20"/>
      <w:szCs w:val="20"/>
      <w:lang w:val="en-US" w:eastAsia="en-US"/>
    </w:rPr>
  </w:style>
  <w:style w:type="paragraph" w:styleId="CommentSubject">
    <w:name w:val="annotation subject"/>
    <w:basedOn w:val="CommentText"/>
    <w:next w:val="CommentText"/>
    <w:link w:val="CommentSubjectChar"/>
    <w:rsid w:val="00104CD2"/>
    <w:rPr>
      <w:b/>
      <w:bCs/>
    </w:rPr>
  </w:style>
  <w:style w:type="character" w:customStyle="1" w:styleId="CommentSubjectChar">
    <w:name w:val="Comment Subject Char"/>
    <w:link w:val="CommentSubject"/>
    <w:locked/>
    <w:rsid w:val="0001561B"/>
    <w:rPr>
      <w:rFonts w:cs="Times New Roman"/>
      <w:b/>
      <w:bCs/>
      <w:sz w:val="20"/>
      <w:szCs w:val="20"/>
      <w:lang w:val="en-US" w:eastAsia="en-US"/>
    </w:rPr>
  </w:style>
  <w:style w:type="paragraph" w:styleId="Subtitle">
    <w:name w:val="Subtitle"/>
    <w:basedOn w:val="Normal"/>
    <w:next w:val="Normal"/>
    <w:link w:val="SubtitleChar"/>
    <w:uiPriority w:val="99"/>
    <w:qFormat/>
    <w:rsid w:val="00E675A7"/>
    <w:rPr>
      <w:i/>
      <w:iCs/>
      <w:smallCaps/>
      <w:spacing w:val="10"/>
      <w:sz w:val="28"/>
      <w:szCs w:val="28"/>
    </w:rPr>
  </w:style>
  <w:style w:type="character" w:customStyle="1" w:styleId="SubtitleChar">
    <w:name w:val="Subtitle Char"/>
    <w:link w:val="Subtitle"/>
    <w:uiPriority w:val="99"/>
    <w:locked/>
    <w:rsid w:val="00E675A7"/>
    <w:rPr>
      <w:rFonts w:cs="Times New Roman"/>
      <w:i/>
      <w:iCs/>
      <w:smallCaps/>
      <w:spacing w:val="10"/>
      <w:sz w:val="28"/>
      <w:szCs w:val="28"/>
    </w:rPr>
  </w:style>
  <w:style w:type="paragraph" w:styleId="NoSpacing">
    <w:name w:val="No Spacing"/>
    <w:basedOn w:val="Normal"/>
    <w:uiPriority w:val="99"/>
    <w:qFormat/>
    <w:rsid w:val="00E675A7"/>
    <w:pPr>
      <w:spacing w:after="0" w:line="240" w:lineRule="auto"/>
    </w:pPr>
  </w:style>
  <w:style w:type="paragraph" w:styleId="ListParagraph">
    <w:name w:val="List Paragraph"/>
    <w:basedOn w:val="Normal"/>
    <w:qFormat/>
    <w:rsid w:val="00E675A7"/>
    <w:pPr>
      <w:ind w:left="720"/>
      <w:contextualSpacing/>
    </w:pPr>
  </w:style>
  <w:style w:type="paragraph" w:styleId="Quote">
    <w:name w:val="Quote"/>
    <w:basedOn w:val="Normal"/>
    <w:next w:val="Normal"/>
    <w:link w:val="QuoteChar"/>
    <w:uiPriority w:val="99"/>
    <w:qFormat/>
    <w:rsid w:val="00E675A7"/>
    <w:rPr>
      <w:i/>
      <w:iCs/>
    </w:rPr>
  </w:style>
  <w:style w:type="character" w:customStyle="1" w:styleId="QuoteChar">
    <w:name w:val="Quote Char"/>
    <w:link w:val="Quote"/>
    <w:uiPriority w:val="99"/>
    <w:locked/>
    <w:rsid w:val="00E675A7"/>
    <w:rPr>
      <w:rFonts w:cs="Times New Roman"/>
      <w:i/>
      <w:iCs/>
    </w:rPr>
  </w:style>
  <w:style w:type="paragraph" w:styleId="IntenseQuote">
    <w:name w:val="Intense Quote"/>
    <w:basedOn w:val="Normal"/>
    <w:next w:val="Normal"/>
    <w:link w:val="IntenseQuoteChar"/>
    <w:uiPriority w:val="99"/>
    <w:qFormat/>
    <w:rsid w:val="00E675A7"/>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link w:val="IntenseQuote"/>
    <w:uiPriority w:val="99"/>
    <w:locked/>
    <w:rsid w:val="00E675A7"/>
    <w:rPr>
      <w:rFonts w:cs="Times New Roman"/>
      <w:i/>
      <w:iCs/>
    </w:rPr>
  </w:style>
  <w:style w:type="character" w:styleId="SubtleEmphasis">
    <w:name w:val="Subtle Emphasis"/>
    <w:uiPriority w:val="99"/>
    <w:qFormat/>
    <w:rsid w:val="00E675A7"/>
    <w:rPr>
      <w:rFonts w:cs="Times New Roman"/>
      <w:i/>
    </w:rPr>
  </w:style>
  <w:style w:type="character" w:styleId="IntenseEmphasis">
    <w:name w:val="Intense Emphasis"/>
    <w:uiPriority w:val="99"/>
    <w:qFormat/>
    <w:rsid w:val="00E675A7"/>
    <w:rPr>
      <w:rFonts w:cs="Times New Roman"/>
      <w:b/>
      <w:i/>
    </w:rPr>
  </w:style>
  <w:style w:type="character" w:styleId="SubtleReference">
    <w:name w:val="Subtle Reference"/>
    <w:uiPriority w:val="99"/>
    <w:qFormat/>
    <w:rsid w:val="00E675A7"/>
    <w:rPr>
      <w:rFonts w:cs="Times New Roman"/>
      <w:smallCaps/>
    </w:rPr>
  </w:style>
  <w:style w:type="character" w:styleId="IntenseReference">
    <w:name w:val="Intense Reference"/>
    <w:uiPriority w:val="99"/>
    <w:qFormat/>
    <w:rsid w:val="00E675A7"/>
    <w:rPr>
      <w:rFonts w:cs="Times New Roman"/>
      <w:b/>
      <w:smallCaps/>
    </w:rPr>
  </w:style>
  <w:style w:type="character" w:styleId="BookTitle">
    <w:name w:val="Book Title"/>
    <w:uiPriority w:val="99"/>
    <w:qFormat/>
    <w:rsid w:val="00E675A7"/>
    <w:rPr>
      <w:rFonts w:cs="Times New Roman"/>
      <w:i/>
      <w:iCs/>
      <w:smallCaps/>
      <w:spacing w:val="5"/>
    </w:rPr>
  </w:style>
  <w:style w:type="paragraph" w:styleId="TOCHeading">
    <w:name w:val="TOC Heading"/>
    <w:basedOn w:val="Heading1"/>
    <w:next w:val="Normal"/>
    <w:uiPriority w:val="99"/>
    <w:qFormat/>
    <w:rsid w:val="00E675A7"/>
    <w:pPr>
      <w:outlineLvl w:val="9"/>
    </w:pPr>
  </w:style>
  <w:style w:type="character" w:styleId="PageNumber">
    <w:name w:val="page number"/>
    <w:uiPriority w:val="99"/>
    <w:locked/>
    <w:rsid w:val="004E51AC"/>
    <w:rPr>
      <w:rFonts w:cs="Times New Roman"/>
    </w:rPr>
  </w:style>
  <w:style w:type="paragraph" w:customStyle="1" w:styleId="Einrck1">
    <w:name w:val="Einrück1"/>
    <w:basedOn w:val="Normal"/>
    <w:rsid w:val="000956A9"/>
    <w:pPr>
      <w:numPr>
        <w:numId w:val="2"/>
      </w:numPr>
      <w:tabs>
        <w:tab w:val="left" w:pos="284"/>
        <w:tab w:val="left" w:pos="567"/>
        <w:tab w:val="left" w:pos="851"/>
        <w:tab w:val="left" w:pos="1701"/>
        <w:tab w:val="left" w:pos="2835"/>
        <w:tab w:val="left" w:pos="3969"/>
        <w:tab w:val="left" w:pos="5670"/>
        <w:tab w:val="left" w:pos="8222"/>
      </w:tabs>
      <w:spacing w:after="0" w:line="288" w:lineRule="auto"/>
      <w:jc w:val="both"/>
    </w:pPr>
    <w:rPr>
      <w:rFonts w:ascii="Arial" w:eastAsia="Times New Roman" w:hAnsi="Arial"/>
      <w:szCs w:val="20"/>
      <w:lang w:val="de-DE" w:eastAsia="de-DE"/>
    </w:rPr>
  </w:style>
  <w:style w:type="paragraph" w:customStyle="1" w:styleId="Einrck2">
    <w:name w:val="Einrück2"/>
    <w:basedOn w:val="Normal"/>
    <w:rsid w:val="000956A9"/>
    <w:pPr>
      <w:numPr>
        <w:numId w:val="1"/>
      </w:numPr>
      <w:tabs>
        <w:tab w:val="left" w:pos="567"/>
        <w:tab w:val="left" w:pos="1701"/>
      </w:tabs>
      <w:spacing w:after="0" w:line="288" w:lineRule="auto"/>
      <w:jc w:val="both"/>
    </w:pPr>
    <w:rPr>
      <w:rFonts w:ascii="Arial" w:eastAsia="Times New Roman" w:hAnsi="Arial"/>
      <w:szCs w:val="20"/>
      <w:lang w:val="de-DE" w:eastAsia="de-DE"/>
    </w:rPr>
  </w:style>
  <w:style w:type="paragraph" w:customStyle="1" w:styleId="Absatztrennzeile0">
    <w:name w:val="Absatztrennzeile 0"/>
    <w:aliases w:val="6"/>
    <w:basedOn w:val="Normal"/>
    <w:next w:val="Normal"/>
    <w:rsid w:val="000956A9"/>
    <w:pPr>
      <w:tabs>
        <w:tab w:val="left" w:pos="709"/>
        <w:tab w:val="left" w:pos="1701"/>
        <w:tab w:val="left" w:pos="8222"/>
      </w:tabs>
      <w:spacing w:after="0" w:line="144" w:lineRule="auto"/>
      <w:jc w:val="both"/>
    </w:pPr>
    <w:rPr>
      <w:rFonts w:ascii="Arial" w:eastAsia="Times New Roman" w:hAnsi="Arial"/>
      <w:szCs w:val="20"/>
      <w:lang w:val="de-DE" w:eastAsia="de-DE"/>
    </w:rPr>
  </w:style>
  <w:style w:type="paragraph" w:customStyle="1" w:styleId="Verteiler">
    <w:name w:val="Verteiler"/>
    <w:basedOn w:val="Normal"/>
    <w:rsid w:val="000956A9"/>
    <w:pPr>
      <w:pBdr>
        <w:top w:val="single" w:sz="4" w:space="1" w:color="auto"/>
      </w:pBdr>
      <w:tabs>
        <w:tab w:val="left" w:pos="709"/>
        <w:tab w:val="left" w:pos="1701"/>
        <w:tab w:val="left" w:pos="8222"/>
      </w:tabs>
      <w:spacing w:after="0" w:line="240" w:lineRule="auto"/>
      <w:jc w:val="both"/>
      <w:outlineLvl w:val="0"/>
    </w:pPr>
    <w:rPr>
      <w:rFonts w:ascii="Arial" w:eastAsia="Times New Roman" w:hAnsi="Arial"/>
      <w:sz w:val="18"/>
      <w:szCs w:val="20"/>
      <w:lang w:val="de-DE" w:eastAsia="de-DE"/>
    </w:rPr>
  </w:style>
  <w:style w:type="paragraph" w:customStyle="1" w:styleId="Adresse">
    <w:name w:val="Adresse"/>
    <w:basedOn w:val="Normal"/>
    <w:rsid w:val="000956A9"/>
    <w:pPr>
      <w:tabs>
        <w:tab w:val="left" w:pos="709"/>
        <w:tab w:val="left" w:pos="1701"/>
        <w:tab w:val="left" w:pos="8222"/>
      </w:tabs>
      <w:spacing w:after="0" w:line="264" w:lineRule="auto"/>
    </w:pPr>
    <w:rPr>
      <w:rFonts w:ascii="Arial" w:eastAsia="Times New Roman" w:hAnsi="Arial"/>
      <w:szCs w:val="20"/>
      <w:lang w:val="de-DE" w:eastAsia="de-DE"/>
    </w:rPr>
  </w:style>
  <w:style w:type="paragraph" w:customStyle="1" w:styleId="Kopfobenrechts">
    <w:name w:val="Kopfobenrechts"/>
    <w:basedOn w:val="Normal"/>
    <w:rsid w:val="000956A9"/>
    <w:pPr>
      <w:tabs>
        <w:tab w:val="left" w:pos="709"/>
        <w:tab w:val="left" w:pos="1701"/>
        <w:tab w:val="left" w:pos="8222"/>
      </w:tabs>
      <w:spacing w:after="0" w:line="240" w:lineRule="auto"/>
      <w:jc w:val="both"/>
    </w:pPr>
    <w:rPr>
      <w:rFonts w:ascii="Arial" w:eastAsia="Times New Roman" w:hAnsi="Arial"/>
      <w:sz w:val="18"/>
      <w:szCs w:val="20"/>
      <w:lang w:val="de-DE" w:eastAsia="de-DE"/>
    </w:rPr>
  </w:style>
  <w:style w:type="paragraph" w:customStyle="1" w:styleId="Kopfuntenrechts">
    <w:name w:val="Kopfuntenrechts"/>
    <w:basedOn w:val="Kopfobenrechts"/>
    <w:rsid w:val="000956A9"/>
    <w:pPr>
      <w:framePr w:w="2325" w:h="9940" w:hRule="exact" w:hSpace="142" w:vSpace="142" w:wrap="around" w:vAnchor="page" w:hAnchor="page" w:x="9391" w:y="6805"/>
      <w:jc w:val="left"/>
    </w:pPr>
    <w:rPr>
      <w:sz w:val="22"/>
    </w:rPr>
  </w:style>
  <w:style w:type="character" w:customStyle="1" w:styleId="TextkrperZchn">
    <w:name w:val="Textkörper Zchn"/>
    <w:uiPriority w:val="1"/>
    <w:rsid w:val="000956A9"/>
    <w:rPr>
      <w:rFonts w:ascii="Arial" w:hAnsi="Arial"/>
      <w:sz w:val="22"/>
      <w:lang w:val="de-DE" w:eastAsia="de-DE"/>
    </w:rPr>
  </w:style>
  <w:style w:type="character" w:customStyle="1" w:styleId="SprechblasentextZchn">
    <w:name w:val="Sprechblasentext Zchn"/>
    <w:rsid w:val="000956A9"/>
    <w:rPr>
      <w:rFonts w:ascii="Tahoma" w:hAnsi="Tahoma" w:cs="Tahoma"/>
      <w:sz w:val="16"/>
      <w:szCs w:val="16"/>
      <w:lang w:val="de-DE" w:eastAsia="de-DE"/>
    </w:rPr>
  </w:style>
  <w:style w:type="character" w:customStyle="1" w:styleId="TitelZchn">
    <w:name w:val="Titel Zchn"/>
    <w:rsid w:val="000956A9"/>
    <w:rPr>
      <w:rFonts w:ascii="Cambria" w:eastAsia="Times New Roman" w:hAnsi="Cambria" w:cs="Times New Roman"/>
      <w:b/>
      <w:bCs/>
      <w:kern w:val="28"/>
      <w:sz w:val="32"/>
      <w:szCs w:val="32"/>
      <w:lang w:val="de-DE" w:eastAsia="de-DE"/>
    </w:rPr>
  </w:style>
  <w:style w:type="paragraph" w:customStyle="1" w:styleId="msolistparagraph0">
    <w:name w:val="msolistparagraph"/>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ISOMB">
    <w:name w:val="ISO_MB"/>
    <w:basedOn w:val="Normal"/>
    <w:rsid w:val="000956A9"/>
    <w:pPr>
      <w:spacing w:before="210" w:after="0" w:line="210" w:lineRule="exact"/>
    </w:pPr>
    <w:rPr>
      <w:rFonts w:ascii="Arial" w:eastAsia="Times New Roman" w:hAnsi="Arial" w:cs="Arial"/>
      <w:sz w:val="18"/>
      <w:szCs w:val="18"/>
      <w:lang w:val="en-GB"/>
    </w:rPr>
  </w:style>
  <w:style w:type="paragraph" w:customStyle="1" w:styleId="ISOClause">
    <w:name w:val="ISO_Clause"/>
    <w:basedOn w:val="Normal"/>
    <w:rsid w:val="000956A9"/>
    <w:pPr>
      <w:spacing w:before="210" w:after="0" w:line="210" w:lineRule="exact"/>
    </w:pPr>
    <w:rPr>
      <w:rFonts w:ascii="Arial" w:eastAsia="Times New Roman" w:hAnsi="Arial" w:cs="Arial"/>
      <w:sz w:val="18"/>
      <w:szCs w:val="18"/>
      <w:lang w:val="en-GB"/>
    </w:rPr>
  </w:style>
  <w:style w:type="paragraph" w:customStyle="1" w:styleId="ISOParagraph">
    <w:name w:val="ISO_Paragraph"/>
    <w:basedOn w:val="Normal"/>
    <w:rsid w:val="000956A9"/>
    <w:pPr>
      <w:spacing w:before="210" w:after="0" w:line="210" w:lineRule="exact"/>
    </w:pPr>
    <w:rPr>
      <w:rFonts w:ascii="Arial" w:eastAsia="Times New Roman" w:hAnsi="Arial" w:cs="Arial"/>
      <w:sz w:val="18"/>
      <w:szCs w:val="18"/>
      <w:lang w:val="en-GB"/>
    </w:rPr>
  </w:style>
  <w:style w:type="paragraph" w:customStyle="1" w:styleId="ISOCommType">
    <w:name w:val="ISO_Comm_Type"/>
    <w:basedOn w:val="Normal"/>
    <w:rsid w:val="000956A9"/>
    <w:pPr>
      <w:spacing w:before="210" w:after="0" w:line="210" w:lineRule="exact"/>
    </w:pPr>
    <w:rPr>
      <w:rFonts w:ascii="Arial" w:eastAsia="Times New Roman" w:hAnsi="Arial" w:cs="Arial"/>
      <w:sz w:val="18"/>
      <w:szCs w:val="18"/>
      <w:lang w:val="en-GB"/>
    </w:rPr>
  </w:style>
  <w:style w:type="paragraph" w:customStyle="1" w:styleId="ISOComments">
    <w:name w:val="ISO_Comments"/>
    <w:basedOn w:val="Normal"/>
    <w:rsid w:val="000956A9"/>
    <w:pPr>
      <w:spacing w:before="210" w:after="0" w:line="210" w:lineRule="exact"/>
    </w:pPr>
    <w:rPr>
      <w:rFonts w:ascii="Arial" w:eastAsia="Times New Roman" w:hAnsi="Arial" w:cs="Arial"/>
      <w:sz w:val="18"/>
      <w:szCs w:val="18"/>
      <w:lang w:val="en-GB"/>
    </w:rPr>
  </w:style>
  <w:style w:type="paragraph" w:customStyle="1" w:styleId="h4spaceeafter">
    <w:name w:val="h4 spaceeafter"/>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h4spaceebeforespaceeafter">
    <w:name w:val="h4 spaceebefore spaceeafter"/>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ISOSecretObservations">
    <w:name w:val="ISO_Secret_Observations"/>
    <w:basedOn w:val="Normal"/>
    <w:rsid w:val="000956A9"/>
    <w:pPr>
      <w:spacing w:before="210" w:after="0" w:line="210" w:lineRule="exact"/>
    </w:pPr>
    <w:rPr>
      <w:rFonts w:ascii="Arial" w:eastAsia="Times New Roman" w:hAnsi="Arial" w:cs="Arial"/>
      <w:sz w:val="18"/>
      <w:szCs w:val="18"/>
      <w:lang w:val="en-GB"/>
    </w:rPr>
  </w:style>
  <w:style w:type="paragraph" w:styleId="ListBullet">
    <w:name w:val="List Bullet"/>
    <w:basedOn w:val="Normal"/>
    <w:semiHidden/>
    <w:locked/>
    <w:rsid w:val="000956A9"/>
    <w:pPr>
      <w:overflowPunct w:val="0"/>
      <w:autoSpaceDE w:val="0"/>
      <w:autoSpaceDN w:val="0"/>
      <w:adjustRightInd w:val="0"/>
      <w:spacing w:after="240" w:line="220" w:lineRule="atLeast"/>
      <w:ind w:left="283" w:hanging="283"/>
      <w:textAlignment w:val="baseline"/>
    </w:pPr>
    <w:rPr>
      <w:rFonts w:ascii="Arial" w:eastAsia="Times New Roman" w:hAnsi="Arial"/>
      <w:sz w:val="20"/>
      <w:szCs w:val="20"/>
      <w:lang w:val="en-GB"/>
    </w:rPr>
  </w:style>
  <w:style w:type="paragraph" w:customStyle="1" w:styleId="Figuretitle">
    <w:name w:val="Figure title"/>
    <w:basedOn w:val="Normal"/>
    <w:next w:val="Normal"/>
    <w:rsid w:val="000956A9"/>
    <w:pPr>
      <w:suppressAutoHyphens/>
      <w:overflowPunct w:val="0"/>
      <w:autoSpaceDE w:val="0"/>
      <w:autoSpaceDN w:val="0"/>
      <w:adjustRightInd w:val="0"/>
      <w:spacing w:before="220" w:after="220" w:line="220" w:lineRule="atLeast"/>
      <w:jc w:val="center"/>
      <w:textAlignment w:val="baseline"/>
    </w:pPr>
    <w:rPr>
      <w:rFonts w:ascii="Arial" w:eastAsia="Times New Roman" w:hAnsi="Arial"/>
      <w:b/>
      <w:sz w:val="20"/>
      <w:szCs w:val="20"/>
      <w:lang w:val="en-GB"/>
    </w:rPr>
  </w:style>
  <w:style w:type="paragraph" w:customStyle="1" w:styleId="Note">
    <w:name w:val="Note"/>
    <w:basedOn w:val="Normal"/>
    <w:rsid w:val="000956A9"/>
    <w:pPr>
      <w:overflowPunct w:val="0"/>
      <w:autoSpaceDE w:val="0"/>
      <w:autoSpaceDN w:val="0"/>
      <w:adjustRightInd w:val="0"/>
      <w:spacing w:after="240" w:line="220" w:lineRule="atLeast"/>
      <w:textAlignment w:val="baseline"/>
    </w:pPr>
    <w:rPr>
      <w:rFonts w:ascii="Arial" w:eastAsia="Times New Roman" w:hAnsi="Arial"/>
      <w:sz w:val="18"/>
      <w:szCs w:val="20"/>
      <w:lang w:val="en-GB"/>
    </w:rPr>
  </w:style>
  <w:style w:type="paragraph" w:customStyle="1" w:styleId="zzzEUTITL2">
    <w:name w:val="zzzEUTITL2"/>
    <w:basedOn w:val="Normal"/>
    <w:rsid w:val="000956A9"/>
    <w:pPr>
      <w:overflowPunct w:val="0"/>
      <w:autoSpaceDE w:val="0"/>
      <w:autoSpaceDN w:val="0"/>
      <w:adjustRightInd w:val="0"/>
      <w:spacing w:after="0" w:line="220" w:lineRule="atLeast"/>
      <w:textAlignment w:val="baseline"/>
    </w:pPr>
    <w:rPr>
      <w:rFonts w:ascii="Arial" w:eastAsia="Times New Roman" w:hAnsi="Arial"/>
      <w:sz w:val="20"/>
      <w:szCs w:val="20"/>
      <w:lang w:val="de-DE"/>
    </w:rPr>
  </w:style>
  <w:style w:type="paragraph" w:customStyle="1" w:styleId="Figurefootnote">
    <w:name w:val="Figure footnote"/>
    <w:basedOn w:val="Normal"/>
    <w:rsid w:val="000956A9"/>
    <w:pPr>
      <w:keepNext/>
      <w:tabs>
        <w:tab w:val="left" w:pos="284"/>
      </w:tabs>
      <w:overflowPunct w:val="0"/>
      <w:autoSpaceDE w:val="0"/>
      <w:autoSpaceDN w:val="0"/>
      <w:adjustRightInd w:val="0"/>
      <w:spacing w:after="60" w:line="200" w:lineRule="atLeast"/>
      <w:textAlignment w:val="baseline"/>
    </w:pPr>
    <w:rPr>
      <w:rFonts w:ascii="Arial" w:eastAsia="Times New Roman" w:hAnsi="Arial"/>
      <w:sz w:val="18"/>
      <w:szCs w:val="20"/>
      <w:lang w:val="en-GB"/>
    </w:rPr>
  </w:style>
  <w:style w:type="character" w:customStyle="1" w:styleId="KommentartextZchn">
    <w:name w:val="Kommentartext Zchn"/>
    <w:rsid w:val="000956A9"/>
    <w:rPr>
      <w:rFonts w:ascii="Arial" w:hAnsi="Arial"/>
      <w:lang w:val="de-DE" w:eastAsia="de-DE"/>
    </w:rPr>
  </w:style>
  <w:style w:type="character" w:customStyle="1" w:styleId="KommentarthemaZchn">
    <w:name w:val="Kommentarthema Zchn"/>
    <w:rsid w:val="000956A9"/>
    <w:rPr>
      <w:rFonts w:ascii="Arial" w:hAnsi="Arial"/>
      <w:b/>
      <w:bCs/>
      <w:lang w:val="de-DE" w:eastAsia="de-DE"/>
    </w:rPr>
  </w:style>
  <w:style w:type="paragraph" w:customStyle="1" w:styleId="Default">
    <w:name w:val="Default"/>
    <w:rsid w:val="000956A9"/>
    <w:pPr>
      <w:autoSpaceDE w:val="0"/>
      <w:autoSpaceDN w:val="0"/>
      <w:adjustRightInd w:val="0"/>
    </w:pPr>
    <w:rPr>
      <w:rFonts w:ascii="Times New Roman" w:eastAsia="Times New Roman" w:hAnsi="Times New Roman"/>
      <w:color w:val="000000"/>
      <w:sz w:val="24"/>
      <w:szCs w:val="24"/>
      <w:lang w:val="de-DE" w:eastAsia="de-DE"/>
    </w:rPr>
  </w:style>
  <w:style w:type="paragraph" w:customStyle="1" w:styleId="TableParagraph">
    <w:name w:val="Table Paragraph"/>
    <w:basedOn w:val="Normal"/>
    <w:qFormat/>
    <w:rsid w:val="000956A9"/>
    <w:pPr>
      <w:widowControl w:val="0"/>
      <w:spacing w:after="0" w:line="240" w:lineRule="auto"/>
    </w:pPr>
    <w:rPr>
      <w:rFonts w:ascii="Calibri" w:eastAsia="Calibri" w:hAnsi="Calibri"/>
    </w:rPr>
  </w:style>
  <w:style w:type="paragraph" w:customStyle="1" w:styleId="Formula">
    <w:name w:val="Formula"/>
    <w:basedOn w:val="Normal"/>
    <w:next w:val="Normal"/>
    <w:rsid w:val="000956A9"/>
    <w:pPr>
      <w:tabs>
        <w:tab w:val="right" w:pos="8400"/>
      </w:tabs>
      <w:overflowPunct w:val="0"/>
      <w:autoSpaceDE w:val="0"/>
      <w:autoSpaceDN w:val="0"/>
      <w:adjustRightInd w:val="0"/>
      <w:spacing w:after="220" w:line="220" w:lineRule="atLeast"/>
      <w:ind w:left="400"/>
      <w:textAlignment w:val="baseline"/>
    </w:pPr>
    <w:rPr>
      <w:rFonts w:ascii="Arial" w:eastAsia="Times New Roman" w:hAnsi="Arial"/>
      <w:sz w:val="20"/>
      <w:szCs w:val="20"/>
      <w:lang w:val="en-GB"/>
    </w:rPr>
  </w:style>
  <w:style w:type="paragraph" w:customStyle="1" w:styleId="Tabletitle">
    <w:name w:val="Table title"/>
    <w:basedOn w:val="BodyText"/>
    <w:rsid w:val="000956A9"/>
    <w:pPr>
      <w:keepNext/>
      <w:keepLines/>
      <w:tabs>
        <w:tab w:val="left" w:pos="1560"/>
      </w:tabs>
      <w:overflowPunct w:val="0"/>
      <w:autoSpaceDE w:val="0"/>
      <w:autoSpaceDN w:val="0"/>
      <w:adjustRightInd w:val="0"/>
      <w:spacing w:before="260" w:after="260" w:line="220" w:lineRule="atLeast"/>
      <w:ind w:left="0"/>
      <w:jc w:val="center"/>
      <w:textAlignment w:val="baseline"/>
    </w:pPr>
    <w:rPr>
      <w:rFonts w:eastAsia="Times New Roman"/>
      <w:b/>
      <w:spacing w:val="0"/>
      <w:lang w:val="en-GB"/>
    </w:rPr>
  </w:style>
  <w:style w:type="character" w:customStyle="1" w:styleId="FunotentextZchn">
    <w:name w:val="Fußnotentext Zchn"/>
    <w:rsid w:val="000956A9"/>
    <w:rPr>
      <w:rFonts w:ascii="Arial" w:hAnsi="Arial"/>
      <w:sz w:val="16"/>
      <w:lang w:val="en-GB" w:eastAsia="en-US"/>
    </w:rPr>
  </w:style>
  <w:style w:type="character" w:styleId="FootnoteReference">
    <w:name w:val="footnote reference"/>
    <w:semiHidden/>
    <w:locked/>
    <w:rsid w:val="000956A9"/>
    <w:rPr>
      <w:spacing w:val="-2"/>
      <w:sz w:val="16"/>
    </w:rPr>
  </w:style>
  <w:style w:type="paragraph" w:customStyle="1" w:styleId="a2">
    <w:name w:val="a2"/>
    <w:basedOn w:val="Heading1"/>
    <w:next w:val="Normal"/>
    <w:rsid w:val="000956A9"/>
    <w:pPr>
      <w:keepNext/>
      <w:overflowPunct w:val="0"/>
      <w:autoSpaceDE w:val="0"/>
      <w:autoSpaceDN w:val="0"/>
      <w:adjustRightInd w:val="0"/>
      <w:spacing w:before="120" w:after="240" w:line="240" w:lineRule="atLeast"/>
      <w:contextualSpacing w:val="0"/>
      <w:textAlignment w:val="baseline"/>
      <w:outlineLvl w:val="9"/>
    </w:pPr>
    <w:rPr>
      <w:rFonts w:ascii="Arial" w:eastAsia="Times New Roman" w:hAnsi="Arial"/>
      <w:b/>
      <w:smallCaps w:val="0"/>
      <w:spacing w:val="0"/>
      <w:sz w:val="24"/>
      <w:szCs w:val="20"/>
      <w:lang w:val="en-GB"/>
    </w:rPr>
  </w:style>
  <w:style w:type="character" w:customStyle="1" w:styleId="berschrift6Zchn">
    <w:name w:val="Überschrift 6 Zchn"/>
    <w:aliases w:val="A 1 Zchn"/>
    <w:rsid w:val="000956A9"/>
    <w:rPr>
      <w:rFonts w:ascii="Arial" w:hAnsi="Arial"/>
      <w:b/>
      <w:sz w:val="22"/>
    </w:rPr>
  </w:style>
  <w:style w:type="paragraph" w:styleId="NormalWeb">
    <w:name w:val="Normal (Web)"/>
    <w:basedOn w:val="Normal"/>
    <w:uiPriority w:val="99"/>
    <w:semiHidden/>
    <w:unhideWhenUsed/>
    <w:locked/>
    <w:rsid w:val="000956A9"/>
    <w:pPr>
      <w:spacing w:before="100" w:beforeAutospacing="1" w:after="100" w:afterAutospacing="1" w:line="240" w:lineRule="auto"/>
    </w:pPr>
    <w:rPr>
      <w:rFonts w:ascii="Times New Roman" w:eastAsia="Times New Roman" w:hAnsi="Times New Roman"/>
      <w:sz w:val="24"/>
      <w:szCs w:val="24"/>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SimSun" w:hAnsi="Cambria" w:cs="Times New Roman"/>
        <w:lang w:val="en-GB" w:eastAsia="en-GB"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List Bullet"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3B46A4"/>
    <w:pPr>
      <w:spacing w:after="200" w:line="276" w:lineRule="auto"/>
    </w:pPr>
    <w:rPr>
      <w:sz w:val="22"/>
      <w:szCs w:val="22"/>
      <w:lang w:val="en-US" w:eastAsia="en-US"/>
    </w:rPr>
  </w:style>
  <w:style w:type="paragraph" w:styleId="Heading1">
    <w:name w:val="heading 1"/>
    <w:basedOn w:val="Normal"/>
    <w:next w:val="Normal"/>
    <w:link w:val="Heading1Char"/>
    <w:qFormat/>
    <w:rsid w:val="00E675A7"/>
    <w:pPr>
      <w:spacing w:before="480" w:after="0"/>
      <w:contextualSpacing/>
      <w:outlineLvl w:val="0"/>
    </w:pPr>
    <w:rPr>
      <w:smallCaps/>
      <w:spacing w:val="5"/>
      <w:sz w:val="36"/>
      <w:szCs w:val="36"/>
    </w:rPr>
  </w:style>
  <w:style w:type="paragraph" w:styleId="Heading2">
    <w:name w:val="heading 2"/>
    <w:basedOn w:val="Normal"/>
    <w:next w:val="Normal"/>
    <w:link w:val="Heading2Char"/>
    <w:qFormat/>
    <w:rsid w:val="00E675A7"/>
    <w:pPr>
      <w:spacing w:before="200" w:after="0" w:line="271" w:lineRule="auto"/>
      <w:outlineLvl w:val="1"/>
    </w:pPr>
    <w:rPr>
      <w:smallCaps/>
      <w:sz w:val="28"/>
      <w:szCs w:val="28"/>
    </w:rPr>
  </w:style>
  <w:style w:type="paragraph" w:styleId="Heading3">
    <w:name w:val="heading 3"/>
    <w:aliases w:val="Heading 3 Char"/>
    <w:basedOn w:val="Normal"/>
    <w:next w:val="Normal"/>
    <w:link w:val="Heading3Char1"/>
    <w:qFormat/>
    <w:rsid w:val="00E675A7"/>
    <w:pPr>
      <w:spacing w:before="200" w:after="0" w:line="271" w:lineRule="auto"/>
      <w:outlineLvl w:val="2"/>
    </w:pPr>
    <w:rPr>
      <w:i/>
      <w:iCs/>
      <w:smallCaps/>
      <w:spacing w:val="5"/>
      <w:sz w:val="26"/>
      <w:szCs w:val="26"/>
    </w:rPr>
  </w:style>
  <w:style w:type="paragraph" w:styleId="Heading4">
    <w:name w:val="heading 4"/>
    <w:basedOn w:val="Normal"/>
    <w:next w:val="Normal"/>
    <w:link w:val="Heading4Char"/>
    <w:qFormat/>
    <w:rsid w:val="00E675A7"/>
    <w:pPr>
      <w:spacing w:after="0" w:line="271" w:lineRule="auto"/>
      <w:outlineLvl w:val="3"/>
    </w:pPr>
    <w:rPr>
      <w:b/>
      <w:bCs/>
      <w:spacing w:val="5"/>
      <w:sz w:val="24"/>
      <w:szCs w:val="24"/>
    </w:rPr>
  </w:style>
  <w:style w:type="paragraph" w:styleId="Heading5">
    <w:name w:val="heading 5"/>
    <w:basedOn w:val="Normal"/>
    <w:next w:val="Normal"/>
    <w:link w:val="Heading5Char"/>
    <w:qFormat/>
    <w:rsid w:val="00E675A7"/>
    <w:pPr>
      <w:spacing w:after="0" w:line="271" w:lineRule="auto"/>
      <w:outlineLvl w:val="4"/>
    </w:pPr>
    <w:rPr>
      <w:i/>
      <w:iCs/>
      <w:sz w:val="24"/>
      <w:szCs w:val="24"/>
    </w:rPr>
  </w:style>
  <w:style w:type="paragraph" w:styleId="Heading6">
    <w:name w:val="heading 6"/>
    <w:aliases w:val="A 1"/>
    <w:basedOn w:val="Normal"/>
    <w:next w:val="Normal"/>
    <w:link w:val="Heading6Char"/>
    <w:qFormat/>
    <w:rsid w:val="00E675A7"/>
    <w:pPr>
      <w:shd w:val="clear" w:color="auto" w:fill="FFFFFF"/>
      <w:spacing w:after="0" w:line="271" w:lineRule="auto"/>
      <w:outlineLvl w:val="5"/>
    </w:pPr>
    <w:rPr>
      <w:b/>
      <w:bCs/>
      <w:color w:val="595959"/>
      <w:spacing w:val="5"/>
    </w:rPr>
  </w:style>
  <w:style w:type="paragraph" w:styleId="Heading7">
    <w:name w:val="heading 7"/>
    <w:aliases w:val="A 2"/>
    <w:basedOn w:val="Normal"/>
    <w:next w:val="Normal"/>
    <w:link w:val="Heading7Char"/>
    <w:qFormat/>
    <w:rsid w:val="00E675A7"/>
    <w:pPr>
      <w:spacing w:after="0"/>
      <w:outlineLvl w:val="6"/>
    </w:pPr>
    <w:rPr>
      <w:b/>
      <w:bCs/>
      <w:i/>
      <w:iCs/>
      <w:color w:val="5A5A5A"/>
      <w:sz w:val="20"/>
      <w:szCs w:val="20"/>
    </w:rPr>
  </w:style>
  <w:style w:type="paragraph" w:styleId="Heading8">
    <w:name w:val="heading 8"/>
    <w:aliases w:val="A 3"/>
    <w:basedOn w:val="Normal"/>
    <w:next w:val="Normal"/>
    <w:link w:val="Heading8Char"/>
    <w:qFormat/>
    <w:rsid w:val="00E675A7"/>
    <w:pPr>
      <w:spacing w:after="0"/>
      <w:outlineLvl w:val="7"/>
    </w:pPr>
    <w:rPr>
      <w:b/>
      <w:bCs/>
      <w:color w:val="7F7F7F"/>
      <w:sz w:val="20"/>
      <w:szCs w:val="20"/>
    </w:rPr>
  </w:style>
  <w:style w:type="paragraph" w:styleId="Heading9">
    <w:name w:val="heading 9"/>
    <w:aliases w:val="A 4"/>
    <w:basedOn w:val="Normal"/>
    <w:next w:val="Normal"/>
    <w:link w:val="Heading9Char"/>
    <w:qFormat/>
    <w:rsid w:val="00E675A7"/>
    <w:pPr>
      <w:spacing w:after="0" w:line="271" w:lineRule="auto"/>
      <w:outlineLvl w:val="8"/>
    </w:pPr>
    <w:rPr>
      <w:b/>
      <w:bCs/>
      <w:i/>
      <w:iCs/>
      <w:color w:val="7F7F7F"/>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E675A7"/>
    <w:rPr>
      <w:rFonts w:cs="Times New Roman"/>
      <w:smallCaps/>
      <w:spacing w:val="5"/>
      <w:sz w:val="36"/>
      <w:szCs w:val="36"/>
    </w:rPr>
  </w:style>
  <w:style w:type="character" w:customStyle="1" w:styleId="Heading2Char">
    <w:name w:val="Heading 2 Char"/>
    <w:link w:val="Heading2"/>
    <w:locked/>
    <w:rsid w:val="00E675A7"/>
    <w:rPr>
      <w:rFonts w:cs="Times New Roman"/>
      <w:smallCaps/>
      <w:sz w:val="28"/>
      <w:szCs w:val="28"/>
    </w:rPr>
  </w:style>
  <w:style w:type="character" w:customStyle="1" w:styleId="Heading3Char1">
    <w:name w:val="Heading 3 Char1"/>
    <w:aliases w:val="Heading 3 Char Char"/>
    <w:link w:val="Heading3"/>
    <w:uiPriority w:val="99"/>
    <w:locked/>
    <w:rsid w:val="008C6B6E"/>
    <w:rPr>
      <w:rFonts w:ascii="Arial" w:hAnsi="Arial" w:cs="Arial"/>
      <w:b/>
      <w:bCs/>
      <w:sz w:val="26"/>
      <w:szCs w:val="26"/>
      <w:lang w:val="en-US" w:eastAsia="en-US" w:bidi="ar-SA"/>
    </w:rPr>
  </w:style>
  <w:style w:type="character" w:customStyle="1" w:styleId="Heading4Char">
    <w:name w:val="Heading 4 Char"/>
    <w:link w:val="Heading4"/>
    <w:locked/>
    <w:rsid w:val="00E675A7"/>
    <w:rPr>
      <w:rFonts w:cs="Times New Roman"/>
      <w:b/>
      <w:bCs/>
      <w:spacing w:val="5"/>
      <w:sz w:val="24"/>
      <w:szCs w:val="24"/>
    </w:rPr>
  </w:style>
  <w:style w:type="character" w:customStyle="1" w:styleId="Heading5Char">
    <w:name w:val="Heading 5 Char"/>
    <w:link w:val="Heading5"/>
    <w:locked/>
    <w:rsid w:val="00E675A7"/>
    <w:rPr>
      <w:rFonts w:cs="Times New Roman"/>
      <w:i/>
      <w:iCs/>
      <w:sz w:val="24"/>
      <w:szCs w:val="24"/>
    </w:rPr>
  </w:style>
  <w:style w:type="character" w:customStyle="1" w:styleId="Heading6Char">
    <w:name w:val="Heading 6 Char"/>
    <w:link w:val="Heading6"/>
    <w:locked/>
    <w:rsid w:val="00E675A7"/>
    <w:rPr>
      <w:rFonts w:cs="Times New Roman"/>
      <w:b/>
      <w:bCs/>
      <w:color w:val="595959"/>
      <w:spacing w:val="5"/>
      <w:shd w:val="clear" w:color="auto" w:fill="FFFFFF"/>
    </w:rPr>
  </w:style>
  <w:style w:type="character" w:customStyle="1" w:styleId="Heading7Char">
    <w:name w:val="Heading 7 Char"/>
    <w:link w:val="Heading7"/>
    <w:locked/>
    <w:rsid w:val="00E675A7"/>
    <w:rPr>
      <w:rFonts w:cs="Times New Roman"/>
      <w:b/>
      <w:bCs/>
      <w:i/>
      <w:iCs/>
      <w:color w:val="5A5A5A"/>
      <w:sz w:val="20"/>
      <w:szCs w:val="20"/>
    </w:rPr>
  </w:style>
  <w:style w:type="character" w:customStyle="1" w:styleId="Heading8Char">
    <w:name w:val="Heading 8 Char"/>
    <w:link w:val="Heading8"/>
    <w:locked/>
    <w:rsid w:val="00E675A7"/>
    <w:rPr>
      <w:rFonts w:cs="Times New Roman"/>
      <w:b/>
      <w:bCs/>
      <w:color w:val="7F7F7F"/>
      <w:sz w:val="20"/>
      <w:szCs w:val="20"/>
    </w:rPr>
  </w:style>
  <w:style w:type="character" w:customStyle="1" w:styleId="Heading9Char">
    <w:name w:val="Heading 9 Char"/>
    <w:link w:val="Heading9"/>
    <w:locked/>
    <w:rsid w:val="00E675A7"/>
    <w:rPr>
      <w:rFonts w:cs="Times New Roman"/>
      <w:b/>
      <w:bCs/>
      <w:i/>
      <w:iCs/>
      <w:color w:val="7F7F7F"/>
      <w:sz w:val="18"/>
      <w:szCs w:val="18"/>
    </w:rPr>
  </w:style>
  <w:style w:type="paragraph" w:styleId="TOC1">
    <w:name w:val="toc 1"/>
    <w:basedOn w:val="Normal"/>
    <w:next w:val="Normal"/>
    <w:autoRedefine/>
    <w:semiHidden/>
    <w:rsid w:val="00A17E8B"/>
    <w:pPr>
      <w:tabs>
        <w:tab w:val="left" w:pos="400"/>
        <w:tab w:val="right" w:leader="dot" w:pos="8630"/>
      </w:tabs>
      <w:spacing w:before="120"/>
    </w:pPr>
    <w:rPr>
      <w:rFonts w:cs="Arial"/>
      <w:b/>
      <w:bCs/>
      <w:caps/>
      <w:sz w:val="24"/>
      <w:szCs w:val="24"/>
    </w:rPr>
  </w:style>
  <w:style w:type="paragraph" w:styleId="TOC2">
    <w:name w:val="toc 2"/>
    <w:basedOn w:val="Normal"/>
    <w:next w:val="Normal"/>
    <w:autoRedefine/>
    <w:semiHidden/>
    <w:rsid w:val="00597072"/>
    <w:pPr>
      <w:spacing w:before="240"/>
    </w:pPr>
    <w:rPr>
      <w:bCs/>
    </w:rPr>
  </w:style>
  <w:style w:type="paragraph" w:styleId="TOC3">
    <w:name w:val="toc 3"/>
    <w:basedOn w:val="Normal"/>
    <w:next w:val="Normal"/>
    <w:autoRedefine/>
    <w:semiHidden/>
    <w:rsid w:val="001252A7"/>
    <w:pPr>
      <w:ind w:left="200"/>
    </w:pPr>
  </w:style>
  <w:style w:type="paragraph" w:styleId="TOC4">
    <w:name w:val="toc 4"/>
    <w:basedOn w:val="Normal"/>
    <w:next w:val="Normal"/>
    <w:autoRedefine/>
    <w:semiHidden/>
    <w:rsid w:val="008C6B6E"/>
    <w:pPr>
      <w:ind w:left="400"/>
    </w:pPr>
  </w:style>
  <w:style w:type="paragraph" w:styleId="TOC5">
    <w:name w:val="toc 5"/>
    <w:basedOn w:val="Normal"/>
    <w:next w:val="Normal"/>
    <w:autoRedefine/>
    <w:semiHidden/>
    <w:rsid w:val="001252A7"/>
    <w:pPr>
      <w:ind w:left="600"/>
    </w:pPr>
  </w:style>
  <w:style w:type="paragraph" w:styleId="TOC6">
    <w:name w:val="toc 6"/>
    <w:basedOn w:val="Normal"/>
    <w:next w:val="Normal"/>
    <w:autoRedefine/>
    <w:uiPriority w:val="99"/>
    <w:semiHidden/>
    <w:rsid w:val="008C6B6E"/>
    <w:pPr>
      <w:ind w:left="800"/>
    </w:pPr>
    <w:rPr>
      <w:rFonts w:ascii="Times New Roman" w:hAnsi="Times New Roman"/>
    </w:rPr>
  </w:style>
  <w:style w:type="paragraph" w:styleId="TOC7">
    <w:name w:val="toc 7"/>
    <w:basedOn w:val="Normal"/>
    <w:next w:val="Normal"/>
    <w:autoRedefine/>
    <w:uiPriority w:val="99"/>
    <w:semiHidden/>
    <w:rsid w:val="008C6B6E"/>
    <w:pPr>
      <w:ind w:left="1000"/>
    </w:pPr>
    <w:rPr>
      <w:rFonts w:ascii="Times New Roman" w:hAnsi="Times New Roman"/>
    </w:rPr>
  </w:style>
  <w:style w:type="paragraph" w:styleId="TOC8">
    <w:name w:val="toc 8"/>
    <w:basedOn w:val="Normal"/>
    <w:next w:val="Normal"/>
    <w:autoRedefine/>
    <w:uiPriority w:val="99"/>
    <w:semiHidden/>
    <w:rsid w:val="008C6B6E"/>
    <w:pPr>
      <w:ind w:left="1200"/>
    </w:pPr>
    <w:rPr>
      <w:rFonts w:ascii="Times New Roman" w:hAnsi="Times New Roman"/>
    </w:rPr>
  </w:style>
  <w:style w:type="paragraph" w:styleId="TOC9">
    <w:name w:val="toc 9"/>
    <w:basedOn w:val="Normal"/>
    <w:next w:val="Normal"/>
    <w:autoRedefine/>
    <w:uiPriority w:val="99"/>
    <w:semiHidden/>
    <w:rsid w:val="008C6B6E"/>
    <w:pPr>
      <w:ind w:left="1400"/>
    </w:pPr>
    <w:rPr>
      <w:rFonts w:ascii="Times New Roman" w:hAnsi="Times New Roman"/>
    </w:rPr>
  </w:style>
  <w:style w:type="character" w:styleId="Hyperlink">
    <w:name w:val="Hyperlink"/>
    <w:rsid w:val="008C6B6E"/>
    <w:rPr>
      <w:rFonts w:cs="Times New Roman"/>
      <w:color w:val="0000FF"/>
      <w:u w:val="single"/>
    </w:rPr>
  </w:style>
  <w:style w:type="paragraph" w:styleId="BalloonText">
    <w:name w:val="Balloon Text"/>
    <w:basedOn w:val="Normal"/>
    <w:link w:val="BalloonTextChar"/>
    <w:rsid w:val="008E7A27"/>
    <w:rPr>
      <w:rFonts w:ascii="Tahoma" w:hAnsi="Tahoma" w:cs="Tahoma"/>
      <w:sz w:val="16"/>
      <w:szCs w:val="16"/>
    </w:rPr>
  </w:style>
  <w:style w:type="character" w:customStyle="1" w:styleId="BalloonTextChar">
    <w:name w:val="Balloon Text Char"/>
    <w:link w:val="BalloonText"/>
    <w:locked/>
    <w:rsid w:val="0001561B"/>
    <w:rPr>
      <w:rFonts w:ascii="Times New Roman" w:hAnsi="Times New Roman" w:cs="Times New Roman"/>
      <w:sz w:val="2"/>
      <w:lang w:val="en-US" w:eastAsia="en-US"/>
    </w:rPr>
  </w:style>
  <w:style w:type="table" w:styleId="TableGrid">
    <w:name w:val="Table Grid"/>
    <w:basedOn w:val="TableNormal"/>
    <w:uiPriority w:val="59"/>
    <w:rsid w:val="00765F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uiPriority w:val="99"/>
    <w:rsid w:val="0088693C"/>
    <w:pPr>
      <w:spacing w:after="120"/>
      <w:ind w:left="360"/>
    </w:pPr>
  </w:style>
  <w:style w:type="character" w:customStyle="1" w:styleId="BodyTextIndentChar">
    <w:name w:val="Body Text Indent Char"/>
    <w:link w:val="BodyTextIndent"/>
    <w:uiPriority w:val="99"/>
    <w:semiHidden/>
    <w:locked/>
    <w:rsid w:val="0001561B"/>
    <w:rPr>
      <w:rFonts w:cs="Times New Roman"/>
      <w:lang w:val="en-US" w:eastAsia="en-US"/>
    </w:rPr>
  </w:style>
  <w:style w:type="paragraph" w:customStyle="1" w:styleId="TemplateNote">
    <w:name w:val="Template Note"/>
    <w:basedOn w:val="Normal"/>
    <w:uiPriority w:val="99"/>
    <w:rsid w:val="009A2B15"/>
    <w:pPr>
      <w:keepNext/>
      <w:widowControl w:val="0"/>
      <w:pBdr>
        <w:top w:val="single" w:sz="6" w:space="1" w:color="auto"/>
        <w:left w:val="single" w:sz="6" w:space="1" w:color="auto"/>
        <w:bottom w:val="single" w:sz="6" w:space="1" w:color="auto"/>
        <w:right w:val="single" w:sz="6" w:space="1" w:color="auto"/>
      </w:pBdr>
      <w:shd w:val="pct5" w:color="auto" w:fill="auto"/>
      <w:spacing w:before="80" w:after="80"/>
      <w:jc w:val="both"/>
    </w:pPr>
    <w:rPr>
      <w:rFonts w:ascii="Times New Roman" w:hAnsi="Times New Roman"/>
      <w:i/>
      <w:color w:val="0000FF"/>
    </w:rPr>
  </w:style>
  <w:style w:type="paragraph" w:styleId="BodyText">
    <w:name w:val="Body Text"/>
    <w:basedOn w:val="Normal"/>
    <w:link w:val="BodyTextChar"/>
    <w:uiPriority w:val="1"/>
    <w:qFormat/>
    <w:rsid w:val="008C6B6E"/>
    <w:pPr>
      <w:spacing w:after="120" w:line="240" w:lineRule="atLeast"/>
      <w:ind w:left="360"/>
    </w:pPr>
    <w:rPr>
      <w:rFonts w:ascii="Arial" w:hAnsi="Arial"/>
      <w:spacing w:val="-5"/>
      <w:sz w:val="20"/>
      <w:szCs w:val="20"/>
    </w:rPr>
  </w:style>
  <w:style w:type="character" w:customStyle="1" w:styleId="BodyTextChar">
    <w:name w:val="Body Text Char"/>
    <w:link w:val="BodyText"/>
    <w:uiPriority w:val="1"/>
    <w:locked/>
    <w:rsid w:val="0001561B"/>
    <w:rPr>
      <w:rFonts w:cs="Times New Roman"/>
      <w:lang w:val="en-US" w:eastAsia="en-US"/>
    </w:rPr>
  </w:style>
  <w:style w:type="paragraph" w:customStyle="1" w:styleId="TableText">
    <w:name w:val="Table Text"/>
    <w:basedOn w:val="Normal"/>
    <w:uiPriority w:val="99"/>
    <w:rsid w:val="008C6B6E"/>
    <w:pPr>
      <w:ind w:left="14"/>
    </w:pPr>
    <w:rPr>
      <w:rFonts w:ascii="Arial" w:hAnsi="Arial"/>
      <w:spacing w:val="-5"/>
      <w:sz w:val="16"/>
      <w:szCs w:val="20"/>
    </w:rPr>
  </w:style>
  <w:style w:type="paragraph" w:customStyle="1" w:styleId="TableHeader">
    <w:name w:val="Table Header"/>
    <w:basedOn w:val="Normal"/>
    <w:uiPriority w:val="99"/>
    <w:rsid w:val="008C6B6E"/>
    <w:pPr>
      <w:spacing w:before="60"/>
      <w:jc w:val="center"/>
    </w:pPr>
    <w:rPr>
      <w:rFonts w:ascii="Arial" w:hAnsi="Arial"/>
      <w:b/>
      <w:spacing w:val="-5"/>
      <w:sz w:val="16"/>
      <w:szCs w:val="20"/>
    </w:rPr>
  </w:style>
  <w:style w:type="paragraph" w:styleId="Header">
    <w:name w:val="header"/>
    <w:basedOn w:val="Normal"/>
    <w:link w:val="HeaderChar"/>
    <w:rsid w:val="008C6B6E"/>
    <w:pPr>
      <w:tabs>
        <w:tab w:val="center" w:pos="4320"/>
        <w:tab w:val="right" w:pos="8640"/>
      </w:tabs>
    </w:pPr>
  </w:style>
  <w:style w:type="character" w:customStyle="1" w:styleId="HeaderChar">
    <w:name w:val="Header Char"/>
    <w:link w:val="Header"/>
    <w:semiHidden/>
    <w:locked/>
    <w:rsid w:val="0001561B"/>
    <w:rPr>
      <w:rFonts w:cs="Times New Roman"/>
      <w:lang w:val="en-US" w:eastAsia="en-US"/>
    </w:rPr>
  </w:style>
  <w:style w:type="paragraph" w:styleId="Footer">
    <w:name w:val="footer"/>
    <w:basedOn w:val="Normal"/>
    <w:link w:val="FooterChar"/>
    <w:rsid w:val="008C6B6E"/>
    <w:pPr>
      <w:tabs>
        <w:tab w:val="center" w:pos="4320"/>
        <w:tab w:val="right" w:pos="8640"/>
      </w:tabs>
    </w:pPr>
  </w:style>
  <w:style w:type="character" w:customStyle="1" w:styleId="FooterChar">
    <w:name w:val="Footer Char"/>
    <w:link w:val="Footer"/>
    <w:semiHidden/>
    <w:locked/>
    <w:rsid w:val="0001561B"/>
    <w:rPr>
      <w:rFonts w:cs="Times New Roman"/>
      <w:lang w:val="en-US" w:eastAsia="en-US"/>
    </w:rPr>
  </w:style>
  <w:style w:type="paragraph" w:customStyle="1" w:styleId="TableEntry">
    <w:name w:val="Table Entry"/>
    <w:basedOn w:val="Normal"/>
    <w:uiPriority w:val="99"/>
    <w:rsid w:val="008C6B6E"/>
    <w:rPr>
      <w:rFonts w:ascii="Arial" w:hAnsi="Arial"/>
      <w:sz w:val="18"/>
      <w:szCs w:val="20"/>
    </w:rPr>
  </w:style>
  <w:style w:type="paragraph" w:styleId="BodyText3">
    <w:name w:val="Body Text 3"/>
    <w:basedOn w:val="Normal"/>
    <w:link w:val="BodyText3Char"/>
    <w:uiPriority w:val="99"/>
    <w:rsid w:val="008C6B6E"/>
    <w:pPr>
      <w:spacing w:after="120"/>
    </w:pPr>
    <w:rPr>
      <w:sz w:val="16"/>
      <w:szCs w:val="16"/>
    </w:rPr>
  </w:style>
  <w:style w:type="character" w:customStyle="1" w:styleId="BodyText3Char">
    <w:name w:val="Body Text 3 Char"/>
    <w:link w:val="BodyText3"/>
    <w:uiPriority w:val="99"/>
    <w:semiHidden/>
    <w:locked/>
    <w:rsid w:val="0001561B"/>
    <w:rPr>
      <w:rFonts w:cs="Times New Roman"/>
      <w:sz w:val="16"/>
      <w:szCs w:val="16"/>
      <w:lang w:val="en-US" w:eastAsia="en-US"/>
    </w:rPr>
  </w:style>
  <w:style w:type="paragraph" w:customStyle="1" w:styleId="BracketedTemplateInstructions">
    <w:name w:val="Bracketed Template Instructions"/>
    <w:basedOn w:val="Normal"/>
    <w:uiPriority w:val="99"/>
    <w:rsid w:val="008C6B6E"/>
    <w:rPr>
      <w:sz w:val="16"/>
    </w:rPr>
  </w:style>
  <w:style w:type="paragraph" w:customStyle="1" w:styleId="StyleHeading3Italic">
    <w:name w:val="Style Heading 3 + Italic"/>
    <w:basedOn w:val="Heading3"/>
    <w:uiPriority w:val="99"/>
    <w:rsid w:val="008C6B6E"/>
    <w:rPr>
      <w:i w:val="0"/>
      <w:iCs w:val="0"/>
    </w:rPr>
  </w:style>
  <w:style w:type="character" w:customStyle="1" w:styleId="StyleHeading3ItalicChar">
    <w:name w:val="Style Heading 3 + Italic Char"/>
    <w:uiPriority w:val="99"/>
    <w:rsid w:val="008C6B6E"/>
    <w:rPr>
      <w:rFonts w:ascii="Arial" w:hAnsi="Arial" w:cs="Arial"/>
      <w:b/>
      <w:bCs/>
      <w:i/>
      <w:iCs/>
      <w:sz w:val="26"/>
      <w:szCs w:val="26"/>
      <w:lang w:val="en-US" w:eastAsia="en-US" w:bidi="ar-SA"/>
    </w:rPr>
  </w:style>
  <w:style w:type="paragraph" w:customStyle="1" w:styleId="StyleTableHeader10pt">
    <w:name w:val="Style Table Header + 10 pt"/>
    <w:basedOn w:val="TableHeader"/>
    <w:uiPriority w:val="99"/>
    <w:rsid w:val="008C6B6E"/>
    <w:rPr>
      <w:bCs/>
      <w:sz w:val="20"/>
    </w:rPr>
  </w:style>
  <w:style w:type="paragraph" w:customStyle="1" w:styleId="StyleBodyText8ptBoldAfter0pt">
    <w:name w:val="Style Body Text + 8 pt Bold After:  0 pt"/>
    <w:basedOn w:val="BodyText"/>
    <w:uiPriority w:val="99"/>
    <w:rsid w:val="008C6B6E"/>
    <w:pPr>
      <w:spacing w:after="0"/>
      <w:ind w:left="0"/>
    </w:pPr>
    <w:rPr>
      <w:b/>
      <w:bCs/>
      <w:sz w:val="16"/>
    </w:rPr>
  </w:style>
  <w:style w:type="paragraph" w:customStyle="1" w:styleId="StyleBodyTextBoldCentered">
    <w:name w:val="Style Body Text + Bold Centered"/>
    <w:basedOn w:val="BodyText"/>
    <w:uiPriority w:val="99"/>
    <w:rsid w:val="008C6B6E"/>
    <w:pPr>
      <w:ind w:left="0"/>
      <w:jc w:val="center"/>
    </w:pPr>
    <w:rPr>
      <w:b/>
      <w:bCs/>
    </w:rPr>
  </w:style>
  <w:style w:type="paragraph" w:customStyle="1" w:styleId="FieldText">
    <w:name w:val="FieldText"/>
    <w:basedOn w:val="Normal"/>
    <w:uiPriority w:val="99"/>
    <w:rsid w:val="007B661D"/>
    <w:pPr>
      <w:widowControl w:val="0"/>
    </w:pPr>
  </w:style>
  <w:style w:type="paragraph" w:customStyle="1" w:styleId="Notenonumber">
    <w:name w:val="Note no number"/>
    <w:basedOn w:val="Normal"/>
    <w:uiPriority w:val="99"/>
    <w:rsid w:val="001F7C2E"/>
    <w:pPr>
      <w:widowControl w:val="0"/>
    </w:pPr>
    <w:rPr>
      <w:rFonts w:ascii="Times New Roman" w:hAnsi="Times New Roman"/>
      <w:i/>
      <w:color w:val="0000FF"/>
      <w:sz w:val="24"/>
    </w:rPr>
  </w:style>
  <w:style w:type="character" w:styleId="Strong">
    <w:name w:val="Strong"/>
    <w:uiPriority w:val="99"/>
    <w:qFormat/>
    <w:rsid w:val="00E675A7"/>
    <w:rPr>
      <w:rFonts w:cs="Times New Roman"/>
      <w:b/>
    </w:rPr>
  </w:style>
  <w:style w:type="paragraph" w:customStyle="1" w:styleId="FieldLabel">
    <w:name w:val="FieldLabel"/>
    <w:basedOn w:val="Normal"/>
    <w:uiPriority w:val="99"/>
    <w:rsid w:val="000C30CC"/>
    <w:pPr>
      <w:widowControl w:val="0"/>
      <w:spacing w:before="20" w:after="60"/>
    </w:pPr>
    <w:rPr>
      <w:rFonts w:ascii="Times New Roman" w:hAnsi="Times New Roman"/>
    </w:rPr>
  </w:style>
  <w:style w:type="paragraph" w:customStyle="1" w:styleId="IndentedText">
    <w:name w:val="Indented Text"/>
    <w:basedOn w:val="Normal"/>
    <w:uiPriority w:val="99"/>
    <w:rsid w:val="00383E33"/>
    <w:pPr>
      <w:widowControl w:val="0"/>
      <w:ind w:left="360"/>
    </w:pPr>
    <w:rPr>
      <w:rFonts w:ascii="Times New Roman" w:hAnsi="Times New Roman"/>
      <w:sz w:val="24"/>
    </w:rPr>
  </w:style>
  <w:style w:type="character" w:styleId="Emphasis">
    <w:name w:val="Emphasis"/>
    <w:uiPriority w:val="99"/>
    <w:qFormat/>
    <w:rsid w:val="00E675A7"/>
    <w:rPr>
      <w:rFonts w:cs="Times New Roman"/>
      <w:b/>
      <w:i/>
      <w:spacing w:val="10"/>
    </w:rPr>
  </w:style>
  <w:style w:type="paragraph" w:customStyle="1" w:styleId="DeliverableName">
    <w:name w:val="Deliverable Name"/>
    <w:uiPriority w:val="99"/>
    <w:rsid w:val="00DE569C"/>
    <w:pPr>
      <w:widowControl w:val="0"/>
      <w:spacing w:after="200" w:line="276" w:lineRule="auto"/>
    </w:pPr>
    <w:rPr>
      <w:rFonts w:ascii="Arial" w:hAnsi="Arial"/>
      <w:sz w:val="24"/>
      <w:szCs w:val="22"/>
      <w:lang w:val="en-US" w:eastAsia="en-US"/>
    </w:rPr>
  </w:style>
  <w:style w:type="paragraph" w:styleId="Title">
    <w:name w:val="Title"/>
    <w:basedOn w:val="Normal"/>
    <w:next w:val="Normal"/>
    <w:link w:val="TitleChar"/>
    <w:qFormat/>
    <w:rsid w:val="00E675A7"/>
    <w:pPr>
      <w:spacing w:after="300" w:line="240" w:lineRule="auto"/>
      <w:contextualSpacing/>
    </w:pPr>
    <w:rPr>
      <w:smallCaps/>
      <w:sz w:val="52"/>
      <w:szCs w:val="52"/>
    </w:rPr>
  </w:style>
  <w:style w:type="character" w:customStyle="1" w:styleId="TitleChar">
    <w:name w:val="Title Char"/>
    <w:link w:val="Title"/>
    <w:locked/>
    <w:rsid w:val="00E675A7"/>
    <w:rPr>
      <w:rFonts w:cs="Times New Roman"/>
      <w:smallCaps/>
      <w:sz w:val="52"/>
      <w:szCs w:val="52"/>
    </w:rPr>
  </w:style>
  <w:style w:type="character" w:styleId="FollowedHyperlink">
    <w:name w:val="FollowedHyperlink"/>
    <w:uiPriority w:val="99"/>
    <w:rsid w:val="00FA24FF"/>
    <w:rPr>
      <w:rFonts w:cs="Times New Roman"/>
      <w:color w:val="800080"/>
      <w:u w:val="single"/>
    </w:rPr>
  </w:style>
  <w:style w:type="table" w:styleId="TableList7">
    <w:name w:val="Table List 7"/>
    <w:basedOn w:val="TableNormal"/>
    <w:uiPriority w:val="99"/>
    <w:rsid w:val="00F27B3B"/>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Simple1">
    <w:name w:val="Table Simple 1"/>
    <w:basedOn w:val="TableNormal"/>
    <w:uiPriority w:val="99"/>
    <w:rsid w:val="00F27B3B"/>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3Deffects3">
    <w:name w:val="Table 3D effects 3"/>
    <w:basedOn w:val="TableNormal"/>
    <w:uiPriority w:val="99"/>
    <w:rsid w:val="007400EE"/>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2">
    <w:name w:val="Table 3D effects 2"/>
    <w:basedOn w:val="TableNormal"/>
    <w:uiPriority w:val="99"/>
    <w:rsid w:val="007400EE"/>
    <w:tblPr>
      <w:tblStyleRowBandSize w:val="1"/>
      <w:tblBorders>
        <w:top w:val="single" w:sz="12" w:space="0" w:color="auto"/>
        <w:left w:val="single" w:sz="12" w:space="0" w:color="auto"/>
        <w:bottom w:val="single" w:sz="12" w:space="0" w:color="auto"/>
        <w:right w:val="single" w:sz="12" w:space="0" w:color="auto"/>
      </w:tblBorders>
    </w:tblPr>
    <w:tcPr>
      <w:shd w:val="clear" w:color="auto" w:fill="FFFFCC"/>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CustomTable1">
    <w:name w:val="Custom Table 1"/>
    <w:uiPriority w:val="99"/>
    <w:rsid w:val="003A1498"/>
    <w:rPr>
      <w:lang w:val="it-IT" w:eastAsia="it-IT"/>
    </w:rPr>
    <w:tblPr>
      <w:tblInd w:w="0" w:type="dxa"/>
      <w:tblCellMar>
        <w:top w:w="0" w:type="dxa"/>
        <w:left w:w="108" w:type="dxa"/>
        <w:bottom w:w="0" w:type="dxa"/>
        <w:right w:w="108" w:type="dxa"/>
      </w:tblCellMar>
    </w:tblPr>
    <w:tcPr>
      <w:shd w:val="clear" w:color="auto" w:fill="FFFFCC"/>
    </w:tcPr>
  </w:style>
  <w:style w:type="paragraph" w:customStyle="1" w:styleId="DocumentTitle">
    <w:name w:val="Document Title"/>
    <w:uiPriority w:val="99"/>
    <w:rsid w:val="00330146"/>
    <w:pPr>
      <w:spacing w:after="200" w:line="276" w:lineRule="auto"/>
    </w:pPr>
    <w:rPr>
      <w:sz w:val="24"/>
      <w:szCs w:val="22"/>
      <w:lang w:val="en-US" w:eastAsia="en-US"/>
    </w:rPr>
  </w:style>
  <w:style w:type="paragraph" w:customStyle="1" w:styleId="StyleHeading2Before0ptAfter6pt">
    <w:name w:val="Style Heading 2 + Before:  0 pt After:  6 pt"/>
    <w:basedOn w:val="Heading2"/>
    <w:autoRedefine/>
    <w:uiPriority w:val="99"/>
    <w:rsid w:val="00330146"/>
    <w:pPr>
      <w:spacing w:before="0" w:after="120"/>
    </w:pPr>
    <w:rPr>
      <w:rFonts w:ascii="Times New Roman" w:hAnsi="Times New Roman"/>
      <w:i/>
      <w:szCs w:val="24"/>
    </w:rPr>
  </w:style>
  <w:style w:type="table" w:styleId="TableWeb1">
    <w:name w:val="Table Web 1"/>
    <w:basedOn w:val="TableNormal"/>
    <w:uiPriority w:val="99"/>
    <w:rsid w:val="00F0070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BodyText2">
    <w:name w:val="Body Text 2"/>
    <w:basedOn w:val="Normal"/>
    <w:link w:val="BodyText2Char"/>
    <w:uiPriority w:val="99"/>
    <w:rsid w:val="00E742F9"/>
    <w:pPr>
      <w:spacing w:after="120" w:line="480" w:lineRule="auto"/>
    </w:pPr>
  </w:style>
  <w:style w:type="character" w:customStyle="1" w:styleId="BodyText2Char">
    <w:name w:val="Body Text 2 Char"/>
    <w:link w:val="BodyText2"/>
    <w:uiPriority w:val="99"/>
    <w:semiHidden/>
    <w:locked/>
    <w:rsid w:val="0001561B"/>
    <w:rPr>
      <w:rFonts w:cs="Times New Roman"/>
      <w:lang w:val="en-US" w:eastAsia="en-US"/>
    </w:rPr>
  </w:style>
  <w:style w:type="paragraph" w:styleId="FootnoteText">
    <w:name w:val="footnote text"/>
    <w:basedOn w:val="Normal"/>
    <w:link w:val="FootnoteTextChar"/>
    <w:semiHidden/>
    <w:rsid w:val="009A1184"/>
    <w:pPr>
      <w:overflowPunct w:val="0"/>
      <w:autoSpaceDE w:val="0"/>
      <w:autoSpaceDN w:val="0"/>
      <w:adjustRightInd w:val="0"/>
      <w:textAlignment w:val="baseline"/>
    </w:pPr>
    <w:rPr>
      <w:rFonts w:ascii="Times New Roman" w:hAnsi="Times New Roman"/>
    </w:rPr>
  </w:style>
  <w:style w:type="character" w:customStyle="1" w:styleId="FootnoteTextChar">
    <w:name w:val="Footnote Text Char"/>
    <w:link w:val="FootnoteText"/>
    <w:semiHidden/>
    <w:locked/>
    <w:rsid w:val="0001561B"/>
    <w:rPr>
      <w:rFonts w:cs="Times New Roman"/>
      <w:sz w:val="20"/>
      <w:szCs w:val="20"/>
      <w:lang w:val="en-US" w:eastAsia="en-US"/>
    </w:rPr>
  </w:style>
  <w:style w:type="paragraph" w:styleId="BlockText">
    <w:name w:val="Block Text"/>
    <w:basedOn w:val="Normal"/>
    <w:uiPriority w:val="99"/>
    <w:rsid w:val="009062A8"/>
    <w:pPr>
      <w:overflowPunct w:val="0"/>
      <w:autoSpaceDE w:val="0"/>
      <w:autoSpaceDN w:val="0"/>
      <w:adjustRightInd w:val="0"/>
      <w:spacing w:before="60" w:after="60"/>
      <w:ind w:left="72" w:right="72"/>
      <w:textAlignment w:val="baseline"/>
    </w:pPr>
  </w:style>
  <w:style w:type="paragraph" w:styleId="List">
    <w:name w:val="List"/>
    <w:basedOn w:val="BodyText"/>
    <w:uiPriority w:val="99"/>
    <w:rsid w:val="009062A8"/>
    <w:pPr>
      <w:tabs>
        <w:tab w:val="left" w:pos="3240"/>
      </w:tabs>
      <w:spacing w:before="115" w:after="0" w:line="240" w:lineRule="auto"/>
      <w:ind w:left="3960" w:hanging="360"/>
    </w:pPr>
    <w:rPr>
      <w:rFonts w:ascii="Times New Roman" w:hAnsi="Times New Roman"/>
      <w:spacing w:val="0"/>
    </w:rPr>
  </w:style>
  <w:style w:type="paragraph" w:customStyle="1" w:styleId="BlurbHeads">
    <w:name w:val="Blurb Heads"/>
    <w:basedOn w:val="Header"/>
    <w:next w:val="Normal"/>
    <w:uiPriority w:val="99"/>
    <w:rsid w:val="009062A8"/>
    <w:rPr>
      <w:rFonts w:ascii="Times New Roman" w:hAnsi="Times New Roman"/>
      <w:b/>
      <w:i/>
      <w:sz w:val="24"/>
    </w:rPr>
  </w:style>
  <w:style w:type="character" w:styleId="CommentReference">
    <w:name w:val="annotation reference"/>
    <w:semiHidden/>
    <w:rsid w:val="00104CD2"/>
    <w:rPr>
      <w:rFonts w:cs="Times New Roman"/>
      <w:sz w:val="16"/>
      <w:szCs w:val="16"/>
    </w:rPr>
  </w:style>
  <w:style w:type="paragraph" w:styleId="CommentText">
    <w:name w:val="annotation text"/>
    <w:basedOn w:val="Normal"/>
    <w:link w:val="CommentTextChar"/>
    <w:semiHidden/>
    <w:rsid w:val="00104CD2"/>
  </w:style>
  <w:style w:type="character" w:customStyle="1" w:styleId="CommentTextChar">
    <w:name w:val="Comment Text Char"/>
    <w:link w:val="CommentText"/>
    <w:semiHidden/>
    <w:locked/>
    <w:rsid w:val="0001561B"/>
    <w:rPr>
      <w:rFonts w:cs="Times New Roman"/>
      <w:sz w:val="20"/>
      <w:szCs w:val="20"/>
      <w:lang w:val="en-US" w:eastAsia="en-US"/>
    </w:rPr>
  </w:style>
  <w:style w:type="paragraph" w:styleId="CommentSubject">
    <w:name w:val="annotation subject"/>
    <w:basedOn w:val="CommentText"/>
    <w:next w:val="CommentText"/>
    <w:link w:val="CommentSubjectChar"/>
    <w:rsid w:val="00104CD2"/>
    <w:rPr>
      <w:b/>
      <w:bCs/>
    </w:rPr>
  </w:style>
  <w:style w:type="character" w:customStyle="1" w:styleId="CommentSubjectChar">
    <w:name w:val="Comment Subject Char"/>
    <w:link w:val="CommentSubject"/>
    <w:locked/>
    <w:rsid w:val="0001561B"/>
    <w:rPr>
      <w:rFonts w:cs="Times New Roman"/>
      <w:b/>
      <w:bCs/>
      <w:sz w:val="20"/>
      <w:szCs w:val="20"/>
      <w:lang w:val="en-US" w:eastAsia="en-US"/>
    </w:rPr>
  </w:style>
  <w:style w:type="paragraph" w:styleId="Subtitle">
    <w:name w:val="Subtitle"/>
    <w:basedOn w:val="Normal"/>
    <w:next w:val="Normal"/>
    <w:link w:val="SubtitleChar"/>
    <w:uiPriority w:val="99"/>
    <w:qFormat/>
    <w:rsid w:val="00E675A7"/>
    <w:rPr>
      <w:i/>
      <w:iCs/>
      <w:smallCaps/>
      <w:spacing w:val="10"/>
      <w:sz w:val="28"/>
      <w:szCs w:val="28"/>
    </w:rPr>
  </w:style>
  <w:style w:type="character" w:customStyle="1" w:styleId="SubtitleChar">
    <w:name w:val="Subtitle Char"/>
    <w:link w:val="Subtitle"/>
    <w:uiPriority w:val="99"/>
    <w:locked/>
    <w:rsid w:val="00E675A7"/>
    <w:rPr>
      <w:rFonts w:cs="Times New Roman"/>
      <w:i/>
      <w:iCs/>
      <w:smallCaps/>
      <w:spacing w:val="10"/>
      <w:sz w:val="28"/>
      <w:szCs w:val="28"/>
    </w:rPr>
  </w:style>
  <w:style w:type="paragraph" w:styleId="NoSpacing">
    <w:name w:val="No Spacing"/>
    <w:basedOn w:val="Normal"/>
    <w:uiPriority w:val="99"/>
    <w:qFormat/>
    <w:rsid w:val="00E675A7"/>
    <w:pPr>
      <w:spacing w:after="0" w:line="240" w:lineRule="auto"/>
    </w:pPr>
  </w:style>
  <w:style w:type="paragraph" w:styleId="ListParagraph">
    <w:name w:val="List Paragraph"/>
    <w:basedOn w:val="Normal"/>
    <w:qFormat/>
    <w:rsid w:val="00E675A7"/>
    <w:pPr>
      <w:ind w:left="720"/>
      <w:contextualSpacing/>
    </w:pPr>
  </w:style>
  <w:style w:type="paragraph" w:styleId="Quote">
    <w:name w:val="Quote"/>
    <w:basedOn w:val="Normal"/>
    <w:next w:val="Normal"/>
    <w:link w:val="QuoteChar"/>
    <w:uiPriority w:val="99"/>
    <w:qFormat/>
    <w:rsid w:val="00E675A7"/>
    <w:rPr>
      <w:i/>
      <w:iCs/>
    </w:rPr>
  </w:style>
  <w:style w:type="character" w:customStyle="1" w:styleId="QuoteChar">
    <w:name w:val="Quote Char"/>
    <w:link w:val="Quote"/>
    <w:uiPriority w:val="99"/>
    <w:locked/>
    <w:rsid w:val="00E675A7"/>
    <w:rPr>
      <w:rFonts w:cs="Times New Roman"/>
      <w:i/>
      <w:iCs/>
    </w:rPr>
  </w:style>
  <w:style w:type="paragraph" w:styleId="IntenseQuote">
    <w:name w:val="Intense Quote"/>
    <w:basedOn w:val="Normal"/>
    <w:next w:val="Normal"/>
    <w:link w:val="IntenseQuoteChar"/>
    <w:uiPriority w:val="99"/>
    <w:qFormat/>
    <w:rsid w:val="00E675A7"/>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link w:val="IntenseQuote"/>
    <w:uiPriority w:val="99"/>
    <w:locked/>
    <w:rsid w:val="00E675A7"/>
    <w:rPr>
      <w:rFonts w:cs="Times New Roman"/>
      <w:i/>
      <w:iCs/>
    </w:rPr>
  </w:style>
  <w:style w:type="character" w:styleId="SubtleEmphasis">
    <w:name w:val="Subtle Emphasis"/>
    <w:uiPriority w:val="99"/>
    <w:qFormat/>
    <w:rsid w:val="00E675A7"/>
    <w:rPr>
      <w:rFonts w:cs="Times New Roman"/>
      <w:i/>
    </w:rPr>
  </w:style>
  <w:style w:type="character" w:styleId="IntenseEmphasis">
    <w:name w:val="Intense Emphasis"/>
    <w:uiPriority w:val="99"/>
    <w:qFormat/>
    <w:rsid w:val="00E675A7"/>
    <w:rPr>
      <w:rFonts w:cs="Times New Roman"/>
      <w:b/>
      <w:i/>
    </w:rPr>
  </w:style>
  <w:style w:type="character" w:styleId="SubtleReference">
    <w:name w:val="Subtle Reference"/>
    <w:uiPriority w:val="99"/>
    <w:qFormat/>
    <w:rsid w:val="00E675A7"/>
    <w:rPr>
      <w:rFonts w:cs="Times New Roman"/>
      <w:smallCaps/>
    </w:rPr>
  </w:style>
  <w:style w:type="character" w:styleId="IntenseReference">
    <w:name w:val="Intense Reference"/>
    <w:uiPriority w:val="99"/>
    <w:qFormat/>
    <w:rsid w:val="00E675A7"/>
    <w:rPr>
      <w:rFonts w:cs="Times New Roman"/>
      <w:b/>
      <w:smallCaps/>
    </w:rPr>
  </w:style>
  <w:style w:type="character" w:styleId="BookTitle">
    <w:name w:val="Book Title"/>
    <w:uiPriority w:val="99"/>
    <w:qFormat/>
    <w:rsid w:val="00E675A7"/>
    <w:rPr>
      <w:rFonts w:cs="Times New Roman"/>
      <w:i/>
      <w:iCs/>
      <w:smallCaps/>
      <w:spacing w:val="5"/>
    </w:rPr>
  </w:style>
  <w:style w:type="paragraph" w:styleId="TOCHeading">
    <w:name w:val="TOC Heading"/>
    <w:basedOn w:val="Heading1"/>
    <w:next w:val="Normal"/>
    <w:uiPriority w:val="99"/>
    <w:qFormat/>
    <w:rsid w:val="00E675A7"/>
    <w:pPr>
      <w:outlineLvl w:val="9"/>
    </w:pPr>
  </w:style>
  <w:style w:type="character" w:styleId="PageNumber">
    <w:name w:val="page number"/>
    <w:uiPriority w:val="99"/>
    <w:locked/>
    <w:rsid w:val="004E51AC"/>
    <w:rPr>
      <w:rFonts w:cs="Times New Roman"/>
    </w:rPr>
  </w:style>
  <w:style w:type="paragraph" w:customStyle="1" w:styleId="Einrck1">
    <w:name w:val="Einrück1"/>
    <w:basedOn w:val="Normal"/>
    <w:rsid w:val="000956A9"/>
    <w:pPr>
      <w:numPr>
        <w:numId w:val="2"/>
      </w:numPr>
      <w:tabs>
        <w:tab w:val="left" w:pos="284"/>
        <w:tab w:val="left" w:pos="567"/>
        <w:tab w:val="left" w:pos="851"/>
        <w:tab w:val="left" w:pos="1701"/>
        <w:tab w:val="left" w:pos="2835"/>
        <w:tab w:val="left" w:pos="3969"/>
        <w:tab w:val="left" w:pos="5670"/>
        <w:tab w:val="left" w:pos="8222"/>
      </w:tabs>
      <w:spacing w:after="0" w:line="288" w:lineRule="auto"/>
      <w:jc w:val="both"/>
    </w:pPr>
    <w:rPr>
      <w:rFonts w:ascii="Arial" w:eastAsia="Times New Roman" w:hAnsi="Arial"/>
      <w:szCs w:val="20"/>
      <w:lang w:val="de-DE" w:eastAsia="de-DE"/>
    </w:rPr>
  </w:style>
  <w:style w:type="paragraph" w:customStyle="1" w:styleId="Einrck2">
    <w:name w:val="Einrück2"/>
    <w:basedOn w:val="Normal"/>
    <w:rsid w:val="000956A9"/>
    <w:pPr>
      <w:numPr>
        <w:numId w:val="1"/>
      </w:numPr>
      <w:tabs>
        <w:tab w:val="left" w:pos="567"/>
        <w:tab w:val="left" w:pos="1701"/>
      </w:tabs>
      <w:spacing w:after="0" w:line="288" w:lineRule="auto"/>
      <w:jc w:val="both"/>
    </w:pPr>
    <w:rPr>
      <w:rFonts w:ascii="Arial" w:eastAsia="Times New Roman" w:hAnsi="Arial"/>
      <w:szCs w:val="20"/>
      <w:lang w:val="de-DE" w:eastAsia="de-DE"/>
    </w:rPr>
  </w:style>
  <w:style w:type="paragraph" w:customStyle="1" w:styleId="Absatztrennzeile0">
    <w:name w:val="Absatztrennzeile 0"/>
    <w:aliases w:val="6"/>
    <w:basedOn w:val="Normal"/>
    <w:next w:val="Normal"/>
    <w:rsid w:val="000956A9"/>
    <w:pPr>
      <w:tabs>
        <w:tab w:val="left" w:pos="709"/>
        <w:tab w:val="left" w:pos="1701"/>
        <w:tab w:val="left" w:pos="8222"/>
      </w:tabs>
      <w:spacing w:after="0" w:line="144" w:lineRule="auto"/>
      <w:jc w:val="both"/>
    </w:pPr>
    <w:rPr>
      <w:rFonts w:ascii="Arial" w:eastAsia="Times New Roman" w:hAnsi="Arial"/>
      <w:szCs w:val="20"/>
      <w:lang w:val="de-DE" w:eastAsia="de-DE"/>
    </w:rPr>
  </w:style>
  <w:style w:type="paragraph" w:customStyle="1" w:styleId="Verteiler">
    <w:name w:val="Verteiler"/>
    <w:basedOn w:val="Normal"/>
    <w:rsid w:val="000956A9"/>
    <w:pPr>
      <w:pBdr>
        <w:top w:val="single" w:sz="4" w:space="1" w:color="auto"/>
      </w:pBdr>
      <w:tabs>
        <w:tab w:val="left" w:pos="709"/>
        <w:tab w:val="left" w:pos="1701"/>
        <w:tab w:val="left" w:pos="8222"/>
      </w:tabs>
      <w:spacing w:after="0" w:line="240" w:lineRule="auto"/>
      <w:jc w:val="both"/>
      <w:outlineLvl w:val="0"/>
    </w:pPr>
    <w:rPr>
      <w:rFonts w:ascii="Arial" w:eastAsia="Times New Roman" w:hAnsi="Arial"/>
      <w:sz w:val="18"/>
      <w:szCs w:val="20"/>
      <w:lang w:val="de-DE" w:eastAsia="de-DE"/>
    </w:rPr>
  </w:style>
  <w:style w:type="paragraph" w:customStyle="1" w:styleId="Adresse">
    <w:name w:val="Adresse"/>
    <w:basedOn w:val="Normal"/>
    <w:rsid w:val="000956A9"/>
    <w:pPr>
      <w:tabs>
        <w:tab w:val="left" w:pos="709"/>
        <w:tab w:val="left" w:pos="1701"/>
        <w:tab w:val="left" w:pos="8222"/>
      </w:tabs>
      <w:spacing w:after="0" w:line="264" w:lineRule="auto"/>
    </w:pPr>
    <w:rPr>
      <w:rFonts w:ascii="Arial" w:eastAsia="Times New Roman" w:hAnsi="Arial"/>
      <w:szCs w:val="20"/>
      <w:lang w:val="de-DE" w:eastAsia="de-DE"/>
    </w:rPr>
  </w:style>
  <w:style w:type="paragraph" w:customStyle="1" w:styleId="Kopfobenrechts">
    <w:name w:val="Kopfobenrechts"/>
    <w:basedOn w:val="Normal"/>
    <w:rsid w:val="000956A9"/>
    <w:pPr>
      <w:tabs>
        <w:tab w:val="left" w:pos="709"/>
        <w:tab w:val="left" w:pos="1701"/>
        <w:tab w:val="left" w:pos="8222"/>
      </w:tabs>
      <w:spacing w:after="0" w:line="240" w:lineRule="auto"/>
      <w:jc w:val="both"/>
    </w:pPr>
    <w:rPr>
      <w:rFonts w:ascii="Arial" w:eastAsia="Times New Roman" w:hAnsi="Arial"/>
      <w:sz w:val="18"/>
      <w:szCs w:val="20"/>
      <w:lang w:val="de-DE" w:eastAsia="de-DE"/>
    </w:rPr>
  </w:style>
  <w:style w:type="paragraph" w:customStyle="1" w:styleId="Kopfuntenrechts">
    <w:name w:val="Kopfuntenrechts"/>
    <w:basedOn w:val="Kopfobenrechts"/>
    <w:rsid w:val="000956A9"/>
    <w:pPr>
      <w:framePr w:w="2325" w:h="9940" w:hRule="exact" w:hSpace="142" w:vSpace="142" w:wrap="around" w:vAnchor="page" w:hAnchor="page" w:x="9391" w:y="6805"/>
      <w:jc w:val="left"/>
    </w:pPr>
    <w:rPr>
      <w:sz w:val="22"/>
    </w:rPr>
  </w:style>
  <w:style w:type="character" w:customStyle="1" w:styleId="TextkrperZchn">
    <w:name w:val="Textkörper Zchn"/>
    <w:uiPriority w:val="1"/>
    <w:rsid w:val="000956A9"/>
    <w:rPr>
      <w:rFonts w:ascii="Arial" w:hAnsi="Arial"/>
      <w:sz w:val="22"/>
      <w:lang w:val="de-DE" w:eastAsia="de-DE"/>
    </w:rPr>
  </w:style>
  <w:style w:type="character" w:customStyle="1" w:styleId="SprechblasentextZchn">
    <w:name w:val="Sprechblasentext Zchn"/>
    <w:rsid w:val="000956A9"/>
    <w:rPr>
      <w:rFonts w:ascii="Tahoma" w:hAnsi="Tahoma" w:cs="Tahoma"/>
      <w:sz w:val="16"/>
      <w:szCs w:val="16"/>
      <w:lang w:val="de-DE" w:eastAsia="de-DE"/>
    </w:rPr>
  </w:style>
  <w:style w:type="character" w:customStyle="1" w:styleId="TitelZchn">
    <w:name w:val="Titel Zchn"/>
    <w:rsid w:val="000956A9"/>
    <w:rPr>
      <w:rFonts w:ascii="Cambria" w:eastAsia="Times New Roman" w:hAnsi="Cambria" w:cs="Times New Roman"/>
      <w:b/>
      <w:bCs/>
      <w:kern w:val="28"/>
      <w:sz w:val="32"/>
      <w:szCs w:val="32"/>
      <w:lang w:val="de-DE" w:eastAsia="de-DE"/>
    </w:rPr>
  </w:style>
  <w:style w:type="paragraph" w:customStyle="1" w:styleId="msolistparagraph0">
    <w:name w:val="msolistparagraph"/>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ISOMB">
    <w:name w:val="ISO_MB"/>
    <w:basedOn w:val="Normal"/>
    <w:rsid w:val="000956A9"/>
    <w:pPr>
      <w:spacing w:before="210" w:after="0" w:line="210" w:lineRule="exact"/>
    </w:pPr>
    <w:rPr>
      <w:rFonts w:ascii="Arial" w:eastAsia="Times New Roman" w:hAnsi="Arial" w:cs="Arial"/>
      <w:sz w:val="18"/>
      <w:szCs w:val="18"/>
      <w:lang w:val="en-GB"/>
    </w:rPr>
  </w:style>
  <w:style w:type="paragraph" w:customStyle="1" w:styleId="ISOClause">
    <w:name w:val="ISO_Clause"/>
    <w:basedOn w:val="Normal"/>
    <w:rsid w:val="000956A9"/>
    <w:pPr>
      <w:spacing w:before="210" w:after="0" w:line="210" w:lineRule="exact"/>
    </w:pPr>
    <w:rPr>
      <w:rFonts w:ascii="Arial" w:eastAsia="Times New Roman" w:hAnsi="Arial" w:cs="Arial"/>
      <w:sz w:val="18"/>
      <w:szCs w:val="18"/>
      <w:lang w:val="en-GB"/>
    </w:rPr>
  </w:style>
  <w:style w:type="paragraph" w:customStyle="1" w:styleId="ISOParagraph">
    <w:name w:val="ISO_Paragraph"/>
    <w:basedOn w:val="Normal"/>
    <w:rsid w:val="000956A9"/>
    <w:pPr>
      <w:spacing w:before="210" w:after="0" w:line="210" w:lineRule="exact"/>
    </w:pPr>
    <w:rPr>
      <w:rFonts w:ascii="Arial" w:eastAsia="Times New Roman" w:hAnsi="Arial" w:cs="Arial"/>
      <w:sz w:val="18"/>
      <w:szCs w:val="18"/>
      <w:lang w:val="en-GB"/>
    </w:rPr>
  </w:style>
  <w:style w:type="paragraph" w:customStyle="1" w:styleId="ISOCommType">
    <w:name w:val="ISO_Comm_Type"/>
    <w:basedOn w:val="Normal"/>
    <w:rsid w:val="000956A9"/>
    <w:pPr>
      <w:spacing w:before="210" w:after="0" w:line="210" w:lineRule="exact"/>
    </w:pPr>
    <w:rPr>
      <w:rFonts w:ascii="Arial" w:eastAsia="Times New Roman" w:hAnsi="Arial" w:cs="Arial"/>
      <w:sz w:val="18"/>
      <w:szCs w:val="18"/>
      <w:lang w:val="en-GB"/>
    </w:rPr>
  </w:style>
  <w:style w:type="paragraph" w:customStyle="1" w:styleId="ISOComments">
    <w:name w:val="ISO_Comments"/>
    <w:basedOn w:val="Normal"/>
    <w:rsid w:val="000956A9"/>
    <w:pPr>
      <w:spacing w:before="210" w:after="0" w:line="210" w:lineRule="exact"/>
    </w:pPr>
    <w:rPr>
      <w:rFonts w:ascii="Arial" w:eastAsia="Times New Roman" w:hAnsi="Arial" w:cs="Arial"/>
      <w:sz w:val="18"/>
      <w:szCs w:val="18"/>
      <w:lang w:val="en-GB"/>
    </w:rPr>
  </w:style>
  <w:style w:type="paragraph" w:customStyle="1" w:styleId="h4spaceeafter">
    <w:name w:val="h4 spaceeafter"/>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h4spaceebeforespaceeafter">
    <w:name w:val="h4 spaceebefore spaceeafter"/>
    <w:basedOn w:val="Normal"/>
    <w:rsid w:val="000956A9"/>
    <w:pPr>
      <w:spacing w:before="100" w:beforeAutospacing="1" w:after="100" w:afterAutospacing="1" w:line="240" w:lineRule="auto"/>
    </w:pPr>
    <w:rPr>
      <w:rFonts w:ascii="Times New Roman" w:eastAsia="Times New Roman" w:hAnsi="Times New Roman"/>
      <w:sz w:val="24"/>
      <w:szCs w:val="24"/>
      <w:lang w:val="de-DE" w:eastAsia="de-DE"/>
    </w:rPr>
  </w:style>
  <w:style w:type="paragraph" w:customStyle="1" w:styleId="ISOSecretObservations">
    <w:name w:val="ISO_Secret_Observations"/>
    <w:basedOn w:val="Normal"/>
    <w:rsid w:val="000956A9"/>
    <w:pPr>
      <w:spacing w:before="210" w:after="0" w:line="210" w:lineRule="exact"/>
    </w:pPr>
    <w:rPr>
      <w:rFonts w:ascii="Arial" w:eastAsia="Times New Roman" w:hAnsi="Arial" w:cs="Arial"/>
      <w:sz w:val="18"/>
      <w:szCs w:val="18"/>
      <w:lang w:val="en-GB"/>
    </w:rPr>
  </w:style>
  <w:style w:type="paragraph" w:styleId="ListBullet">
    <w:name w:val="List Bullet"/>
    <w:basedOn w:val="Normal"/>
    <w:semiHidden/>
    <w:locked/>
    <w:rsid w:val="000956A9"/>
    <w:pPr>
      <w:overflowPunct w:val="0"/>
      <w:autoSpaceDE w:val="0"/>
      <w:autoSpaceDN w:val="0"/>
      <w:adjustRightInd w:val="0"/>
      <w:spacing w:after="240" w:line="220" w:lineRule="atLeast"/>
      <w:ind w:left="283" w:hanging="283"/>
      <w:textAlignment w:val="baseline"/>
    </w:pPr>
    <w:rPr>
      <w:rFonts w:ascii="Arial" w:eastAsia="Times New Roman" w:hAnsi="Arial"/>
      <w:sz w:val="20"/>
      <w:szCs w:val="20"/>
      <w:lang w:val="en-GB"/>
    </w:rPr>
  </w:style>
  <w:style w:type="paragraph" w:customStyle="1" w:styleId="Figuretitle">
    <w:name w:val="Figure title"/>
    <w:basedOn w:val="Normal"/>
    <w:next w:val="Normal"/>
    <w:rsid w:val="000956A9"/>
    <w:pPr>
      <w:suppressAutoHyphens/>
      <w:overflowPunct w:val="0"/>
      <w:autoSpaceDE w:val="0"/>
      <w:autoSpaceDN w:val="0"/>
      <w:adjustRightInd w:val="0"/>
      <w:spacing w:before="220" w:after="220" w:line="220" w:lineRule="atLeast"/>
      <w:jc w:val="center"/>
      <w:textAlignment w:val="baseline"/>
    </w:pPr>
    <w:rPr>
      <w:rFonts w:ascii="Arial" w:eastAsia="Times New Roman" w:hAnsi="Arial"/>
      <w:b/>
      <w:sz w:val="20"/>
      <w:szCs w:val="20"/>
      <w:lang w:val="en-GB"/>
    </w:rPr>
  </w:style>
  <w:style w:type="paragraph" w:customStyle="1" w:styleId="Note">
    <w:name w:val="Note"/>
    <w:basedOn w:val="Normal"/>
    <w:rsid w:val="000956A9"/>
    <w:pPr>
      <w:overflowPunct w:val="0"/>
      <w:autoSpaceDE w:val="0"/>
      <w:autoSpaceDN w:val="0"/>
      <w:adjustRightInd w:val="0"/>
      <w:spacing w:after="240" w:line="220" w:lineRule="atLeast"/>
      <w:textAlignment w:val="baseline"/>
    </w:pPr>
    <w:rPr>
      <w:rFonts w:ascii="Arial" w:eastAsia="Times New Roman" w:hAnsi="Arial"/>
      <w:sz w:val="18"/>
      <w:szCs w:val="20"/>
      <w:lang w:val="en-GB"/>
    </w:rPr>
  </w:style>
  <w:style w:type="paragraph" w:customStyle="1" w:styleId="zzzEUTITL2">
    <w:name w:val="zzzEUTITL2"/>
    <w:basedOn w:val="Normal"/>
    <w:rsid w:val="000956A9"/>
    <w:pPr>
      <w:overflowPunct w:val="0"/>
      <w:autoSpaceDE w:val="0"/>
      <w:autoSpaceDN w:val="0"/>
      <w:adjustRightInd w:val="0"/>
      <w:spacing w:after="0" w:line="220" w:lineRule="atLeast"/>
      <w:textAlignment w:val="baseline"/>
    </w:pPr>
    <w:rPr>
      <w:rFonts w:ascii="Arial" w:eastAsia="Times New Roman" w:hAnsi="Arial"/>
      <w:sz w:val="20"/>
      <w:szCs w:val="20"/>
      <w:lang w:val="de-DE"/>
    </w:rPr>
  </w:style>
  <w:style w:type="paragraph" w:customStyle="1" w:styleId="Figurefootnote">
    <w:name w:val="Figure footnote"/>
    <w:basedOn w:val="Normal"/>
    <w:rsid w:val="000956A9"/>
    <w:pPr>
      <w:keepNext/>
      <w:tabs>
        <w:tab w:val="left" w:pos="284"/>
      </w:tabs>
      <w:overflowPunct w:val="0"/>
      <w:autoSpaceDE w:val="0"/>
      <w:autoSpaceDN w:val="0"/>
      <w:adjustRightInd w:val="0"/>
      <w:spacing w:after="60" w:line="200" w:lineRule="atLeast"/>
      <w:textAlignment w:val="baseline"/>
    </w:pPr>
    <w:rPr>
      <w:rFonts w:ascii="Arial" w:eastAsia="Times New Roman" w:hAnsi="Arial"/>
      <w:sz w:val="18"/>
      <w:szCs w:val="20"/>
      <w:lang w:val="en-GB"/>
    </w:rPr>
  </w:style>
  <w:style w:type="character" w:customStyle="1" w:styleId="KommentartextZchn">
    <w:name w:val="Kommentartext Zchn"/>
    <w:rsid w:val="000956A9"/>
    <w:rPr>
      <w:rFonts w:ascii="Arial" w:hAnsi="Arial"/>
      <w:lang w:val="de-DE" w:eastAsia="de-DE"/>
    </w:rPr>
  </w:style>
  <w:style w:type="character" w:customStyle="1" w:styleId="KommentarthemaZchn">
    <w:name w:val="Kommentarthema Zchn"/>
    <w:rsid w:val="000956A9"/>
    <w:rPr>
      <w:rFonts w:ascii="Arial" w:hAnsi="Arial"/>
      <w:b/>
      <w:bCs/>
      <w:lang w:val="de-DE" w:eastAsia="de-DE"/>
    </w:rPr>
  </w:style>
  <w:style w:type="paragraph" w:customStyle="1" w:styleId="Default">
    <w:name w:val="Default"/>
    <w:rsid w:val="000956A9"/>
    <w:pPr>
      <w:autoSpaceDE w:val="0"/>
      <w:autoSpaceDN w:val="0"/>
      <w:adjustRightInd w:val="0"/>
    </w:pPr>
    <w:rPr>
      <w:rFonts w:ascii="Times New Roman" w:eastAsia="Times New Roman" w:hAnsi="Times New Roman"/>
      <w:color w:val="000000"/>
      <w:sz w:val="24"/>
      <w:szCs w:val="24"/>
      <w:lang w:val="de-DE" w:eastAsia="de-DE"/>
    </w:rPr>
  </w:style>
  <w:style w:type="paragraph" w:customStyle="1" w:styleId="TableParagraph">
    <w:name w:val="Table Paragraph"/>
    <w:basedOn w:val="Normal"/>
    <w:qFormat/>
    <w:rsid w:val="000956A9"/>
    <w:pPr>
      <w:widowControl w:val="0"/>
      <w:spacing w:after="0" w:line="240" w:lineRule="auto"/>
    </w:pPr>
    <w:rPr>
      <w:rFonts w:ascii="Calibri" w:eastAsia="Calibri" w:hAnsi="Calibri"/>
    </w:rPr>
  </w:style>
  <w:style w:type="paragraph" w:customStyle="1" w:styleId="Formula">
    <w:name w:val="Formula"/>
    <w:basedOn w:val="Normal"/>
    <w:next w:val="Normal"/>
    <w:rsid w:val="000956A9"/>
    <w:pPr>
      <w:tabs>
        <w:tab w:val="right" w:pos="8400"/>
      </w:tabs>
      <w:overflowPunct w:val="0"/>
      <w:autoSpaceDE w:val="0"/>
      <w:autoSpaceDN w:val="0"/>
      <w:adjustRightInd w:val="0"/>
      <w:spacing w:after="220" w:line="220" w:lineRule="atLeast"/>
      <w:ind w:left="400"/>
      <w:textAlignment w:val="baseline"/>
    </w:pPr>
    <w:rPr>
      <w:rFonts w:ascii="Arial" w:eastAsia="Times New Roman" w:hAnsi="Arial"/>
      <w:sz w:val="20"/>
      <w:szCs w:val="20"/>
      <w:lang w:val="en-GB"/>
    </w:rPr>
  </w:style>
  <w:style w:type="paragraph" w:customStyle="1" w:styleId="Tabletitle">
    <w:name w:val="Table title"/>
    <w:basedOn w:val="BodyText"/>
    <w:rsid w:val="000956A9"/>
    <w:pPr>
      <w:keepNext/>
      <w:keepLines/>
      <w:tabs>
        <w:tab w:val="left" w:pos="1560"/>
      </w:tabs>
      <w:overflowPunct w:val="0"/>
      <w:autoSpaceDE w:val="0"/>
      <w:autoSpaceDN w:val="0"/>
      <w:adjustRightInd w:val="0"/>
      <w:spacing w:before="260" w:after="260" w:line="220" w:lineRule="atLeast"/>
      <w:ind w:left="0"/>
      <w:jc w:val="center"/>
      <w:textAlignment w:val="baseline"/>
    </w:pPr>
    <w:rPr>
      <w:rFonts w:eastAsia="Times New Roman"/>
      <w:b/>
      <w:spacing w:val="0"/>
      <w:lang w:val="en-GB"/>
    </w:rPr>
  </w:style>
  <w:style w:type="character" w:customStyle="1" w:styleId="FunotentextZchn">
    <w:name w:val="Fußnotentext Zchn"/>
    <w:rsid w:val="000956A9"/>
    <w:rPr>
      <w:rFonts w:ascii="Arial" w:hAnsi="Arial"/>
      <w:sz w:val="16"/>
      <w:lang w:val="en-GB" w:eastAsia="en-US"/>
    </w:rPr>
  </w:style>
  <w:style w:type="character" w:styleId="FootnoteReference">
    <w:name w:val="footnote reference"/>
    <w:semiHidden/>
    <w:locked/>
    <w:rsid w:val="000956A9"/>
    <w:rPr>
      <w:spacing w:val="-2"/>
      <w:sz w:val="16"/>
    </w:rPr>
  </w:style>
  <w:style w:type="paragraph" w:customStyle="1" w:styleId="a2">
    <w:name w:val="a2"/>
    <w:basedOn w:val="Heading1"/>
    <w:next w:val="Normal"/>
    <w:rsid w:val="000956A9"/>
    <w:pPr>
      <w:keepNext/>
      <w:overflowPunct w:val="0"/>
      <w:autoSpaceDE w:val="0"/>
      <w:autoSpaceDN w:val="0"/>
      <w:adjustRightInd w:val="0"/>
      <w:spacing w:before="120" w:after="240" w:line="240" w:lineRule="atLeast"/>
      <w:contextualSpacing w:val="0"/>
      <w:textAlignment w:val="baseline"/>
      <w:outlineLvl w:val="9"/>
    </w:pPr>
    <w:rPr>
      <w:rFonts w:ascii="Arial" w:eastAsia="Times New Roman" w:hAnsi="Arial"/>
      <w:b/>
      <w:smallCaps w:val="0"/>
      <w:spacing w:val="0"/>
      <w:sz w:val="24"/>
      <w:szCs w:val="20"/>
      <w:lang w:val="en-GB"/>
    </w:rPr>
  </w:style>
  <w:style w:type="character" w:customStyle="1" w:styleId="berschrift6Zchn">
    <w:name w:val="Überschrift 6 Zchn"/>
    <w:aliases w:val="A 1 Zchn"/>
    <w:rsid w:val="000956A9"/>
    <w:rPr>
      <w:rFonts w:ascii="Arial" w:hAnsi="Arial"/>
      <w:b/>
      <w:sz w:val="22"/>
    </w:rPr>
  </w:style>
  <w:style w:type="paragraph" w:styleId="NormalWeb">
    <w:name w:val="Normal (Web)"/>
    <w:basedOn w:val="Normal"/>
    <w:uiPriority w:val="99"/>
    <w:semiHidden/>
    <w:unhideWhenUsed/>
    <w:locked/>
    <w:rsid w:val="000956A9"/>
    <w:pPr>
      <w:spacing w:before="100" w:beforeAutospacing="1" w:after="100" w:afterAutospacing="1" w:line="240" w:lineRule="auto"/>
    </w:pPr>
    <w:rPr>
      <w:rFonts w:ascii="Times New Roman" w:eastAsia="Times New Roman" w:hAnsi="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0059437">
      <w:marLeft w:val="0"/>
      <w:marRight w:val="0"/>
      <w:marTop w:val="0"/>
      <w:marBottom w:val="0"/>
      <w:divBdr>
        <w:top w:val="none" w:sz="0" w:space="0" w:color="auto"/>
        <w:left w:val="none" w:sz="0" w:space="0" w:color="auto"/>
        <w:bottom w:val="none" w:sz="0" w:space="0" w:color="auto"/>
        <w:right w:val="none" w:sz="0" w:space="0" w:color="auto"/>
      </w:divBdr>
    </w:div>
    <w:div w:id="2050059439">
      <w:marLeft w:val="0"/>
      <w:marRight w:val="0"/>
      <w:marTop w:val="0"/>
      <w:marBottom w:val="0"/>
      <w:divBdr>
        <w:top w:val="none" w:sz="0" w:space="0" w:color="auto"/>
        <w:left w:val="none" w:sz="0" w:space="0" w:color="auto"/>
        <w:bottom w:val="none" w:sz="0" w:space="0" w:color="auto"/>
        <w:right w:val="none" w:sz="0" w:space="0" w:color="auto"/>
      </w:divBdr>
      <w:divsChild>
        <w:div w:id="2050059438">
          <w:marLeft w:val="0"/>
          <w:marRight w:val="0"/>
          <w:marTop w:val="0"/>
          <w:marBottom w:val="0"/>
          <w:divBdr>
            <w:top w:val="none" w:sz="0" w:space="0" w:color="auto"/>
            <w:left w:val="none" w:sz="0" w:space="0" w:color="auto"/>
            <w:bottom w:val="none" w:sz="0" w:space="0" w:color="auto"/>
            <w:right w:val="none" w:sz="0" w:space="0" w:color="auto"/>
          </w:divBdr>
        </w:div>
      </w:divsChild>
    </w:div>
    <w:div w:id="2050059443">
      <w:marLeft w:val="0"/>
      <w:marRight w:val="0"/>
      <w:marTop w:val="0"/>
      <w:marBottom w:val="0"/>
      <w:divBdr>
        <w:top w:val="none" w:sz="0" w:space="0" w:color="auto"/>
        <w:left w:val="none" w:sz="0" w:space="0" w:color="auto"/>
        <w:bottom w:val="none" w:sz="0" w:space="0" w:color="auto"/>
        <w:right w:val="none" w:sz="0" w:space="0" w:color="auto"/>
      </w:divBdr>
      <w:divsChild>
        <w:div w:id="2050059440">
          <w:marLeft w:val="0"/>
          <w:marRight w:val="0"/>
          <w:marTop w:val="0"/>
          <w:marBottom w:val="0"/>
          <w:divBdr>
            <w:top w:val="none" w:sz="0" w:space="0" w:color="auto"/>
            <w:left w:val="none" w:sz="0" w:space="0" w:color="auto"/>
            <w:bottom w:val="none" w:sz="0" w:space="0" w:color="auto"/>
            <w:right w:val="none" w:sz="0" w:space="0" w:color="auto"/>
          </w:divBdr>
        </w:div>
      </w:divsChild>
    </w:div>
    <w:div w:id="2050059444">
      <w:marLeft w:val="0"/>
      <w:marRight w:val="0"/>
      <w:marTop w:val="0"/>
      <w:marBottom w:val="0"/>
      <w:divBdr>
        <w:top w:val="none" w:sz="0" w:space="0" w:color="auto"/>
        <w:left w:val="none" w:sz="0" w:space="0" w:color="auto"/>
        <w:bottom w:val="none" w:sz="0" w:space="0" w:color="auto"/>
        <w:right w:val="none" w:sz="0" w:space="0" w:color="auto"/>
      </w:divBdr>
      <w:divsChild>
        <w:div w:id="2050059452">
          <w:marLeft w:val="0"/>
          <w:marRight w:val="0"/>
          <w:marTop w:val="0"/>
          <w:marBottom w:val="0"/>
          <w:divBdr>
            <w:top w:val="none" w:sz="0" w:space="0" w:color="auto"/>
            <w:left w:val="none" w:sz="0" w:space="0" w:color="auto"/>
            <w:bottom w:val="none" w:sz="0" w:space="0" w:color="auto"/>
            <w:right w:val="none" w:sz="0" w:space="0" w:color="auto"/>
          </w:divBdr>
        </w:div>
      </w:divsChild>
    </w:div>
    <w:div w:id="2050059445">
      <w:marLeft w:val="0"/>
      <w:marRight w:val="0"/>
      <w:marTop w:val="0"/>
      <w:marBottom w:val="0"/>
      <w:divBdr>
        <w:top w:val="none" w:sz="0" w:space="0" w:color="auto"/>
        <w:left w:val="none" w:sz="0" w:space="0" w:color="auto"/>
        <w:bottom w:val="none" w:sz="0" w:space="0" w:color="auto"/>
        <w:right w:val="none" w:sz="0" w:space="0" w:color="auto"/>
      </w:divBdr>
      <w:divsChild>
        <w:div w:id="2050059451">
          <w:marLeft w:val="0"/>
          <w:marRight w:val="0"/>
          <w:marTop w:val="0"/>
          <w:marBottom w:val="0"/>
          <w:divBdr>
            <w:top w:val="none" w:sz="0" w:space="0" w:color="auto"/>
            <w:left w:val="none" w:sz="0" w:space="0" w:color="auto"/>
            <w:bottom w:val="none" w:sz="0" w:space="0" w:color="auto"/>
            <w:right w:val="none" w:sz="0" w:space="0" w:color="auto"/>
          </w:divBdr>
        </w:div>
      </w:divsChild>
    </w:div>
    <w:div w:id="2050059447">
      <w:marLeft w:val="0"/>
      <w:marRight w:val="0"/>
      <w:marTop w:val="0"/>
      <w:marBottom w:val="0"/>
      <w:divBdr>
        <w:top w:val="none" w:sz="0" w:space="0" w:color="auto"/>
        <w:left w:val="none" w:sz="0" w:space="0" w:color="auto"/>
        <w:bottom w:val="none" w:sz="0" w:space="0" w:color="auto"/>
        <w:right w:val="none" w:sz="0" w:space="0" w:color="auto"/>
      </w:divBdr>
      <w:divsChild>
        <w:div w:id="2050059442">
          <w:marLeft w:val="0"/>
          <w:marRight w:val="0"/>
          <w:marTop w:val="0"/>
          <w:marBottom w:val="0"/>
          <w:divBdr>
            <w:top w:val="none" w:sz="0" w:space="0" w:color="auto"/>
            <w:left w:val="none" w:sz="0" w:space="0" w:color="auto"/>
            <w:bottom w:val="none" w:sz="0" w:space="0" w:color="auto"/>
            <w:right w:val="none" w:sz="0" w:space="0" w:color="auto"/>
          </w:divBdr>
          <w:divsChild>
            <w:div w:id="205005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059448">
      <w:marLeft w:val="0"/>
      <w:marRight w:val="0"/>
      <w:marTop w:val="0"/>
      <w:marBottom w:val="0"/>
      <w:divBdr>
        <w:top w:val="none" w:sz="0" w:space="0" w:color="auto"/>
        <w:left w:val="none" w:sz="0" w:space="0" w:color="auto"/>
        <w:bottom w:val="none" w:sz="0" w:space="0" w:color="auto"/>
        <w:right w:val="none" w:sz="0" w:space="0" w:color="auto"/>
      </w:divBdr>
      <w:divsChild>
        <w:div w:id="2050059446">
          <w:marLeft w:val="0"/>
          <w:marRight w:val="0"/>
          <w:marTop w:val="0"/>
          <w:marBottom w:val="0"/>
          <w:divBdr>
            <w:top w:val="none" w:sz="0" w:space="0" w:color="auto"/>
            <w:left w:val="none" w:sz="0" w:space="0" w:color="auto"/>
            <w:bottom w:val="none" w:sz="0" w:space="0" w:color="auto"/>
            <w:right w:val="none" w:sz="0" w:space="0" w:color="auto"/>
          </w:divBdr>
        </w:div>
      </w:divsChild>
    </w:div>
    <w:div w:id="2050059449">
      <w:marLeft w:val="0"/>
      <w:marRight w:val="0"/>
      <w:marTop w:val="0"/>
      <w:marBottom w:val="0"/>
      <w:divBdr>
        <w:top w:val="none" w:sz="0" w:space="0" w:color="auto"/>
        <w:left w:val="none" w:sz="0" w:space="0" w:color="auto"/>
        <w:bottom w:val="none" w:sz="0" w:space="0" w:color="auto"/>
        <w:right w:val="none" w:sz="0" w:space="0" w:color="auto"/>
      </w:divBdr>
      <w:divsChild>
        <w:div w:id="2050059453">
          <w:marLeft w:val="0"/>
          <w:marRight w:val="0"/>
          <w:marTop w:val="0"/>
          <w:marBottom w:val="0"/>
          <w:divBdr>
            <w:top w:val="none" w:sz="0" w:space="0" w:color="auto"/>
            <w:left w:val="none" w:sz="0" w:space="0" w:color="auto"/>
            <w:bottom w:val="none" w:sz="0" w:space="0" w:color="auto"/>
            <w:right w:val="none" w:sz="0" w:space="0" w:color="auto"/>
          </w:divBdr>
        </w:div>
      </w:divsChild>
    </w:div>
    <w:div w:id="2050059450">
      <w:marLeft w:val="0"/>
      <w:marRight w:val="0"/>
      <w:marTop w:val="0"/>
      <w:marBottom w:val="0"/>
      <w:divBdr>
        <w:top w:val="none" w:sz="0" w:space="0" w:color="auto"/>
        <w:left w:val="none" w:sz="0" w:space="0" w:color="auto"/>
        <w:bottom w:val="none" w:sz="0" w:space="0" w:color="auto"/>
        <w:right w:val="none" w:sz="0" w:space="0" w:color="auto"/>
      </w:divBdr>
      <w:divsChild>
        <w:div w:id="20500594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eocentrix\Application%20Data\Microsoft\Templates\Project%20lessons%20learne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 lessons learned.dot</Template>
  <TotalTime>0</TotalTime>
  <Pages>27</Pages>
  <Words>5649</Words>
  <Characters>32200</Characters>
  <Application>Microsoft Office Word</Application>
  <DocSecurity>0</DocSecurity>
  <Lines>268</Lines>
  <Paragraphs>75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TC250/SC7/EG &lt;X&gt;: &lt;Title&gt;</vt:lpstr>
      <vt:lpstr>TC250/SC7/EG &lt;X&gt;: &lt;Title&gt;</vt:lpstr>
    </vt:vector>
  </TitlesOfParts>
  <Company>Arup</Company>
  <LinksUpToDate>false</LinksUpToDate>
  <CharactersWithSpaces>37774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TC250/SC7/EG &lt;X&gt;: &lt;Title&gt;</dc:title>
  <dc:creator>Andrew Bond</dc:creator>
  <cp:lastModifiedBy>Andrew Bond</cp:lastModifiedBy>
  <cp:revision>2</cp:revision>
  <cp:lastPrinted>2004-08-16T12:22:00Z</cp:lastPrinted>
  <dcterms:created xsi:type="dcterms:W3CDTF">2014-09-04T08:54:00Z</dcterms:created>
  <dcterms:modified xsi:type="dcterms:W3CDTF">2014-09-04T08:54:00Z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TC011443191033</vt:lpwstr>
  </property>
</Properties>
</file>